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2194" w14:paraId="fe42194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DC12A6">
        <w:t>68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DC12A6">
        <w:t>2</w:t>
      </w:r>
      <w:r w:rsidR="00814557" w:rsidRPr="006F1FF1">
        <w:t xml:space="preserve">. </w:t>
      </w:r>
      <w:r w:rsidR="00DC12A6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6C2B24">
        <w:t>185</w:t>
      </w:r>
      <w:r w:rsidR="002C5E3E">
        <w:t xml:space="preserve">, </w:t>
      </w:r>
      <w:r w:rsidR="00103A86" w:rsidRPr="00103A86">
        <w:t>PARKIRNO MJESTO</w:t>
      </w:r>
      <w:r w:rsidR="006C2B24">
        <w:t xml:space="preserve"> - P 78</w:t>
      </w:r>
      <w:r w:rsidR="00103A86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DC12A6">
        <w:t>2</w:t>
      </w:r>
      <w:r w:rsidR="00814557" w:rsidRPr="006F1FF1">
        <w:t xml:space="preserve">. </w:t>
      </w:r>
      <w:r w:rsidR="00DC12A6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1F7426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1F7426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1F7426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DC12A6" w:rsidR="0094184A" w:rsidRPr="008E2A91">
    <w:pPr>
      <w:jc w:val="right"/>
      <w:rPr>
        <w:b/>
        <w:sz w:val="28"/>
        <w:szCs w:val="28"/>
      </w:rPr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DC12A6">
      <w:t>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1F7426"/>
    <w:rsid w:val="002003A0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115B"/>
    <w:rsid w:val="002F23FD"/>
    <w:rsid w:val="002F3220"/>
    <w:rsid w:val="0030612B"/>
    <w:rsid w:val="00312AB9"/>
    <w:rsid w:val="00315970"/>
    <w:rsid w:val="003233E8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23D4B"/>
    <w:rsid w:val="00646F4A"/>
    <w:rsid w:val="00653BD7"/>
    <w:rsid w:val="0066028B"/>
    <w:rsid w:val="00666D9F"/>
    <w:rsid w:val="006B63D6"/>
    <w:rsid w:val="006C2B24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9F7DFB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51E40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B7AB8"/>
    <w:rsid w:val="00BC6ECE"/>
    <w:rsid w:val="00BD618D"/>
    <w:rsid w:val="00BE0204"/>
    <w:rsid w:val="00BE1FD2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C12A6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7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4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4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4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4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7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4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4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4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4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St-5/2018-67</izvorni_sadrzaj>
    <derivirana_varijabla naziv="DomainObject.PredzadnjaOdlukaIzPredmeta.Oznaka_1">St-5/2018-67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9AAA61-627B-40C3-ABE9-8BC1193E5C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2018-10-25T12:35:00Z</dcterms:created>
  <dc:creator>Srđan Gavranić</dc:creator>
  <cp:lastModifiedBy>Ante Rubelj</cp:lastModifiedBy>
  <cp:lastPrinted>2018-11-06T09:36:00Z</cp:lastPrinted>
  <dcterms:modified xmlns:xsi="http://www.w3.org/2001/XMLSchema-instance" xsi:type="dcterms:W3CDTF">2018-11-06T09:36:00Z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E-185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