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5830" w14:paraId="2445830" w:rsidRDefault="00C42EB3" w:rsidP="00C42EB3" w:rsidR="00C42EB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EB3" w:rsidP="00C42EB3" w:rsidR="00C42EB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2EB3" w:rsidP="00C42EB3" w:rsidR="00C42E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2EB3" w:rsidP="00C42EB3" w:rsidR="00C42EB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2EB3" w:rsidP="00C42EB3" w:rsidR="00C42EB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2EB3" w:rsidP="00C42EB3" w:rsidR="00C42EB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2EB3" w:rsidP="00C42EB3" w:rsidR="00C42EB3" w:rsidRPr="005D578C">
      <w:pPr>
        <w:jc w:val="center"/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2EB3" w:rsidP="00C42EB3" w:rsidR="00C42EB3" w:rsidRPr="005D578C">
      <w:pPr>
        <w:rPr>
          <w:rFonts w:cs="Times New Roman" w:eastAsia="Times New Roman"/>
          <w:szCs w:val="24"/>
        </w:rPr>
      </w:pPr>
    </w:p>
    <w:p w:rsidRDefault="00C42EB3" w:rsidP="00C42EB3" w:rsidR="00C42EB3" w:rsidRPr="00044C9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Poljoprivredna zadruga MIRNA BUZET, Buzet, Vidaci 25, OIB 93298670324, MBS 130020911, </w:t>
      </w:r>
      <w:r w:rsidR="003158C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3158C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C42EB3" w:rsidP="00C42EB3" w:rsidR="00C42EB3" w:rsidRPr="005D578C">
      <w:pPr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2EB3" w:rsidP="00C42EB3" w:rsidR="00C42EB3" w:rsidRPr="005D578C">
      <w:pPr>
        <w:rPr>
          <w:rFonts w:cs="Times New Roman" w:eastAsia="Times New Roman"/>
          <w:szCs w:val="24"/>
        </w:rPr>
      </w:pPr>
    </w:p>
    <w:p w:rsidRDefault="00C42EB3" w:rsidP="00C42EB3" w:rsidR="00C42EB3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Poljoprivredna zadruga MIRNA BUZET, Buzet, Vidaci 25, OIB 93298670324, MBS 130020911.</w:t>
      </w:r>
    </w:p>
    <w:p w:rsidRDefault="00C42EB3" w:rsidP="00C42EB3" w:rsidR="00C42EB3" w:rsidRPr="005D578C">
      <w:pPr>
        <w:ind w:firstLine="709"/>
        <w:rPr>
          <w:rFonts w:cs="Times New Roman" w:eastAsia="Times New Roman"/>
          <w:szCs w:val="24"/>
        </w:rPr>
      </w:pPr>
    </w:p>
    <w:p w:rsidRDefault="00C42EB3" w:rsidP="00C42EB3" w:rsidR="00C42EB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42EB3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C42EB3" w:rsidP="00C42EB3" w:rsidR="00C42EB3">
      <w:pPr>
        <w:ind w:firstLine="708"/>
        <w:rPr>
          <w:rFonts w:cs="Times New Roman" w:eastAsia="Times New Roman"/>
          <w:szCs w:val="20"/>
        </w:rPr>
      </w:pPr>
    </w:p>
    <w:p w:rsidRDefault="00C42EB3" w:rsidP="00C42EB3" w:rsidR="00C42E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Poljoprivredna zadruga MIRNA BUZET, Buzet, Vidaci 25, OIB 93298670324, MBS 130020911.</w:t>
      </w:r>
    </w:p>
    <w:p w:rsidRDefault="00C42EB3" w:rsidP="00C42EB3" w:rsidR="00C42EB3">
      <w:pPr>
        <w:ind w:firstLine="709"/>
        <w:rPr>
          <w:rFonts w:cs="Times New Roman" w:eastAsia="Times New Roman"/>
          <w:szCs w:val="24"/>
        </w:rPr>
      </w:pPr>
    </w:p>
    <w:p w:rsidRDefault="00C42EB3" w:rsidP="00C42EB3" w:rsidR="00C42EB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Poljoprivredna zadruga MIRNA BUZET, Buzet, Vidaci 25, OIB 93298670324, MBS 130020911.</w:t>
      </w:r>
    </w:p>
    <w:p w:rsidRDefault="00C42EB3" w:rsidP="00C42EB3" w:rsidR="00C42EB3">
      <w:pPr>
        <w:ind w:firstLine="709"/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ind w:firstLine="709"/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2EB3" w:rsidP="00C42EB3" w:rsidR="00C42EB3">
      <w:pPr>
        <w:ind w:firstLine="708"/>
        <w:rPr>
          <w:rFonts w:cs="Times New Roman" w:eastAsia="Times New Roman"/>
          <w:szCs w:val="24"/>
        </w:rPr>
      </w:pPr>
    </w:p>
    <w:p w:rsidRDefault="00C42EB3" w:rsidP="00C42EB3" w:rsidR="00C42EB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Poljoprivredna zadruga MIRNA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2EB3" w:rsidP="00C42EB3" w:rsidR="00C42EB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42EB3" w:rsidP="00C42EB3" w:rsidR="00C42EB3" w:rsidRPr="005D578C">
      <w:pPr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158CA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3158C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2EB3" w:rsidP="00C42EB3" w:rsidR="00C42EB3">
      <w:pPr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2EB3" w:rsidP="00C42EB3" w:rsidR="00C42EB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42EB3" w:rsidP="00C42EB3" w:rsidR="00C42EB3">
      <w:pPr>
        <w:jc w:val="left"/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left"/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58CA" w:rsidP="003158CA" w:rsidR="003158CA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3158CA" w:rsidP="003158CA" w:rsidR="00C42EB3">
      <w:pPr>
        <w:rPr>
          <w:rFonts w:cs="Times New Roman" w:eastAsia="Times New Roman"/>
          <w:szCs w:val="24"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</w:t>
      </w:r>
    </w:p>
    <w:p w:rsidRDefault="00C42EB3" w:rsidP="00C42EB3" w:rsidR="00C42EB3" w:rsidRPr="005D578C">
      <w:pPr>
        <w:rPr>
          <w:rFonts w:cs="Times New Roman" w:eastAsia="Times New Roman"/>
          <w:szCs w:val="24"/>
        </w:rPr>
      </w:pPr>
    </w:p>
    <w:p w:rsidRDefault="00C42EB3" w:rsidP="00C42EB3" w:rsidR="00C42EB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2EB3" w:rsidP="00C42EB3" w:rsidR="00C42E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42EB3" w:rsidP="00C42EB3" w:rsidR="00C42E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Poljoprivredna zadruga MIRNA BUZET, Buzet, Vidaci 25, </w:t>
      </w:r>
    </w:p>
    <w:p w:rsidRDefault="00C42EB3" w:rsidP="00C42EB3" w:rsidR="00C42EB3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42EB3" w:rsidP="00C42EB3" w:rsidR="00C42E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42EB3" w:rsidP="00C42EB3" w:rsidR="00C42EB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 iz Zagreba, Pavla Hatza 10, </w:t>
      </w:r>
    </w:p>
    <w:p w:rsidRDefault="00C42EB3" w:rsidP="00C42EB3" w:rsidR="00C42EB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42EB3" w:rsidP="00C42EB3" w:rsidR="00C42E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42EB3" w:rsidP="00C42EB3" w:rsidR="00C42EB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C42EB3" w:rsidP="00C42EB3" w:rsidR="00C42EB3"/>
    <w:p w:rsidRDefault="004F5027" w:rsidR="004F5027"/>
    <w:sectPr w:rsidSect="00D35306" w:rsidR="004F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EB3" w:rsidP="00C42EB3" w:rsidR="00C42EB3">
      <w:r>
        <w:separator/>
      </w:r>
    </w:p>
  </w:endnote>
  <w:endnote w:id="0" w:type="continuationSeparator">
    <w:p w:rsidRDefault="00C42EB3" w:rsidP="00C42EB3" w:rsidR="00C42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499" w:rsidR="008C549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499" w:rsidR="008C549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499" w:rsidR="008C54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EB3" w:rsidP="00C42EB3" w:rsidR="00C42EB3">
      <w:r>
        <w:separator/>
      </w:r>
    </w:p>
  </w:footnote>
  <w:footnote w:id="0" w:type="continuationSeparator">
    <w:p w:rsidRDefault="00C42EB3" w:rsidP="00C42EB3" w:rsidR="00C42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499" w:rsidR="008C54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EB3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08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St-1300/2015-5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EB3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1 St-1300/2015-5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748"/>
    <w:rsid w:val="003158CA"/>
    <w:rsid w:val="004F5027"/>
    <w:rsid w:val="0052084A"/>
    <w:rsid w:val="008C5499"/>
    <w:rsid w:val="00C42EB3"/>
    <w:rsid w:val="00F2274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EB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E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2EB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EB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2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2EB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8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08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08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08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EB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EB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2EB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EB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2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2EB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8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08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08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08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St-1300/2015</izvorni_sadrzaj>
    <derivirana_varijabla naziv="DomainObject.Predmet.OznakaBroj_1">St-1300/2015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MIRNA BUZET, BUZET</izvorni_sadrzaj>
    <derivirana_varijabla naziv="DomainObject.Predmet.ProtustrankaFormated_1">  Poljoprivredna zadruga MIRNA BUZET, BUZET</derivirana_varijabla>
  </DomainObject.Predmet.ProtustrankaFormated>
  <DomainObject.Predmet.ProtustrankaFormatedOIB>
    <izvorni_sadrzaj>  Poljoprivredna zadruga MIRNA BUZET, BUZET, OIB 93298670324</izvorni_sadrzaj>
    <derivirana_varijabla naziv="DomainObject.Predmet.ProtustrankaFormatedOIB_1">  Poljoprivredna zadruga MIRNA BUZET, BUZET, OIB 93298670324</derivirana_varijabla>
  </DomainObject.Predmet.ProtustrankaFormatedOIB>
  <DomainObject.Predmet.ProtustrankaFormatedWithAdress>
    <izvorni_sadrzaj> Poljoprivredna zadruga MIRNA BUZET, BUZET, Vidaci 25, 52420 Buzet</izvorni_sadrzaj>
    <derivirana_varijabla naziv="DomainObject.Predmet.ProtustrankaFormatedWithAdress_1"> Poljoprivredna zadruga MIRNA BUZET, BUZET, Vidaci 25, 52420 Buzet</derivirana_varijabla>
  </DomainObject.Predmet.ProtustrankaFormatedWithAdress>
  <DomainObject.Predmet.ProtustrankaFormatedWithAdressOIB>
    <izvorni_sadrzaj> Poljoprivredna zadruga MIRNA BUZET, BUZET, OIB 93298670324, Vidaci 25, 52420 Buzet</izvorni_sadrzaj>
    <derivirana_varijabla naziv="DomainObject.Predmet.ProtustrankaFormatedWithAdressOIB_1"> Poljoprivredna zadruga MIRNA BUZET, BUZET, OIB 93298670324, Vidaci 25, 52420 Buzet</derivirana_varijabla>
  </DomainObject.Predmet.ProtustrankaFormatedWithAdressOIB>
  <DomainObject.Predmet.ProtustrankaWithAdress>
    <izvorni_sadrzaj>Poljoprivredna zadruga MIRNA BUZET, BUZET Vidaci 25, 52420 Buzet</izvorni_sadrzaj>
    <derivirana_varijabla naziv="DomainObject.Predmet.ProtustrankaWithAdress_1">Poljoprivredna zadruga MIRNA BUZET, BUZET Vidaci 25, 52420 Buzet</derivirana_varijabla>
  </DomainObject.Predmet.ProtustrankaWithAdress>
  <DomainObject.Predmet.ProtustrankaWithAdressOIB>
    <izvorni_sadrzaj>Poljoprivredna zadruga MIRNA BUZET, BUZET, OIB 93298670324, Vidaci 25, 52420 Buzet</izvorni_sadrzaj>
    <derivirana_varijabla naziv="DomainObject.Predmet.ProtustrankaWithAdressOIB_1">Poljoprivredna zadruga MIRNA BUZET, BUZET, OIB 93298670324, Vidaci 25, 52420 Buzet</derivirana_varijabla>
  </DomainObject.Predmet.ProtustrankaWithAdressOIB>
  <DomainObject.Predmet.ProtustrankaNazivFormated>
    <izvorni_sadrzaj>Poljoprivredna zadruga MIRNA BUZET, BUZET</izvorni_sadrzaj>
    <derivirana_varijabla naziv="DomainObject.Predmet.ProtustrankaNazivFormated_1">Poljoprivredna zadruga MIRNA BUZET, BUZET</derivirana_varijabla>
  </DomainObject.Predmet.ProtustrankaNazivFormated>
  <DomainObject.Predmet.ProtustrankaNazivFormatedOIB>
    <izvorni_sadrzaj>Poljoprivredna zadruga MIRNA BUZET, BUZET, OIB 93298670324</izvorni_sadrzaj>
    <derivirana_varijabla naziv="DomainObject.Predmet.ProtustrankaNazivFormatedOIB_1">Poljoprivredna zadruga MIRNA BUZET, BUZET, OIB 93298670324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143046.28</izvorni_sadrzaj>
    <derivirana_varijabla naziv="DomainObject.Predmet.TrenutnaVrijednost_1">143046.28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Poljoprivredna zadruga MIRNA BUZET, BUZET</item>
    </izvorni_sadrzaj>
    <derivirana_varijabla naziv="DomainObject.Predmet.ProtuStrankaListFormated_1">
      <item>Poljoprivredna zadruga MIRNA BUZET, BUZET</item>
    </derivirana_varijabla>
  </DomainObject.Predmet.ProtuStrankaListFormated>
  <DomainObject.Predmet.ProtuStrankaListFormatedOIB>
    <izvorni_sadrzaj>
      <item>Poljoprivredna zadruga MIRNA BUZET, BUZET, OIB 93298670324</item>
    </izvorni_sadrzaj>
    <derivirana_varijabla naziv="DomainObject.Predmet.ProtuStrankaListFormatedOIB_1">
      <item>Poljoprivredna zadruga MIRNA BUZET, BUZET, OIB 93298670324</item>
    </derivirana_varijabla>
  </DomainObject.Predmet.ProtuStrankaListFormatedOIB>
  <DomainObject.Predmet.ProtuStrankaListFormatedWithAdress>
    <izvorni_sadrzaj>
      <item>Poljoprivredna zadruga MIRNA BUZET, BUZET, Vidaci 25, 52420 Buzet</item>
    </izvorni_sadrzaj>
    <derivirana_varijabla naziv="DomainObject.Predmet.ProtuStrankaListFormatedWithAdress_1">
      <item>Poljoprivredna zadruga MIRNA BUZET, BUZET, Vidaci 25, 52420 Buzet</item>
    </derivirana_varijabla>
  </DomainObject.Predmet.ProtuStrankaListFormatedWithAdress>
  <DomainObject.Predmet.ProtuStrankaListFormatedWithAdressOIB>
    <izvorni_sadrzaj>
      <item>Poljoprivredna zadruga MIRNA BUZET, BUZET, OIB 93298670324, Vidaci 25, 52420 Buzet</item>
    </izvorni_sadrzaj>
    <derivirana_varijabla naziv="DomainObject.Predmet.ProtuStrankaListFormatedWithAdressOIB_1">
      <item>Poljoprivredna zadruga MIRNA BUZET, BUZET, OIB 93298670324, Vidaci 25, 52420 Buzet</item>
    </derivirana_varijabla>
  </DomainObject.Predmet.ProtuStrankaListFormatedWithAdressOIB>
  <DomainObject.Predmet.ProtuStrankaListNazivFormated>
    <izvorni_sadrzaj>
      <item>Poljoprivredna zadruga MIRNA BUZET, BUZET</item>
    </izvorni_sadrzaj>
    <derivirana_varijabla naziv="DomainObject.Predmet.ProtuStrankaListNazivFormated_1">
      <item>Poljoprivredna zadruga MIRNA BUZET, BUZET</item>
    </derivirana_varijabla>
  </DomainObject.Predmet.ProtuStrankaListNazivFormated>
  <DomainObject.Predmet.ProtuStrankaListNazivFormatedOIB>
    <izvorni_sadrzaj>
      <item>Poljoprivredna zadruga MIRNA BUZET, BUZET, OIB 93298670324</item>
    </izvorni_sadrzaj>
    <derivirana_varijabla naziv="DomainObject.Predmet.ProtuStrankaListNazivFormatedOIB_1">
      <item>Poljoprivredna zadruga MIRNA BUZET, BUZET, OIB 93298670324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Poljoprivredna zadruga MIRNA BUZET, BUZET</izvorni_sadrzaj>
    <derivirana_varijabla naziv="DomainObject.Predmet.ProtustrankaIDrugi_1">Poljoprivredna zadruga MIRNA BUZET,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Poljoprivredna zadruga MIRNA BUZET, BUZET, OIB 93298670324, Vidaci 25, 52420 Buzet</izvorni_sadrzaj>
    <derivirana_varijabla naziv="DomainObject.Predmet.ProtustrankaIDrugiAdressOIB_1">Poljoprivredna zadruga MIRNA BUZET, BUZET, OIB 93298670324, Vidaci 25,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Poljoprivredna zadruga MIRNA BUZET, BUZET</item>
    </izvorni_sadrzaj>
    <derivirana_varijabla naziv="DomainObject.Predmet.SudioniciListNaziv_1">
      <item>FINANCIJSKA AGENCIJA, RC RIJEKA, PODRUŽNICA PULA, PULA</item>
      <item>Poljoprivredna zadruga MIRNA BUZET,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Poljoprivredna zadruga MIRNA BUZET, BUZET, OIB 93298670324, Vidaci 25,52420 Buzet</item>
    </izvorni_sadrzaj>
    <derivirana_varijabla naziv="DomainObject.Predmet.SudioniciListAdressOIB_1">
      <item>FINANCIJSKA AGENCIJA, RC RIJEKA, PODRUŽNICA PULA, PULA, OIB 85821130368, Giardini 5,52100 Pula</item>
      <item>Poljoprivredna zadruga MIRNA BUZET, BUZET, OIB 93298670324, Vidaci 25,52420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93298670324</item>
    </izvorni_sadrzaj>
    <derivirana_varijabla naziv="DomainObject.Predmet.SudioniciListNazivOIB_1">
      <item>, OIB 85821130368</item>
      <item>, OIB 93298670324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3211</properties:Characters>
  <properties:Lines>96</properties:Lines>
  <properties:Paragraphs>29</properties:Paragraphs>
  <properties:TotalTime>5</properties:TotalTime>
  <properties:ScaleCrop>false</properties:ScaleCrop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2016-04-13T08:02:00Z</dcterms:created>
  <dc:creator>Mihaela Kaligari</dc:creator>
  <dc:description/>
  <cp:keywords/>
  <cp:lastModifiedBy>Lorena Paris Aničić</cp:lastModifiedBy>
  <cp:lastPrinted>2016-05-24T08:35:00Z</cp:lastPrinted>
  <dcterms:modified xmlns:xsi="http://www.w3.org/2001/XMLSchema-instance" xsi:type="dcterms:W3CDTF">2016-05-24T10:21:00Z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