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9968" w14:paraId="17f9968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5562">
        <w:tab/>
      </w:r>
      <w:r w:rsidR="005B5562">
        <w:tab/>
      </w:r>
      <w:r w:rsidR="005B5562">
        <w:tab/>
      </w:r>
      <w:r w:rsidR="005B5562">
        <w:tab/>
      </w:r>
      <w:r w:rsidR="005B5562">
        <w:tab/>
      </w:r>
      <w:r w:rsidR="005B5562">
        <w:tab/>
      </w:r>
      <w:r w:rsidR="005B5562">
        <w:tab/>
        <w:t xml:space="preserve"> 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DD040B" w:rsidRPr="00DD040B">
        <w:t>5891</w:t>
      </w:r>
      <w:r w:rsidR="005965DB">
        <w:t>/</w:t>
      </w:r>
      <w:r w:rsidR="005965DB" w:rsidRPr="005965DB">
        <w:t>15</w:t>
      </w:r>
      <w:r w:rsidR="005B5562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DD040B" w:rsidRPr="00DD040B">
        <w:t xml:space="preserve">POLIMEDIA PLUS d.o.o., OIB: 13315782849, Zagreb, Hrgovići 97, </w:t>
      </w:r>
      <w:r w:rsidR="00DD040B">
        <w:t>18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DD040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DD040B" w:rsidRPr="00DD040B">
        <w:t>POLIMEDIA PLUS d.o.o., OIB: 13315782849, MBS: 080766129</w:t>
      </w:r>
      <w:r w:rsidR="00DD040B">
        <w:t xml:space="preserve">, </w:t>
      </w:r>
      <w:r w:rsidR="00DD040B" w:rsidRPr="00DD040B">
        <w:t>Zagreb, Hrgovići 97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DD040B">
        <w:rPr>
          <w:rFonts w:eastAsia="Times New Roman"/>
          <w:szCs w:val="24"/>
          <w:lang w:eastAsia="hr-HR"/>
        </w:rPr>
        <w:t>18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DD040B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5B5562">
        <w:rPr>
          <w:rFonts w:eastAsia="Times New Roman"/>
          <w:szCs w:val="24"/>
          <w:lang w:eastAsia="hr-HR"/>
        </w:rPr>
        <w:t>4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DD040B">
        <w:rPr>
          <w:rFonts w:eastAsia="Times New Roman"/>
          <w:szCs w:val="24"/>
          <w:lang w:eastAsia="hr-HR"/>
        </w:rPr>
        <w:t>Ivan Gjurašić</w:t>
      </w:r>
      <w:r w:rsidR="004B48A1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DD040B">
        <w:rPr>
          <w:rFonts w:eastAsia="Times New Roman"/>
          <w:szCs w:val="24"/>
          <w:lang w:eastAsia="hr-HR"/>
        </w:rPr>
        <w:t xml:space="preserve"> Petrinjska 28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845B08">
        <w:rPr>
          <w:rFonts w:eastAsia="Times New Roman"/>
          <w:szCs w:val="24"/>
          <w:lang w:eastAsia="hr-HR"/>
        </w:rPr>
        <w:t xml:space="preserve"> </w:t>
      </w:r>
      <w:r w:rsidR="00DD040B">
        <w:rPr>
          <w:rFonts w:eastAsia="Times New Roman"/>
          <w:szCs w:val="24"/>
          <w:lang w:eastAsia="hr-HR"/>
        </w:rPr>
        <w:t>660252</w:t>
      </w:r>
      <w:r w:rsidR="002E0AA3">
        <w:rPr>
          <w:rFonts w:eastAsia="Times New Roman"/>
          <w:szCs w:val="24"/>
          <w:lang w:eastAsia="hr-HR"/>
        </w:rPr>
        <w:t>60916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D040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DD040B" w:rsidRPr="00DD040B">
        <w:t>POLIMEDIA PLUS d.o.o., OIB: 13315782849, Zagreb, Hrgovići 97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>
      <w:pPr>
        <w:jc w:val="both"/>
        <w:rPr>
          <w:rFonts w:eastAsia="Times New Roman"/>
          <w:szCs w:val="24"/>
          <w:lang w:eastAsia="hr-HR"/>
        </w:rPr>
      </w:pP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DD040B">
        <w:rPr>
          <w:rFonts w:eastAsia="Times New Roman"/>
          <w:szCs w:val="24"/>
          <w:lang w:eastAsia="hr-HR"/>
        </w:rPr>
        <w:t>10.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DD040B" w:rsidRPr="00DD040B">
        <w:rPr>
          <w:rFonts w:eastAsia="Times New Roman"/>
          <w:szCs w:val="20"/>
          <w:lang w:eastAsia="hr-HR"/>
        </w:rPr>
        <w:t xml:space="preserve">15.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D040B" w:rsidRPr="00DD040B">
        <w:rPr>
          <w:rFonts w:eastAsia="Times New Roman"/>
          <w:szCs w:val="20"/>
          <w:lang w:eastAsia="hr-HR"/>
        </w:rPr>
        <w:t xml:space="preserve">15.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2E0AA3">
        <w:rPr>
          <w:rFonts w:eastAsia="Times New Roman"/>
          <w:szCs w:val="20"/>
          <w:lang w:eastAsia="hr-HR"/>
        </w:rPr>
        <w:t xml:space="preserve"> Zakonski zastupnik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2E0AA3" w:rsidRPr="002E0AA3">
        <w:rPr>
          <w:rFonts w:eastAsia="Times New Roman"/>
          <w:szCs w:val="20"/>
          <w:lang w:eastAsia="hr-HR"/>
        </w:rPr>
        <w:t>Braslav Balen</w:t>
      </w:r>
      <w:r w:rsidR="00FD4C72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2E0AA3">
        <w:rPr>
          <w:rFonts w:eastAsia="Times New Roman"/>
          <w:szCs w:val="20"/>
          <w:lang w:eastAsia="hr-HR"/>
        </w:rPr>
        <w:t xml:space="preserve"> zaključak zaprimio 21. lipnja 2016., ali po istome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DD040B" w:rsidRPr="00DD040B">
        <w:rPr>
          <w:rFonts w:eastAsia="Times New Roman"/>
          <w:szCs w:val="20"/>
          <w:lang w:eastAsia="hr-HR"/>
        </w:rPr>
        <w:t xml:space="preserve">15.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DD040B">
        <w:rPr>
          <w:rFonts w:eastAsia="Times New Roman"/>
          <w:szCs w:val="20"/>
          <w:lang w:eastAsia="hr-HR"/>
        </w:rPr>
        <w:t>18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5CA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DD040B" w:rsidRPr="00DD040B">
          <w:t>5891</w:t>
        </w:r>
        <w:r w:rsidR="005B5562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35CA"/>
    <w:rsid w:val="004C467D"/>
    <w:rsid w:val="00501138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434EC"/>
    <w:rsid w:val="00C5335A"/>
    <w:rsid w:val="00C621E1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19B"/>
    <w:rsid w:val="00F87549"/>
    <w:rsid w:val="00F93944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St-5891/2015-9</izvorni_sadrzaj>
    <derivirana_varijabla naziv="DomainObject.Oznaka_1">St-5891/2015-9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St-5891/2015</izvorni_sadrzaj>
    <derivirana_varijabla naziv="DomainObject.Predmet.OznakaBroj_1">St-5891/2015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POLIMEDIA PLUS d.o.o. zastupanog po punomoćniku BRASLAV BALEN</izvorni_sadrzaj>
    <derivirana_varijabla naziv="DomainObject.Predmet.ProtustrankaFormated_1">  POLIMEDIA PLUS d.o.o. zastupanog po punomoćniku BRASLAV BALEN</derivirana_varijabla>
  </DomainObject.Predmet.ProtustrankaFormated>
  <DomainObject.Predmet.ProtustrankaFormatedOIB>
    <izvorni_sadrzaj>  POLIMEDIA PLUS d.o.o., OIB 13315782849 zastupanog po punomoćniku BRASLAV BALEN</izvorni_sadrzaj>
    <derivirana_varijabla naziv="DomainObject.Predmet.ProtustrankaFormatedOIB_1">  POLIMEDIA PLUS d.o.o., OIB 13315782849 zastupanog po punomoćniku BRASLAV BALEN</derivirana_varijabla>
  </DomainObject.Predmet.ProtustrankaFormatedOIB>
  <DomainObject.Predmet.ProtustrankaFormatedWithAdress>
    <izvorni_sadrzaj> POLIMEDIA PLUS d.o.o., Hrgovići 97, 10000 Zagreb zastupanog po punomoćniku BRASLAV BALEN</izvorni_sadrzaj>
    <derivirana_varijabla naziv="DomainObject.Predmet.ProtustrankaFormatedWithAdress_1"> POLIMEDIA PLUS d.o.o., Hrgovići 97, 10000 Zagreb zastupanog po punomoćniku BRASLAV BALEN</derivirana_varijabla>
  </DomainObject.Predmet.ProtustrankaFormatedWithAdress>
  <DomainObject.Predmet.ProtustrankaFormatedWithAdressOIB>
    <izvorni_sadrzaj> POLIMEDIA PLUS d.o.o., OIB 13315782849, Hrgovići 97, 10000 Zagreb zastupanog po punomoćniku BRASLAV BALEN</izvorni_sadrzaj>
    <derivirana_varijabla naziv="DomainObject.Predmet.ProtustrankaFormatedWithAdressOIB_1"> POLIMEDIA PLUS d.o.o., OIB 13315782849, Hrgovići 97, 10000 Zagreb zastupanog po punomoćniku BRASLAV BALEN</derivirana_varijabla>
  </DomainObject.Predmet.ProtustrankaFormatedWithAdressOIB>
  <DomainObject.Predmet.ProtustrankaWithAdress>
    <izvorni_sadrzaj>POLIMEDIA PLUS d.o.o. Hrgovići 97, 10000 Zagreb</izvorni_sadrzaj>
    <derivirana_varijabla naziv="DomainObject.Predmet.ProtustrankaWithAdress_1">POLIMEDIA PLUS d.o.o. Hrgovići 97, 10000 Zagreb</derivirana_varijabla>
  </DomainObject.Predmet.ProtustrankaWithAdress>
  <DomainObject.Predmet.ProtustrankaWithAdressOIB>
    <izvorni_sadrzaj>POLIMEDIA PLUS d.o.o., OIB 13315782849, Hrgovići 97, 10000 Zagreb</izvorni_sadrzaj>
    <derivirana_varijabla naziv="DomainObject.Predmet.ProtustrankaWithAdressOIB_1">POLIMEDIA PLUS d.o.o., OIB 13315782849, Hrgovići 97, 10000 Zagreb</derivirana_varijabla>
  </DomainObject.Predmet.ProtustrankaWithAdressOIB>
  <DomainObject.Predmet.ProtustrankaNazivFormated>
    <izvorni_sadrzaj>POLIMEDIA PLUS d.o.o.</izvorni_sadrzaj>
    <derivirana_varijabla naziv="DomainObject.Predmet.ProtustrankaNazivFormated_1">POLIMEDIA PLUS d.o.o.</derivirana_varijabla>
  </DomainObject.Predmet.ProtustrankaNazivFormated>
  <DomainObject.Predmet.ProtustrankaNazivFormatedOIB>
    <izvorni_sadrzaj>POLIMEDIA PLUS d.o.o., OIB 13315782849</izvorni_sadrzaj>
    <derivirana_varijabla naziv="DomainObject.Predmet.ProtustrankaNazivFormatedOIB_1">POLIMEDIA PLUS d.o.o., OIB 13315782849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POLIMEDIA PLUS d.o.o. zastupanog po punomoćniku BRASLAV BALEN</item>
    </izvorni_sadrzaj>
    <derivirana_varijabla naziv="DomainObject.Predmet.ProtuStrankaListFormated_1">
      <item>POLIMEDIA PLUS d.o.o. zastupanog po punomoćniku BRASLAV BALEN</item>
    </derivirana_varijabla>
  </DomainObject.Predmet.ProtuStrankaListFormated>
  <DomainObject.Predmet.ProtuStrankaListFormatedOIB>
    <izvorni_sadrzaj>
      <item>POLIMEDIA PLUS d.o.o., OIB 13315782849 zastupanog po punomoćniku BRASLAV BALEN</item>
    </izvorni_sadrzaj>
    <derivirana_varijabla naziv="DomainObject.Predmet.ProtuStrankaListFormatedOIB_1">
      <item>POLIMEDIA PLUS d.o.o., OIB 13315782849 zastupanog po punomoćniku BRASLAV BALEN</item>
    </derivirana_varijabla>
  </DomainObject.Predmet.ProtuStrankaListFormatedOIB>
  <DomainObject.Predmet.ProtuStrankaListFormatedWithAdress>
    <izvorni_sadrzaj>
      <item>POLIMEDIA PLUS d.o.o., Hrgovići 97, 10000 Zagreb zastupanog po punomoćniku BRASLAV BALEN</item>
    </izvorni_sadrzaj>
    <derivirana_varijabla naziv="DomainObject.Predmet.ProtuStrankaListFormatedWithAdress_1">
      <item>POLIMEDIA PLUS d.o.o., Hrgovići 97, 10000 Zagreb zastupanog po punomoćniku BRASLAV BALEN</item>
    </derivirana_varijabla>
  </DomainObject.Predmet.ProtuStrankaListFormatedWithAdress>
  <DomainObject.Predmet.ProtuStrankaListFormatedWithAdressOIB>
    <izvorni_sadrzaj>
      <item>POLIMEDIA PLUS d.o.o., OIB 13315782849, Hrgovići 97, 10000 Zagreb zastupanog po punomoćniku BRASLAV BALEN</item>
    </izvorni_sadrzaj>
    <derivirana_varijabla naziv="DomainObject.Predmet.ProtuStrankaListFormatedWithAdressOIB_1">
      <item>POLIMEDIA PLUS d.o.o., OIB 13315782849, Hrgovići 97, 10000 Zagreb zastupanog po punomoćniku BRASLAV BALEN</item>
    </derivirana_varijabla>
  </DomainObject.Predmet.ProtuStrankaListFormatedWithAdressOIB>
  <DomainObject.Predmet.ProtuStrankaListNazivFormated>
    <izvorni_sadrzaj>
      <item>POLIMEDIA PLUS d.o.o.</item>
    </izvorni_sadrzaj>
    <derivirana_varijabla naziv="DomainObject.Predmet.ProtuStrankaListNazivFormated_1">
      <item>POLIMEDIA PLUS d.o.o.</item>
    </derivirana_varijabla>
  </DomainObject.Predmet.ProtuStrankaListNazivFormated>
  <DomainObject.Predmet.ProtuStrankaListNazivFormatedOIB>
    <izvorni_sadrzaj>
      <item>POLIMEDIA PLUS d.o.o., OIB 13315782849</item>
    </izvorni_sadrzaj>
    <derivirana_varijabla naziv="DomainObject.Predmet.ProtuStrankaListNazivFormatedOIB_1">
      <item>POLIMEDIA PLUS d.o.o., OIB 13315782849</item>
    </derivirana_varijabla>
  </DomainObject.Predmet.ProtuStrankaListNazivFormatedOIB>
  <DomainObject.Predmet.OstaliListFormated>
    <izvorni_sadrzaj>
      <item>BRASLAV BALEN punomoćnik sudionika u postupku POLIMEDIA PLUS d.o.o.</item>
    </izvorni_sadrzaj>
    <derivirana_varijabla naziv="DomainObject.Predmet.OstaliListFormated_1">
      <item>BRASLAV BALEN punomoćnik sudionika u postupku POLIMEDIA PLUS d.o.o.</item>
    </derivirana_varijabla>
  </DomainObject.Predmet.OstaliListFormated>
  <DomainObject.Predmet.OstaliListFormatedOIB>
    <izvorni_sadrzaj>
      <item>BRASLAV BALEN, OIB 34234377132 punomoćnik sudionika u postupku POLIMEDIA PLUS d.o.o.</item>
    </izvorni_sadrzaj>
    <derivirana_varijabla naziv="DomainObject.Predmet.OstaliListFormatedOIB_1">
      <item>BRASLAV BALEN, OIB 34234377132 punomoćnik sudionika u postupku POLIMEDIA PLUS d.o.o.</item>
    </derivirana_varijabla>
  </DomainObject.Predmet.OstaliListFormatedOIB>
  <DomainObject.Predmet.OstaliListFormatedWithAdress>
    <izvorni_sadrzaj>
      <item>BRASLAV BALEN, HRGOVIĆI 97, 10000 Zagreb punomoćnik sudionika u postupku POLIMEDIA PLUS d.o.o.</item>
    </izvorni_sadrzaj>
    <derivirana_varijabla naziv="DomainObject.Predmet.OstaliListFormatedWithAdress_1">
      <item>BRASLAV BALEN, HRGOVIĆI 97, 10000 Zagreb punomoćnik sudionika u postupku POLIMEDIA PLUS d.o.o.</item>
    </derivirana_varijabla>
  </DomainObject.Predmet.OstaliListFormatedWithAdress>
  <DomainObject.Predmet.OstaliListFormatedWithAdressOIB>
    <izvorni_sadrzaj>
      <item>BRASLAV BALEN, OIB 34234377132, HRGOVIĆI 97, 10000 Zagreb punomoćnik sudionika u postupku POLIMEDIA PLUS d.o.o.</item>
    </izvorni_sadrzaj>
    <derivirana_varijabla naziv="DomainObject.Predmet.OstaliListFormatedWithAdressOIB_1">
      <item>BRASLAV BALEN, OIB 34234377132, HRGOVIĆI 97, 10000 Zagreb punomoćnik sudionika u postupku POLIMEDIA PLUS d.o.o.</item>
    </derivirana_varijabla>
  </DomainObject.Predmet.OstaliListFormatedWithAdressOIB>
  <DomainObject.Predmet.OstaliListNazivFormated>
    <izvorni_sadrzaj>
      <item>BRASLAV BALEN</item>
    </izvorni_sadrzaj>
    <derivirana_varijabla naziv="DomainObject.Predmet.OstaliListNazivFormated_1">
      <item>BRASLAV BALEN</item>
    </derivirana_varijabla>
  </DomainObject.Predmet.OstaliListNazivFormated>
  <DomainObject.Predmet.OstaliListNazivFormatedOIB>
    <izvorni_sadrzaj>
      <item>BRASLAV BALEN, OIB 34234377132</item>
    </izvorni_sadrzaj>
    <derivirana_varijabla naziv="DomainObject.Predmet.OstaliListNazivFormatedOIB_1">
      <item>BRASLAV BALEN, OIB 34234377132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St-5891/2015-9</izvorni_sadrzaj>
    <derivirana_varijabla naziv="DomainObject.PoslovniBrojDokumenta_1">St-5891/2015-9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POLIMEDIA PLUS d.o.o.</izvorni_sadrzaj>
    <derivirana_varijabla naziv="DomainObject.Predmet.ProtustrankaIDrugi_1">POLIMEDIA PLUS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POLIMEDIA PLUS d.o.o., OIB 13315782849, Hrgovići 97, 10000 Zagreb</izvorni_sadrzaj>
    <derivirana_varijabla naziv="DomainObject.Predmet.ProtustrankaIDrugiAdressOIB_1">POLIMEDIA PLUS d.o.o., OIB 13315782849, Hrgovići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POLIMEDIA PLUS d.o.o.</item>
      <item>BRASLAV BALEN</item>
    </izvorni_sadrzaj>
    <derivirana_varijabla naziv="DomainObject.Predmet.SudioniciListNaziv_1">
      <item>FINA Regionalni centar Zagreb</item>
      <item>POLIMEDIA PLUS d.o.o.</item>
      <item>BRASLAV BALEN</item>
    </derivirana_varijabla>
  </DomainObject.Predmet.SudioniciListNaziv>
  <DomainObject.Predmet.SudioniciListAdressOIB>
    <izvorni_sadrzaj>
      <item>FINA Regionalni centar Zagreb, OIB 85821130368, Trg svibanjskih žrtava 1995. br.1,10000 Zagreb</item>
      <item>POLIMEDIA PLUS d.o.o., OIB 13315782849, Hrgovići 97,10000 Zagreb</item>
      <item>BRASLAV BALEN, OIB 34234377132, HRGOVIĆI 97,10000 Zagreb</item>
    </izvorni_sadrzaj>
    <derivirana_varijabla naziv="DomainObject.Predmet.SudioniciListAdressOIB_1">
      <item>FINA Regionalni centar Zagreb, OIB 85821130368, Trg svibanjskih žrtava 1995. br.1,10000 Zagreb</item>
      <item>POLIMEDIA PLUS d.o.o., OIB 13315782849, Hrgovići 97,10000 Zagreb</item>
      <item>BRASLAV BALEN, OIB 34234377132,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13315782849</item>
      <item>, OIB 34234377132</item>
    </izvorni_sadrzaj>
    <derivirana_varijabla naziv="DomainObject.Predmet.SudioniciListNazivOIB_1">
      <item>, OIB 85821130368</item>
      <item>, OIB 13315782849</item>
      <item>, OIB 34234377132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2273</properties:Characters>
  <properties:Lines>83</properties:Lines>
  <properties:Paragraphs>27</properties:Paragraphs>
  <properties:TotalTime>1085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2016-11-18T09:27:00Z</cp:lastPrinted>
  <dcterms:modified xmlns:xsi="http://www.w3.org/2001/XMLSchema-instance" xsi:type="dcterms:W3CDTF">2016-11-18T09:27:00Z</dcterms:modified>
  <cp:revision>168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St-5891/2015-9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