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8e08" w14:paraId="17e8e08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  <w:t>3 St-630/15-114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B75F1B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r w:rsidR="008D252F" w:rsidRPr="008D252F">
        <w:rPr>
          <w:rFonts w:hAnsi="Times New Roman" w:ascii="Times New Roman"/>
        </w:rPr>
        <w:t>EUROBLOK d.o.o. u stečaju, Zagreb, Avenija Većeslava Holjevca 27,  OIB:69913463063</w:t>
      </w:r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r w:rsidR="00E36E58">
        <w:rPr>
          <w:rFonts w:hAnsi="Times New Roman" w:ascii="Times New Roman"/>
        </w:rPr>
        <w:t>8. ožujka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8D252F" w:rsidRPr="008D252F">
        <w:rPr>
          <w:rFonts w:hAnsi="Times New Roman" w:ascii="Times New Roman"/>
        </w:rPr>
        <w:t>EUROBLOK d.o.o. u stečaju, Zagreb, Avenija Većeslava Holjevca 27,  OIB:69913463063</w:t>
      </w:r>
      <w:r w:rsidRPr="00A82221">
        <w:rPr>
          <w:rFonts w:hAnsi="Times New Roman" w:ascii="Times New Roman"/>
        </w:rPr>
        <w:t xml:space="preserve">,  za dan  </w:t>
      </w:r>
      <w:r w:rsidR="00E36E58" w:rsidRPr="00E36E58">
        <w:rPr>
          <w:rFonts w:hAnsi="Times New Roman" w:ascii="Times New Roman"/>
          <w:b/>
        </w:rPr>
        <w:t>21. ožujka</w:t>
      </w:r>
      <w:r w:rsidR="00A82221" w:rsidRPr="00E36E58">
        <w:rPr>
          <w:rFonts w:hAnsi="Times New Roman" w:ascii="Times New Roman"/>
          <w:b/>
        </w:rPr>
        <w:t xml:space="preserve"> 201</w:t>
      </w:r>
      <w:r w:rsidR="008D252F" w:rsidRPr="00E36E58">
        <w:rPr>
          <w:rFonts w:hAnsi="Times New Roman" w:ascii="Times New Roman"/>
          <w:b/>
        </w:rPr>
        <w:t>9</w:t>
      </w:r>
      <w:r w:rsidR="00A82221" w:rsidRPr="00E36E58">
        <w:rPr>
          <w:rFonts w:hAnsi="Times New Roman" w:ascii="Times New Roman"/>
          <w:b/>
        </w:rPr>
        <w:t xml:space="preserve">. u </w:t>
      </w:r>
      <w:r w:rsidR="00E36E58" w:rsidRPr="00E36E58">
        <w:rPr>
          <w:rFonts w:hAnsi="Times New Roman" w:ascii="Times New Roman"/>
          <w:b/>
        </w:rPr>
        <w:t>12,30</w:t>
      </w:r>
      <w:r w:rsidRPr="00E36E58">
        <w:rPr>
          <w:rFonts w:hAnsi="Times New Roman" w:ascii="Times New Roman"/>
          <w:b/>
        </w:rPr>
        <w:t xml:space="preserve"> sati</w:t>
      </w:r>
      <w:r w:rsidRPr="00A82221">
        <w:rPr>
          <w:rFonts w:hAnsi="Times New Roman" w:ascii="Times New Roman"/>
        </w:rPr>
        <w:t xml:space="preserve">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8D252F" w:rsidP="009F46B2" w:rsidR="009F46B2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upravitelj,</w:t>
      </w:r>
    </w:p>
    <w:p w:rsidRDefault="008C3468" w:rsidP="008D252F" w:rsidR="00C36BFB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</w:t>
      </w:r>
      <w:r w:rsidR="00C36BFB">
        <w:rPr>
          <w:rFonts w:hAnsi="Times New Roman" w:ascii="Times New Roman"/>
        </w:rPr>
        <w:t xml:space="preserve"> </w:t>
      </w:r>
      <w:r w:rsidR="008D252F" w:rsidRPr="008D252F">
        <w:rPr>
          <w:rFonts w:hAnsi="Times New Roman" w:ascii="Times New Roman"/>
        </w:rPr>
        <w:t>ERSTE &amp; STEIERMÄRKISCHE BANK d.d.</w:t>
      </w:r>
    </w:p>
    <w:p w:rsidRDefault="00FA3078" w:rsidP="00C36BFB" w:rsidR="00FA3078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8D252F">
        <w:rPr>
          <w:rFonts w:hAnsi="Times New Roman" w:ascii="Times New Roman"/>
        </w:rPr>
        <w:t>630/15-99</w:t>
      </w:r>
      <w:r w:rsidRPr="00A82221">
        <w:rPr>
          <w:rFonts w:hAnsi="Times New Roman" w:ascii="Times New Roman"/>
        </w:rPr>
        <w:t xml:space="preserve"> od </w:t>
      </w:r>
      <w:r w:rsidR="008D252F">
        <w:rPr>
          <w:rFonts w:hAnsi="Times New Roman" w:ascii="Times New Roman"/>
        </w:rPr>
        <w:t>16. studenog</w:t>
      </w:r>
      <w:r w:rsidR="00A82221">
        <w:rPr>
          <w:rFonts w:hAnsi="Times New Roman" w:ascii="Times New Roman"/>
        </w:rPr>
        <w:t xml:space="preserve"> 201</w:t>
      </w:r>
      <w:r w:rsidR="005B733D">
        <w:rPr>
          <w:rFonts w:hAnsi="Times New Roman" w:ascii="Times New Roman"/>
        </w:rPr>
        <w:t>8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E36E58">
        <w:rPr>
          <w:rFonts w:hAnsi="Times New Roman" w:ascii="Times New Roman"/>
        </w:rPr>
        <w:t>8. ožujka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432D3C">
        <w:rPr>
          <w:rFonts w:hAnsi="Times New Roman" w:ascii="Times New Roman"/>
        </w:rPr>
        <w:t>, v.r.</w:t>
      </w:r>
    </w:p>
    <w:p w:rsidRDefault="00432D3C" w:rsidP="008D252F" w:rsidR="00432D3C">
      <w:pPr>
        <w:pStyle w:val="Tijeloteksta"/>
        <w:jc w:val="right"/>
        <w:rPr>
          <w:rFonts w:hAnsi="Times New Roman" w:ascii="Times New Roman"/>
        </w:rPr>
      </w:pPr>
    </w:p>
    <w:p w:rsidRDefault="00432D3C" w:rsidP="00C339BE" w:rsidR="00432D3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432D3C" w:rsidP="008D252F" w:rsidR="00432D3C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8D252F" w:rsidP="008D252F" w:rsidR="008D252F">
      <w:pPr>
        <w:pStyle w:val="Tijeloteksta"/>
        <w:jc w:val="right"/>
        <w:rPr>
          <w:rFonts w:hAnsi="Times New Roman" w:ascii="Times New Roman"/>
        </w:rPr>
      </w:pPr>
    </w:p>
    <w:p w:rsidRDefault="008D252F" w:rsidP="00B1784B" w:rsidR="008D252F">
      <w:pPr>
        <w:pStyle w:val="Tijeloteksta"/>
        <w:rPr>
          <w:rFonts w:hAnsi="Times New Roman" w:ascii="Times New Roman"/>
        </w:rPr>
      </w:pP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32D3C"/>
    <w:rsid w:val="0047193E"/>
    <w:rsid w:val="004F7F1E"/>
    <w:rsid w:val="005218ED"/>
    <w:rsid w:val="005267BE"/>
    <w:rsid w:val="00541D63"/>
    <w:rsid w:val="005B733D"/>
    <w:rsid w:val="005C20C4"/>
    <w:rsid w:val="006031BC"/>
    <w:rsid w:val="0063345B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84E81"/>
    <w:rsid w:val="008A5E6E"/>
    <w:rsid w:val="008A7DF4"/>
    <w:rsid w:val="008C3468"/>
    <w:rsid w:val="008D252F"/>
    <w:rsid w:val="0094386C"/>
    <w:rsid w:val="009468C7"/>
    <w:rsid w:val="00963E0E"/>
    <w:rsid w:val="009C5761"/>
    <w:rsid w:val="009E4EC9"/>
    <w:rsid w:val="009F46B2"/>
    <w:rsid w:val="00A31829"/>
    <w:rsid w:val="00A35FEF"/>
    <w:rsid w:val="00A4609D"/>
    <w:rsid w:val="00A515FE"/>
    <w:rsid w:val="00A82221"/>
    <w:rsid w:val="00A919C9"/>
    <w:rsid w:val="00A97B2F"/>
    <w:rsid w:val="00AD0263"/>
    <w:rsid w:val="00AE602C"/>
    <w:rsid w:val="00B1784B"/>
    <w:rsid w:val="00B5657E"/>
    <w:rsid w:val="00B75F1B"/>
    <w:rsid w:val="00B84FC9"/>
    <w:rsid w:val="00BF4125"/>
    <w:rsid w:val="00C3507A"/>
    <w:rsid w:val="00C36BFB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6E58"/>
    <w:rsid w:val="00E775AF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432D3C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432D3C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EUROBLOK d.o.o.; EUROBLOK d.o.o.</izvorni_sadrzaj>
    <derivirana_varijabla naziv="DomainObject.Predmet.ProtustrankaFormated_1">  EUROBLOK d.o.o.; EUROBLOK d.o.o.</derivirana_varijabla>
  </DomainObject.Predmet.ProtustrankaFormated>
  <DomainObject.Predmet.ProtustrankaFormatedOIB>
    <izvorni_sadrzaj>  EUROBLOK d.o.o., OIB 69913463063; EUROBLOK d.o.o., OIB 69913463063</izvorni_sadrzaj>
    <derivirana_varijabla naziv="DomainObject.Predmet.ProtustrankaFormatedOIB_1">  EUROBLOK d.o.o., OIB 69913463063; EUROBLOK d.o.o., OIB 69913463063</derivirana_varijabla>
  </DomainObject.Predmet.ProtustrankaFormatedOIB>
  <DomainObject.Predmet.ProtustrankaFormatedWithAdress>
    <izvorni_sadrzaj> EUROBLOK d.o.o., Avenija Većeslava Holjevca 27, 10000 Zagreb; EUROBLOK d.o.o., Avenija Većeslava Holjevca 27, 10000 Zagreb</izvorni_sadrzaj>
    <derivirana_varijabla naziv="DomainObject.Predmet.ProtustrankaFormatedWithAdress_1"> EUROBLOK d.o.o., Avenija Većeslava Holjevca 27, 10000 Zagreb; EUROBLOK d.o.o., Avenija Većeslava Holjevca 27, 10000 Zagreb</derivirana_varijabla>
  </DomainObject.Predmet.ProtustrankaFormatedWithAdress>
  <DomainObject.Predmet.ProtustrankaFormatedWithAdressOIB>
    <izvorni_sadrzaj> EUROBLOK d.o.o., OIB 69913463063, Avenija Većeslava Holjevca 27, 10000 Zagreb; EUROBLOK d.o.o., OIB 69913463063, Avenija Većeslava Holjevca 27, 10000 Zagreb</izvorni_sadrzaj>
    <derivirana_varijabla naziv="DomainObject.Predmet.ProtustrankaFormatedWithAdressOIB_1"> EUROBLOK d.o.o., OIB 69913463063, Avenija Većeslava Holjevca 27, 10000 Zagreb; EUROBLOK d.o.o., OIB 69913463063, Avenija Većeslava Holjevca 27, 10000 Zagreb</derivirana_varijabla>
  </DomainObject.Predmet.ProtustrankaFormatedWithAdressOIB>
  <DomainObject.Predmet.ProtustrankaWithAdress>
    <izvorni_sadrzaj>EUROBLOK d.o.o. Avenija Većeslava Holjevca 27, 10000 Zagreb, EUROBLOK d.o.o. Avenija Većeslava Holjevca 27, 10000 Zagreb</izvorni_sadrzaj>
    <derivirana_varijabla naziv="DomainObject.Predmet.ProtustrankaWithAdress_1">EUROBLOK d.o.o. Avenija Većeslava Holjevca 27, 10000 Zagreb, EUROBLOK d.o.o. Avenija Većeslava Holjevca 27, 10000 Zagreb</derivirana_varijabla>
  </DomainObject.Predmet.ProtustrankaWithAdress>
  <DomainObject.Predmet.ProtustrankaWithAdressOIB>
    <izvorni_sadrzaj>EUROBLOK d.o.o., OIB 69913463063, Avenija Većeslava Holjevca 27, 10000 Zagreb, EUROBLOK d.o.o., OIB 69913463063, Avenija Većeslava Holjevca 27, 10000 Zagreb</izvorni_sadrzaj>
    <derivirana_varijabla naziv="DomainObject.Predmet.ProtustrankaWithAdressOIB_1">EUROBLOK d.o.o., OIB 69913463063, Avenija Većeslava Holjevca 27, 10000 Zagreb, EUROBLOK d.o.o., OIB 69913463063, Avenija Većeslava Holjevca 27, 10000 Zagreb</derivirana_varijabla>
  </DomainObject.Predmet.ProtustrankaWithAdressOIB>
  <DomainObject.Predmet.ProtustrankaNazivFormated>
    <izvorni_sadrzaj>EUROBLOK d.o.o.,EUROBLOK d.o.o.</izvorni_sadrzaj>
    <derivirana_varijabla naziv="DomainObject.Predmet.ProtustrankaNazivFormated_1">EUROBLOK d.o.o.,EUROBLOK d.o.o.</derivirana_varijabla>
  </DomainObject.Predmet.ProtustrankaNazivFormated>
  <DomainObject.Predmet.ProtustrankaNazivFormatedOIB>
    <izvorni_sadrzaj>EUROBLOK d.o.o., OIB 69913463063,EUROBLOK d.o.o., OIB 69913463063</izvorni_sadrzaj>
    <derivirana_varijabla naziv="DomainObject.Predmet.ProtustrankaNazivFormatedOIB_1">EUROBLOK d.o.o., OIB 69913463063,EUROBLOK d.o.o., OIB 69913463063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STEIERMÄRKISCHE BANKA d.o.o.; HRŠAK &amp; HRŠAK; JOZO TOLIĆ; FINA Regionalni centar Zagreb</izvorni_sadrzaj>
    <derivirana_varijabla naziv="DomainObject.Predmet.StrankaFormated_1">  ERSTE &amp; STEIERMÄRKISCHE BANKA d.o.o.; HRŠAK &amp; HRŠAK; JOZO TOLIĆ; FINA Regionalni centar Zagreb</derivirana_varijabla>
  </DomainObject.Predmet.StrankaFormated>
  <DomainObject.Predmet.StrankaFormatedOIB>
    <izvorni_sadrzaj>  ERSTE &amp; STEIERMÄRKISCHE BANKA d.o.o., OIB 23057039320; HRŠAK &amp; HRŠAK, OIB 74494862058; JOZO TOLIĆ, OIB 11172737648; FINA Regionalni centar Zagreb, OIB 85821130368</izvorni_sadrzaj>
    <derivirana_varijabla naziv="DomainObject.Predmet.StrankaFormatedOIB_1">  ERSTE &amp; STEIERMÄRKISCHE BANKA d.o.o., OIB 23057039320; HRŠAK &amp; HRŠAK, OIB 74494862058; JOZO TOLIĆ, OIB 11172737648; FINA Regionalni centar Zagreb, OIB 85821130368</derivirana_varijabla>
  </DomainObject.Predmet.StrankaFormatedOIB>
  <DomainObject.Predmet.StrankaFormatedWithAdress>
    <izvorni_sadrzaj> ERSTE &amp; STEIERMÄRKISCHE BANKA d.o.o., Jadranski Trg 3/a, 51000 Rijeka; HRŠAK &amp; HRŠAK, Radićeva 32, 10000 Zagreb; JOZO TOLIĆ, Prve Poljanice 17, 10000 Zagreb; FINA Regionalni centar Zagreb, Trg svibanjskih žrtava 1995. br 1, 10000 Zagreb</izvorni_sadrzaj>
    <derivirana_varijabla naziv="DomainObject.Predmet.StrankaFormatedWithAdress_1"> ERSTE &amp; STEIERMÄRKISCHE BANKA d.o.o., Jadranski Trg 3/a, 51000 Rijeka; HRŠAK &amp; HRŠAK, Radićeva 32, 10000 Zagreb; JOZO TOLIĆ, Prve Poljanice 17, 10000 Zagreb; FINA Regionalni centar Zagreb, Trg svibanjskih žrtava 1995. br 1, 10000 Zagreb</derivirana_varijabla>
  </DomainObject.Predmet.StrankaFormatedWithAdress>
  <DomainObject.Predmet.StrankaFormatedWithAdressOIB>
    <izvorni_sadrzaj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izvorni_sadrzaj>
    <derivirana_varijabla naziv="DomainObject.Predmet.StrankaFormatedWithAdressOIB_1"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derivirana_varijabla>
  </DomainObject.Predmet.StrankaFormatedWithAdressOIB>
  <DomainObject.Predmet.StrankaWithAdress>
    <izvorni_sadrzaj>ERSTE &amp; STEIERMÄRKISCHE BANKA d.o.o. Jadranski Trg 3/a,51000 Rijeka,HRŠAK &amp; HRŠAK Radićeva 32,10000 Zagreb,JOZO TOLIĆ Prve Poljanice 17,10000 Zagreb,FINA Regionalni centar Zagreb Trg svibanjskih žrtava 1995. br 1,10000 Zagreb</izvorni_sadrzaj>
    <derivirana_varijabla naziv="DomainObject.Predmet.StrankaWithAdress_1">ERSTE &amp; STEIERMÄRKISCHE BANKA d.o.o. Jadranski Trg 3/a,51000 Rijeka,HRŠAK &amp; HRŠAK Radićeva 32,10000 Zagreb,JOZO TOLIĆ Prve Poljanice 17,10000 Zagreb,FINA Regionalni centar Zagreb Trg svibanjskih žrtava 1995. br 1,10000 Zagreb</derivirana_varijabla>
  </DomainObject.Predmet.StrankaWithAdress>
  <DomainObject.Predmet.StrankaWithAdressOIB>
    <izvorni_sadrzaj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izvorni_sadrzaj>
    <derivirana_varijabla naziv="DomainObject.Predmet.StrankaWithAdressOIB_1"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derivirana_varijabla>
  </DomainObject.Predmet.StrankaWithAdressOIB>
  <DomainObject.Predmet.StrankaNazivFormated>
    <izvorni_sadrzaj>ERSTE &amp; STEIERMÄRKISCHE BANKA d.o.o.,HRŠAK &amp; HRŠAK,JOZO TOLIĆ,FINA Regionalni centar Zagreb</izvorni_sadrzaj>
    <derivirana_varijabla naziv="DomainObject.Predmet.StrankaNazivFormated_1">ERSTE &amp; STEIERMÄRKISCHE BANKA d.o.o.,HRŠAK &amp; HRŠAK,JOZO TOLIĆ,FINA Regionalni centar Zagreb</derivirana_varijabla>
  </DomainObject.Predmet.StrankaNazivFormated>
  <DomainObject.Predmet.StrankaNazivFormatedOIB>
    <izvorni_sadrzaj>ERSTE &amp; STEIERMÄRKISCHE BANKA d.o.o., OIB 23057039320,HRŠAK &amp; HRŠAK, OIB 74494862058,JOZO TOLIĆ, OIB 11172737648,FINA Regionalni centar Zagreb, OIB 85821130368</izvorni_sadrzaj>
    <derivirana_varijabla naziv="DomainObject.Predmet.StrankaNazivFormatedOIB_1">ERSTE &amp; STEIERMÄRKISCHE BANKA d.o.o., OIB 23057039320,HRŠAK &amp; HRŠAK, OIB 74494862058,JOZO TOLIĆ, OIB 11172737648,FINA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ERSTE &amp; STEIERMÄRKISCHE BANKA d.o.o.</item>
      <item>HRŠAK &amp; HRŠAK</item>
      <item>JOZO TOLIĆ</item>
    </izvorni_sadrzaj>
    <derivirana_varijabla naziv="DomainObject.Predmet.StrankaListFormated_1">
      <item>FINA Regionalni centar Zagreb</item>
      <item>ERSTE &amp; STEIERMÄRKISCHE BANKA d.o.o.</item>
      <item>HRŠAK &amp; HRŠAK</item>
      <item>JOZO TOLIĆ</item>
    </derivirana_varijabla>
  </DomainObject.Predmet.StrankaListFormated>
  <DomainObject.Predmet.StrankaListFormatedOIB>
    <izvorni_sadrzaj>
      <item>FINA Regionalni centar Zagreb, OIB 85821130368</item>
      <item>ERSTE &amp; STEIERMÄRKISCHE BANKA d.o.o., OIB 23057039320</item>
      <item>HRŠAK &amp; HRŠAK, OIB 74494862058</item>
      <item>JOZO TOLIĆ, OIB 11172737648</item>
    </izvorni_sadrzaj>
    <derivirana_varijabla naziv="DomainObject.Predmet.StrankaListFormatedOIB_1">
      <item>FINA Regionalni centar Zagreb, OIB 85821130368</item>
      <item>ERSTE &amp; STEIERMÄRKISCHE BANKA d.o.o., OIB 23057039320</item>
      <item>HRŠAK &amp; HRŠAK, OIB 74494862058</item>
      <item>JOZO TOLIĆ, OIB 11172737648</item>
    </derivirana_varijabla>
  </DomainObject.Predmet.StrankaListFormatedOIB>
  <DomainObject.Predmet.StrankaListFormatedWithAdress>
    <izvorni_sadrzaj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izvorni_sadrzaj>
    <derivirana_varijabla naziv="DomainObject.Predmet.StrankaListFormatedWithAdress_1"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derivirana_varijabla>
  </DomainObject.Predmet.StrankaListFormatedWithAdress>
  <DomainObject.Predmet.StrankaListFormatedWithAdressOIB>
    <izvorni_sadrzaj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izvorni_sadrzaj>
    <derivirana_varijabla naziv="DomainObject.Predmet.StrankaListFormatedWithAdressOIB_1"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  <item>ERSTE &amp; STEIERMÄRKISCHE BANKA d.o.o.</item>
      <item>HRŠAK &amp; HRŠAK</item>
      <item>JOZO TOLIĆ</item>
    </izvorni_sadrzaj>
    <derivirana_varijabla naziv="DomainObject.Predmet.StrankaListNazivFormated_1">
      <item>FINA Regionalni centar Zagreb</item>
      <item>ERSTE &amp; STEIERMÄRKISCHE BANKA d.o.o.</item>
      <item>HRŠAK &amp; HRŠAK</item>
      <item>JOZO TOLIĆ</item>
    </derivirana_varijabla>
  </DomainObject.Predmet.StrankaListNazivFormated>
  <DomainObject.Predmet.StrankaListNazivFormatedOIB>
    <izvorni_sadrzaj>
      <item>FINA Regionalni centar Zagreb, OIB 85821130368</item>
      <item>ERSTE &amp; STEIERMÄRKISCHE BANKA d.o.o., OIB 23057039320</item>
      <item>HRŠAK &amp; HRŠAK, OIB 74494862058</item>
      <item>JOZO TOLIĆ, OIB 11172737648</item>
    </izvorni_sadrzaj>
    <derivirana_varijabla naziv="DomainObject.Predmet.StrankaListNazivFormatedOIB_1">
      <item>FINA Regionalni centar Zagreb, OIB 85821130368</item>
      <item>ERSTE &amp; STEIERMÄRKISCHE BANKA d.o.o., OIB 23057039320</item>
      <item>HRŠAK &amp; HRŠAK, OIB 74494862058</item>
      <item>JOZO TOLIĆ, OIB 11172737648</item>
    </derivirana_varijabla>
  </DomainObject.Predmet.StrankaListNazivFormatedOIB>
  <DomainObject.Predmet.ProtuStrankaListFormated>
    <izvorni_sadrzaj>
      <item>EUROBLOK d.o.o.</item>
      <item>EUROBLOK d.o.o.</item>
    </izvorni_sadrzaj>
    <derivirana_varijabla naziv="DomainObject.Predmet.ProtuStrankaListFormated_1">
      <item>EUROBLOK d.o.o.</item>
      <item>EUROBLOK d.o.o.</item>
    </derivirana_varijabla>
  </DomainObject.Predmet.ProtuStrankaListFormated>
  <DomainObject.Predmet.ProtuStrankaListFormatedOIB>
    <izvorni_sadrzaj>
      <item>EUROBLOK d.o.o., OIB 69913463063</item>
      <item>EUROBLOK d.o.o., OIB 69913463063</item>
    </izvorni_sadrzaj>
    <derivirana_varijabla naziv="DomainObject.Predmet.ProtuStrankaListFormatedOIB_1">
      <item>EUROBLOK d.o.o., OIB 69913463063</item>
      <item>EUROBLOK d.o.o., OIB 69913463063</item>
    </derivirana_varijabla>
  </DomainObject.Predmet.ProtuStrankaListFormatedOIB>
  <DomainObject.Predmet.ProtuStrankaListFormatedWithAdress>
    <izvorni_sadrzaj>
      <item>EUROBLOK d.o.o., Avenija Većeslava Holjevca 27, 10000 Zagreb</item>
      <item>EUROBLOK d.o.o., Avenija Većeslava Holjevca 27, 10000 Zagreb</item>
    </izvorni_sadrzaj>
    <derivirana_varijabla naziv="DomainObject.Predmet.ProtuStrankaListFormatedWithAdress_1">
      <item>EUROBLOK d.o.o., Avenija Većeslava Holjevca 27, 10000 Zagreb</item>
      <item>EUROBLOK d.o.o., Avenija Većeslava Holjevca 27, 10000 Zagreb</item>
    </derivirana_varijabla>
  </DomainObject.Predmet.ProtuStrankaListFormatedWithAdress>
  <DomainObject.Predmet.ProtuStrankaListFormatedWithAdressOIB>
    <izvorni_sadrzaj>
      <item>EUROBLOK d.o.o., OIB 69913463063, Avenija Većeslava Holjevca 27, 10000 Zagreb</item>
      <item>EUROBLOK d.o.o., OIB 69913463063, Avenija Većeslava Holjevca 27, 10000 Zagreb</item>
    </izvorni_sadrzaj>
    <derivirana_varijabla naziv="DomainObject.Predmet.ProtuStrankaListFormatedWithAdressOIB_1">
      <item>EUROBLOK d.o.o., OIB 69913463063, Avenija Većeslava Holjevca 27, 10000 Zagreb</item>
      <item>EUROBLOK d.o.o., OIB 69913463063, Avenija Većeslava Holjevca 27, 10000 Zagreb</item>
    </derivirana_varijabla>
  </DomainObject.Predmet.ProtuStrankaListFormatedWithAdressOIB>
  <DomainObject.Predmet.ProtuStrankaListNazivFormated>
    <izvorni_sadrzaj>
      <item>EUROBLOK d.o.o.</item>
      <item>EUROBLOK d.o.o.</item>
    </izvorni_sadrzaj>
    <derivirana_varijabla naziv="DomainObject.Predmet.ProtuStrankaListNazivFormated_1">
      <item>EUROBLOK d.o.o.</item>
      <item>EUROBLOK d.o.o.</item>
    </derivirana_varijabla>
  </DomainObject.Predmet.ProtuStrankaListNazivFormated>
  <DomainObject.Predmet.ProtuStrankaListNazivFormatedOIB>
    <izvorni_sadrzaj>
      <item>EUROBLOK d.o.o., OIB 69913463063</item>
      <item>EUROBLOK d.o.o., OIB 69913463063</item>
    </izvorni_sadrzaj>
    <derivirana_varijabla naziv="DomainObject.Predmet.ProtuStrankaListNazivFormatedOIB_1">
      <item>EUROBLOK d.o.o., OIB 69913463063</item>
      <item>EUROBLOK d.o.o., OIB 69913463063</item>
    </derivirana_varijabla>
  </DomainObject.Predmet.ProtuStrankaListNazivFormatedOIB>
  <DomainObject.Predmet.OstaliListFormated>
    <izvorni_sadrzaj>
      <item>OD BUTERIN &amp; POSAVEC</item>
      <item>DAVORKA HULJEV</item>
      <item>ODVJETNIČKI URED ŠPANOVIĆ</item>
      <item>Irena Mesiček</item>
    </izvorni_sadrzaj>
    <derivirana_varijabla naziv="DomainObject.Predmet.OstaliListFormated_1">
      <item>OD BUTERIN &amp; POSAVEC</item>
      <item>DAVORKA HULJEV</item>
      <item>ODVJETNIČKI URED ŠPANOVIĆ</item>
      <item>Irena Mesiček</item>
    </derivirana_varijabla>
  </DomainObject.Predmet.OstaliListFormated>
  <DomainObject.Predmet.OstaliListFormatedOIB>
    <izvorni_sadrzaj>
      <item>OD BUTERIN &amp; POSAVEC</item>
      <item>DAVORKA HULJEV, OIB 69913463063</item>
      <item>ODVJETNIČKI URED ŠPANOVIĆ, OIB 54996477172</item>
      <item>Irena Mesiček</item>
    </izvorni_sadrzaj>
    <derivirana_varijabla naziv="DomainObject.Predmet.OstaliListFormatedOIB_1">
      <item>OD BUTERIN &amp; POSAVEC</item>
      <item>DAVORKA HULJEV, OIB 69913463063</item>
      <item>ODVJETNIČKI URED ŠPANOVIĆ, OIB 54996477172</item>
      <item>Irena Mesiček</item>
    </derivirana_varijabla>
  </DomainObject.Predmet.OstaliListFormatedOIB>
  <DomainObject.Predmet.OstaliListFormatedWithAdress>
    <izvorni_sadrzaj>
      <item>OD BUTERIN &amp; POSAVEC, Draškovićeva 82, 10000 Zagreb</item>
      <item>DAVORKA HULJEV, Miramarska 13d, 10000 Zagreb</item>
      <item>ODVJETNIČKI URED ŠPANOVIĆ, Trnjanska cesta 59, 10000 Zagreb</item>
      <item>Irena Mesiček, Margaretska 3, 10000 Zagreb</item>
    </izvorni_sadrzaj>
    <derivirana_varijabla naziv="DomainObject.Predmet.OstaliListFormatedWithAdress_1">
      <item>OD BUTERIN &amp; POSAVEC, Draškovićeva 82, 10000 Zagreb</item>
      <item>DAVORKA HULJEV, Miramarska 13d, 10000 Zagreb</item>
      <item>ODVJETNIČKI URED ŠPANOVIĆ, Trnjanska cesta 59, 10000 Zagreb</item>
      <item>Irena Mesiček, Margaretska 3, 10000 Zagreb</item>
    </derivirana_varijabla>
  </DomainObject.Predmet.OstaliListFormatedWithAdress>
  <DomainObject.Predmet.OstaliListFormatedWithAdressOIB>
    <izvorni_sadrzaj>
      <item>OD BUTERIN &amp; POSAVEC, Draškovićeva 82, 10000 Zagreb</item>
      <item>DAVORKA HULJEV, OIB 69913463063, Miramarska 13d, 10000 Zagreb</item>
      <item>ODVJETNIČKI URED ŠPANOVIĆ, OIB 54996477172, Trnjanska cesta 59, 10000 Zagreb</item>
      <item>Irena Mesiček, Margaretska 3, 10000 Zagreb</item>
    </izvorni_sadrzaj>
    <derivirana_varijabla naziv="DomainObject.Predmet.OstaliListFormatedWithAdressOIB_1">
      <item>OD BUTERIN &amp; POSAVEC, Draškovićeva 82, 10000 Zagreb</item>
      <item>DAVORKA HULJEV, OIB 69913463063, Miramarska 13d, 10000 Zagreb</item>
      <item>ODVJETNIČKI URED ŠPANOVIĆ, OIB 54996477172, Trnjanska cesta 59, 10000 Zagreb</item>
      <item>Irena Mesiček, Margaretska 3, 10000 Zagreb</item>
    </derivirana_varijabla>
  </DomainObject.Predmet.OstaliListFormatedWithAdressOIB>
  <DomainObject.Predmet.OstaliListNazivFormated>
    <izvorni_sadrzaj>
      <item>OD BUTERIN &amp; POSAVEC</item>
      <item>DAVORKA HULJEV</item>
      <item>ODVJETNIČKI URED ŠPANOVIĆ</item>
      <item>Irena Mesiček</item>
    </izvorni_sadrzaj>
    <derivirana_varijabla naziv="DomainObject.Predmet.OstaliListNazivFormated_1">
      <item>OD BUTERIN &amp; POSAVEC</item>
      <item>DAVORKA HULJEV</item>
      <item>ODVJETNIČKI URED ŠPANOVIĆ</item>
      <item>Irena Mesiček</item>
    </derivirana_varijabla>
  </DomainObject.Predmet.OstaliListNazivFormated>
  <DomainObject.Predmet.OstaliListNazivFormatedOIB>
    <izvorni_sadrzaj>
      <item>OD BUTERIN &amp; POSAVEC</item>
      <item>DAVORKA HULJEV, OIB 69913463063</item>
      <item>ODVJETNIČKI URED ŠPANOVIĆ, OIB 54996477172</item>
      <item>Irena Mesiček</item>
    </izvorni_sadrzaj>
    <derivirana_varijabla naziv="DomainObject.Predmet.OstaliListNazivFormatedOIB_1">
      <item>OD BUTERIN &amp; POSAVEC</item>
      <item>DAVORKA HULJEV, OIB 69913463063</item>
      <item>ODVJETNIČKI URED ŠPANOVIĆ, OIB 54996477172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STEIERMÄRKISCHE BANKA d.o.o. i dr.</izvorni_sadrzaj>
    <derivirana_varijabla naziv="DomainObject.Predmet.StrankaIDrugi_1">ERSTE &amp; STEIERMÄRKISCHE BANKA d.o.o. i dr.</derivirana_varijabla>
  </DomainObject.Predmet.StrankaIDrugi>
  <DomainObject.Predmet.ProtustrankaIDrugi>
    <izvorni_sadrzaj>EUROBLOK d.o.o. i dr.</izvorni_sadrzaj>
    <derivirana_varijabla naziv="DomainObject.Predmet.ProtustrankaIDrugi_1">EUROBLOK d.o.o. i dr.</derivirana_varijabla>
  </DomainObject.Predmet.ProtustrankaIDrugi>
  <DomainObject.Predmet.StrankaIDrugiAdressOIB>
    <izvorni_sadrzaj>ERSTE &amp; STEIERMÄRKISCHE BANKA d.o.o., OIB 23057039320, Jadranski Trg 3/a, 51000 Rijeka i dr.</izvorni_sadrzaj>
    <derivirana_varijabla naziv="DomainObject.Predmet.StrankaIDrugiAdressOIB_1">ERSTE &amp; STEIERMÄRKISCHE BANKA d.o.o., OIB 23057039320, Jadranski Trg 3/a, 51000 Rijeka i dr.</derivirana_varijabla>
  </DomainObject.Predmet.StrankaIDrugiAdressOIB>
  <DomainObject.Predmet.ProtustrankaIDrugiAdressOIB>
    <izvorni_sadrzaj>EUROBLOK d.o.o., OIB 69913463063, Avenija Većeslava Holjevca 27, 10000 Zagreb i dr.</izvorni_sadrzaj>
    <derivirana_varijabla naziv="DomainObject.Predmet.ProtustrankaIDrugiAdressOIB_1">EUROBLOK d.o.o., OIB 69913463063, Avenija Većeslava Holjevca 27,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  <item>Irena Mesiček</item>
    </izvorni_sadrzaj>
    <derivirana_varijabla naziv="DomainObject.Predmet.SudioniciListNaziv_1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  <item>Irena Mesiček</item>
    </derivirana_varijabla>
  </DomainObject.Predmet.SudioniciListNaziv>
  <DomainObject.Predmet.SudioniciListAdressOIB>
    <izvorni_sadrzaj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  <item>Irena Mesiček, Margaretska 3,10000 Zagreb</item>
    </izvorni_sadrzaj>
    <derivirana_varijabla naziv="DomainObject.Predmet.SudioniciListAdressOIB_1"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  <item>Irena Mesiček, Margaretska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69913463063</item>
      <item>, OIB null</item>
      <item>, OIB 23057039320</item>
      <item>, OIB 69913463063</item>
      <item>, OIB 74494862058</item>
      <item>, OIB 54996477172</item>
      <item>, OIB 11172737648</item>
      <item>, OIB 69913463063</item>
      <item>, OIB 85821130368</item>
      <item>, OIB null</item>
    </izvorni_sadrzaj>
    <derivirana_varijabla naziv="DomainObject.Predmet.SudioniciListNazivOIB_1">
      <item>, OIB 69913463063</item>
      <item>, OIB null</item>
      <item>, OIB 23057039320</item>
      <item>, OIB 69913463063</item>
      <item>, OIB 74494862058</item>
      <item>, OIB 54996477172</item>
      <item>, OIB 11172737648</item>
      <item>, OIB 69913463063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003BF-FA9F-492B-952A-9D1577910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203</properties:Words>
  <properties:Characters>1156</properties:Characters>
  <properties:Lines>50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2019-03-08T12:31:00Z</dcterms:created>
  <dc:creator>x</dc:creator>
  <cp:lastModifiedBy>Gordana Cvitković</cp:lastModifiedBy>
  <cp:lastPrinted>2019-03-08T12:34:00Z</cp:lastPrinted>
  <dcterms:modified xmlns:xsi="http://www.w3.org/2001/XMLSchema-instance" xsi:type="dcterms:W3CDTF">2019-03-08T12:34:00Z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(St-630-15 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