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8D4452">
        <w:t>326/13-9</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4B703D" w:rsidRPr="008C3132">
        <w:t xml:space="preserve"> </w:t>
      </w:r>
      <w:r>
        <w:t>POLIMERI d.o.o. Zadar, Sv. Vinka Paulskog 10, Zadar,</w:t>
      </w:r>
      <w:r w:rsidR="00106EA8" w:rsidRPr="008C3132">
        <w:t xml:space="preserve"> </w:t>
      </w:r>
      <w:r w:rsidR="008B5890">
        <w:t xml:space="preserve">MBS: 110001692, </w:t>
      </w:r>
      <w:r w:rsidR="00106EA8" w:rsidRPr="008C3132">
        <w:t>OIB:</w:t>
      </w:r>
      <w:r>
        <w:t xml:space="preserve"> 72893970593</w:t>
      </w:r>
      <w:r w:rsidR="00F36175" w:rsidRPr="008C3132">
        <w:t xml:space="preserve">, </w:t>
      </w:r>
      <w:r w:rsidR="00254DBF" w:rsidRPr="008C3132">
        <w:t xml:space="preserve">dana </w:t>
      </w:r>
      <w:r>
        <w:t>1</w:t>
      </w:r>
      <w:r w:rsidR="00722809">
        <w:t>9</w:t>
      </w:r>
      <w:r>
        <w:t>. siječnja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8D4452">
        <w:t>POLIMERI d.o.o. Zadar, Sv. Vinka Paulskog 10, Zadar,</w:t>
      </w:r>
      <w:r w:rsidR="008D4452" w:rsidRPr="008C3132">
        <w:t xml:space="preserve"> </w:t>
      </w:r>
      <w:r w:rsidR="008B5890">
        <w:t xml:space="preserve">MBS: 110001692, </w:t>
      </w:r>
      <w:r w:rsidR="008D4452" w:rsidRPr="008C3132">
        <w:t>OIB:</w:t>
      </w:r>
      <w:r w:rsidR="008D4452">
        <w:t xml:space="preserve"> 72893970593</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8D4452" w:rsidRPr="004031FD">
        <w:t>1</w:t>
      </w:r>
      <w:r w:rsidR="00722809" w:rsidRPr="004031FD">
        <w:t>9</w:t>
      </w:r>
      <w:r w:rsidR="008D4452" w:rsidRPr="004031FD">
        <w:t>. siječnja</w:t>
      </w:r>
      <w:r w:rsidRPr="008C3132">
        <w:t xml:space="preserve"> 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F36175" w:rsidRPr="004031FD">
        <w:t>0</w:t>
      </w:r>
      <w:r w:rsidR="00722809" w:rsidRPr="004031FD">
        <w:t>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8D4452" w:rsidR="00B002EE" w:rsidRPr="008C3132">
      <w:pPr>
        <w:ind w:hanging="705" w:left="705"/>
        <w:jc w:val="both"/>
      </w:pPr>
      <w:r w:rsidRPr="008C3132">
        <w:t>II</w:t>
      </w:r>
      <w:r w:rsidR="00B96E05" w:rsidRPr="008C3132">
        <w:tab/>
      </w:r>
      <w:smartTag w:element="PersonName" w:uri="urn:schemas-microsoft-com:office:smarttags">
        <w:smartTagPr>
          <w:attr w:val="Ivanka Bosotina" w:name="ProductID"/>
        </w:smartTagPr>
        <w:r w:rsidR="00D51E7B" w:rsidRPr="008C3132">
          <w:t>Ivanka Bosotina</w:t>
        </w:r>
      </w:smartTag>
      <w:r w:rsidR="00D51E7B" w:rsidRPr="008C3132">
        <w:t>, Zadar, Dalmatinskog sabora 3 (datum rođenja: 02.10.1961.</w:t>
      </w:r>
      <w:r w:rsidR="008D4452">
        <w:t xml:space="preserve"> </w:t>
      </w:r>
      <w:r w:rsidR="00D51E7B" w:rsidRPr="008C3132">
        <w:t>godine, mjesto rođenja: Zadar, broj osobne iskaznice: 100216014, izdana od</w:t>
      </w:r>
      <w:r w:rsidR="008D4452">
        <w:t xml:space="preserve"> </w:t>
      </w:r>
      <w:r w:rsidR="00D51E7B" w:rsidRPr="008C3132">
        <w:t>strane: PU Zadarska, OIB: 81654623800),</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8D4452" w:rsidR="00785980" w:rsidRPr="008C3132">
      <w:pPr>
        <w:jc w:val="both"/>
      </w:pPr>
      <w:r w:rsidRPr="008C3132">
        <w:t xml:space="preserve">III </w:t>
      </w:r>
      <w:r w:rsidR="00D30751" w:rsidRPr="008C3132">
        <w:t xml:space="preserve">  </w:t>
      </w:r>
      <w:r w:rsidR="00C758AA" w:rsidRPr="008C3132">
        <w:t xml:space="preserve">  </w:t>
      </w:r>
      <w:r w:rsidR="00D30751" w:rsidRPr="008C3132">
        <w:t xml:space="preserve">  </w:t>
      </w:r>
      <w:r w:rsidR="001A4E75" w:rsidRPr="008C3132">
        <w:t xml:space="preserve"> </w:t>
      </w:r>
      <w:r w:rsidRPr="008C3132">
        <w:t>Zaključuje se stečajni postupak nad dužnikom</w:t>
      </w:r>
      <w:r w:rsidR="00F36175" w:rsidRPr="008C3132">
        <w:t xml:space="preserve"> </w:t>
      </w:r>
      <w:r w:rsidR="008D4452">
        <w:t>POLIMERI d.o.o. Zadar</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531A9C">
        <w:t>12.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4031FD">
        <w:t>2</w:t>
      </w:r>
      <w:r w:rsidR="00531A9C">
        <w:t>2. travnja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531A9C">
        <w:t>POLIMERI d.o.o. Zadar</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031FD">
        <w:t>08. srpnja</w:t>
      </w:r>
      <w:r w:rsidR="004B703D" w:rsidRPr="008C3132">
        <w:t xml:space="preserve"> 2013</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3D7466">
        <w:t>06. kolovoza</w:t>
      </w:r>
      <w:r w:rsidR="008C3132">
        <w:t xml:space="preserve"> </w:t>
      </w:r>
      <w:r w:rsidR="000C6F34" w:rsidRPr="008C3132">
        <w:t>201</w:t>
      </w:r>
      <w:r w:rsidR="002A1020" w:rsidRPr="008C3132">
        <w:t>3</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najkasnije u roku od četrdeset pet (45) dana od objave poziva u Narodnim novinama predlože otvaranje stečajnog postupka i predujme sredstva potrebna za pokriće troškova provedbe stečajnog postupka. Poziv vjerovnicima je objavljen u Narodnim novinama</w:t>
      </w:r>
      <w:r w:rsidR="004C2509" w:rsidRPr="008C3132">
        <w:t xml:space="preserve"> br. </w:t>
      </w:r>
      <w:r w:rsidR="00BE1154">
        <w:t>93</w:t>
      </w:r>
      <w:r w:rsidR="007C0700" w:rsidRPr="008C3132">
        <w:t>.</w:t>
      </w:r>
      <w:r w:rsidR="004C2509" w:rsidRPr="008C3132">
        <w:t xml:space="preserve"> od </w:t>
      </w:r>
      <w:r w:rsidR="00BE1154">
        <w:t>19</w:t>
      </w:r>
      <w:r w:rsidR="00862CC5" w:rsidRPr="008C3132">
        <w:t>. srpnja</w:t>
      </w:r>
      <w:r w:rsidR="004B703D" w:rsidRPr="008C3132">
        <w:t xml:space="preserve"> </w:t>
      </w:r>
      <w:r w:rsidR="004C2509" w:rsidRPr="008C3132">
        <w:t>201</w:t>
      </w:r>
      <w:r w:rsidR="002A1020" w:rsidRPr="008C3132">
        <w:t>3</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lastRenderedPageBreak/>
        <w:t xml:space="preserve">U određenom roku niti jedan vjerovnik nije podnio prijedlog za otvaranje stečajnog postupka, a rok je protekao </w:t>
      </w:r>
      <w:r w:rsidR="003D7466">
        <w:t>03. rujna</w:t>
      </w:r>
      <w:r w:rsidR="00C258BC" w:rsidRPr="008C3132">
        <w:t xml:space="preserve"> </w:t>
      </w:r>
      <w:r w:rsidR="002A1020" w:rsidRPr="008C3132">
        <w:t>2013</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531A9C">
        <w:t>1</w:t>
      </w:r>
      <w:r w:rsidR="00722809">
        <w:t>9</w:t>
      </w:r>
      <w:r w:rsidR="00531A9C">
        <w:t>. siječnja 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BE1154" w:rsidP="00BE1154" w:rsidR="00BE1154" w:rsidRPr="006A5EFE">
      <w:pPr>
        <w:numPr>
          <w:ilvl w:val="0"/>
          <w:numId w:val="1"/>
        </w:numPr>
      </w:pPr>
      <w:r>
        <w:t xml:space="preserve">Registru suda s naznakom stavljanja na ogl. ploču (elektronski i neposredno) i </w:t>
      </w:r>
      <w:r w:rsidRPr="006A5EFE">
        <w:t xml:space="preserve">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zavoda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5E3A">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531A9C" w:rsidRPr="00BE1154">
      <w:t>326/13-9</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65E3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E90"/>
    <w:rsid w:val="0066155F"/>
    <w:rsid w:val="00670B34"/>
    <w:rsid w:val="00672754"/>
    <w:rsid w:val="006919B3"/>
    <w:rsid w:val="006A0EBB"/>
    <w:rsid w:val="006B4E61"/>
    <w:rsid w:val="006B5DE1"/>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065E3A"/>
    <w:rPr>
      <w:color w:val="808080"/>
      <w:bdr w:space="0" w:sz="0" w:color="auto" w:val="none"/>
      <w:shd w:fill="auto" w:color="auto" w:val="clear"/>
    </w:rPr>
  </w:style>
  <w:style w:customStyle="true" w:styleId="eSPISCCParagraphDefaultFont" w:type="character">
    <w:name w:val="eSPIS_CC_Paragraph Default Font"/>
    <w:basedOn w:val="Zadanifontodlomka"/>
    <w:rsid w:val="00065E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5E3A"/>
    <w:rPr>
      <w:bdr w:space="0" w:sz="0" w:color="auto" w:val="none"/>
      <w:shd w:fill="FFFFCC" w:color="auto" w:val="clear"/>
      <w:lang w:val="hr-HR"/>
    </w:rPr>
  </w:style>
  <w:style w:customStyle="true" w:styleId="PozadinaSvijetloCrvena" w:type="character">
    <w:name w:val="Pozadina_SvijetloCrvena"/>
    <w:basedOn w:val="eSPISCCParagraphDefaultFont"/>
    <w:rsid w:val="00065E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5E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065E3A"/>
    <w:rPr>
      <w:color w:val="808080"/>
      <w:bdr w:val="none" w:sz="0" w:space="0" w:color="auto"/>
      <w:shd w:val="clear" w:color="auto" w:fill="auto"/>
    </w:rPr>
  </w:style>
  <w:style w:type="character" w:customStyle="1" w:styleId="eSPISCCParagraphDefaultFont">
    <w:name w:val="eSPIS_CC_Paragraph Default Font"/>
    <w:basedOn w:val="Zadanifontodlomka"/>
    <w:rsid w:val="00065E3A"/>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065E3A"/>
    <w:rPr>
      <w:bdr w:val="none" w:sz="0" w:space="0" w:color="auto"/>
      <w:shd w:val="clear" w:color="auto" w:fill="FFFFCC"/>
      <w:lang w:val="hr-HR"/>
    </w:rPr>
  </w:style>
  <w:style w:type="character" w:customStyle="1" w:styleId="PozadinaSvijetloCrvena">
    <w:name w:val="Pozadina_SvijetloCrvena"/>
    <w:basedOn w:val="eSPISCCParagraphDefaultFont"/>
    <w:rsid w:val="00065E3A"/>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065E3A"/>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19. siječnja 2015.</izvorni_sadrzaj>
    <derivirana_varijabla naziv="DomainObject.DatumDonosenjaOdluke_1">19. siječnja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St-326/2013</izvorni_sadrzaj>
    <derivirana_varijabla naziv="DomainObject.Predmet.OznakaBroj_1">St-326/2013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POLIMERI d.o.o., proizvodnja i trgovina</izvorni_sadrzaj>
    <derivirana_varijabla naziv="DomainObject.Predmet.ProtustrankaFormated_1">  POLIMERI d.o.o., proizvodnja i trgovina</derivirana_varijabla>
  </DomainObject.Predmet.ProtustrankaFormated>
  <DomainObject.Predmet.ProtustrankaFormatedOIB>
    <izvorni_sadrzaj>  POLIMERI d.o.o., proizvodnja i trgovina, OIB 72893970593</izvorni_sadrzaj>
    <derivirana_varijabla naziv="DomainObject.Predmet.ProtustrankaFormatedOIB_1">  POLIMERI d.o.o., proizvodnja i trgovina, OIB 72893970593</derivirana_varijabla>
  </DomainObject.Predmet.ProtustrankaFormatedOIB>
  <DomainObject.Predmet.ProtustrankaFormatedWithAdress>
    <izvorni_sadrzaj> POLIMERI d.o.o., proizvodnja i trgovina, Ulica Sv.Vinka Paulskog 10, Zadar</izvorni_sadrzaj>
    <derivirana_varijabla naziv="DomainObject.Predmet.ProtustrankaFormatedWithAdress_1"> POLIMERI d.o.o., proizvodnja i trgovina, Ulica Sv.Vinka Paulskog 10, Zadar</derivirana_varijabla>
  </DomainObject.Predmet.ProtustrankaFormatedWithAdress>
  <DomainObject.Predmet.ProtustrankaFormatedWithAdressOIB>
    <izvorni_sadrzaj> POLIMERI d.o.o., proizvodnja i trgovina, OIB 72893970593, Ulica Sv.Vinka Paulskog 10, Zadar</izvorni_sadrzaj>
    <derivirana_varijabla naziv="DomainObject.Predmet.ProtustrankaFormatedWithAdressOIB_1"> POLIMERI d.o.o., proizvodnja i trgovina, OIB 72893970593, Ulica Sv.Vinka Paulskog 10, Zadar</derivirana_varijabla>
  </DomainObject.Predmet.ProtustrankaFormatedWithAdressOIB>
  <DomainObject.Predmet.ProtustrankaWithAdress>
    <izvorni_sadrzaj>POLIMERI d.o.o., proizvodnja i trgovina Ulica Sv.Vinka Paulskog 10, Zadar</izvorni_sadrzaj>
    <derivirana_varijabla naziv="DomainObject.Predmet.ProtustrankaWithAdress_1">POLIMERI d.o.o., proizvodnja i trgovina Ulica Sv.Vinka Paulskog 10, Zadar</derivirana_varijabla>
  </DomainObject.Predmet.ProtustrankaWithAdress>
  <DomainObject.Predmet.ProtustrankaWithAdressOIB>
    <izvorni_sadrzaj>POLIMERI d.o.o., proizvodnja i trgovina, OIB 72893970593, Ulica Sv.Vinka Paulskog 10, Zadar</izvorni_sadrzaj>
    <derivirana_varijabla naziv="DomainObject.Predmet.ProtustrankaWithAdressOIB_1">POLIMERI d.o.o., proizvodnja i trgovina, OIB 72893970593, Ulica Sv.Vinka Paulskog 10, Zadar</derivirana_varijabla>
  </DomainObject.Predmet.ProtustrankaWithAdressOIB>
  <DomainObject.Predmet.ProtustrankaNazivFormated>
    <izvorni_sadrzaj>POLIMERI d.o.o., proizvodnja i trgovina</izvorni_sadrzaj>
    <derivirana_varijabla naziv="DomainObject.Predmet.ProtustrankaNazivFormated_1">POLIMERI d.o.o., proizvodnja i trgovina</derivirana_varijabla>
  </DomainObject.Predmet.ProtustrankaNazivFormated>
  <DomainObject.Predmet.ProtustrankaNazivFormatedOIB>
    <izvorni_sadrzaj>POLIMERI d.o.o., proizvodnja i trgovina, OIB 72893970593</izvorni_sadrzaj>
    <derivirana_varijabla naziv="DomainObject.Predmet.ProtustrankaNazivFormatedOIB_1">POLIMERI d.o.o., proizvodnja i trgovina, OIB 72893970593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PODRUČNI URED ZADA</izvorni_sadrzaj>
    <derivirana_varijabla naziv="DomainObject.Predmet.StrankaFormated_1">  MINISTARSTVO FINANCIJA-POREZNA UPRAVA, PODRUČNI URED ZADA</derivirana_varijabla>
  </DomainObject.Predmet.StrankaFormated>
  <DomainObject.Predmet.StrankaFormatedOIB>
    <izvorni_sadrzaj>  MINISTARSTVO FINANCIJA-POREZNA UPRAVA, PODRUČNI URED ZADA, OIB 18683136487</izvorni_sadrzaj>
    <derivirana_varijabla naziv="DomainObject.Predmet.StrankaFormatedOIB_1">  MINISTARSTVO FINANCIJA-POREZNA UPRAVA, PODRUČNI URED ZADA, OIB 18683136487</derivirana_varijabla>
  </DomainObject.Predmet.StrankaFormatedOIB>
  <DomainObject.Predmet.StrankaFormatedWithAdress>
    <izvorni_sadrzaj> MINISTARSTVO FINANCIJA-POREZNA UPRAVA, PODRUČNI URED ZADA</izvorni_sadrzaj>
    <derivirana_varijabla naziv="DomainObject.Predmet.StrankaFormatedWithAdress_1"> MINISTARSTVO FINANCIJA-POREZNA UPRAVA, PODRUČNI URED ZADA</derivirana_varijabla>
  </DomainObject.Predmet.StrankaFormatedWithAdress>
  <DomainObject.Predmet.StrankaFormatedWithAdressOIB>
    <izvorni_sadrzaj> MINISTARSTVO FINANCIJA-POREZNA UPRAVA, PODRUČNI URED ZADA, OIB 18683136487</izvorni_sadrzaj>
    <derivirana_varijabla naziv="DomainObject.Predmet.StrankaFormatedWithAdressOIB_1"> MINISTARSTVO FINANCIJA-POREZNA UPRAVA, PODRUČNI URED ZADA, OIB 18683136487</derivirana_varijabla>
  </DomainObject.Predmet.StrankaFormatedWithAdressOIB>
  <DomainObject.Predmet.StrankaWithAdress>
    <izvorni_sadrzaj>MINISTARSTVO FINANCIJA-POREZNA UPRAVA, PODRUČNI URED ZADA </izvorni_sadrzaj>
    <derivirana_varijabla naziv="DomainObject.Predmet.StrankaWithAdress_1">MINISTARSTVO FINANCIJA-POREZNA UPRAVA, PODRUČNI URED ZADA </derivirana_varijabla>
  </DomainObject.Predmet.StrankaWithAdress>
  <DomainObject.Predmet.StrankaWithAdressOIB>
    <izvorni_sadrzaj>MINISTARSTVO FINANCIJA-POREZNA UPRAVA, PODRUČNI URED ZADA, OIB 18683136487</izvorni_sadrzaj>
    <derivirana_varijabla naziv="DomainObject.Predmet.StrankaWithAdressOIB_1">MINISTARSTVO FINANCIJA-POREZNA UPRAVA, PODRUČNI URED ZADA, OIB 18683136487</derivirana_varijabla>
  </DomainObject.Predmet.StrankaWithAdressOIB>
  <DomainObject.Predmet.StrankaNazivFormated>
    <izvorni_sadrzaj>MINISTARSTVO FINANCIJA-POREZNA UPRAVA, PODRUČNI URED ZADA</izvorni_sadrzaj>
    <derivirana_varijabla naziv="DomainObject.Predmet.StrankaNazivFormated_1">MINISTARSTVO FINANCIJA-POREZNA UPRAVA, PODRUČNI URED ZADA</derivirana_varijabla>
  </DomainObject.Predmet.StrankaNazivFormated>
  <DomainObject.Predmet.StrankaNazivFormatedOIB>
    <izvorni_sadrzaj>MINISTARSTVO FINANCIJA-POREZNA UPRAVA, PODRUČNI URED ZADA, OIB 18683136487</izvorni_sadrzaj>
    <derivirana_varijabla naziv="DomainObject.Predmet.StrankaNazivFormatedOIB_1">MINISTARSTVO FINANCIJA-POREZNA UPRAVA, PODRUČNI URED ZADA,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FINANCIJA-POREZNA UPRAVA, PODRUČNI URED ZADA</item>
    </izvorni_sadrzaj>
    <derivirana_varijabla naziv="DomainObject.Predmet.StrankaListFormated_1">
      <item>MINISTARSTVO FINANCIJA-POREZNA UPRAVA, PODRUČNI URED ZADA</item>
    </derivirana_varijabla>
  </DomainObject.Predmet.StrankaListFormated>
  <DomainObject.Predmet.StrankaListFormatedOIB>
    <izvorni_sadrzaj>
      <item>MINISTARSTVO FINANCIJA-POREZNA UPRAVA, PODRUČNI URED ZADA, OIB 18683136487</item>
    </izvorni_sadrzaj>
    <derivirana_varijabla naziv="DomainObject.Predmet.StrankaListFormatedOIB_1">
      <item>MINISTARSTVO FINANCIJA-POREZNA UPRAVA, PODRUČNI URED ZADA, OIB 18683136487</item>
    </derivirana_varijabla>
  </DomainObject.Predmet.StrankaListFormatedOIB>
  <DomainObject.Predmet.StrankaListFormatedWithAdress>
    <izvorni_sadrzaj>
      <item>MINISTARSTVO FINANCIJA-POREZNA UPRAVA, PODRUČNI URED ZADA</item>
    </izvorni_sadrzaj>
    <derivirana_varijabla naziv="DomainObject.Predmet.StrankaListFormatedWithAdress_1">
      <item>MINISTARSTVO FINANCIJA-POREZNA UPRAVA, PODRUČNI URED ZADA</item>
    </derivirana_varijabla>
  </DomainObject.Predmet.StrankaListFormatedWithAdress>
  <DomainObject.Predmet.StrankaListFormatedWithAdressOIB>
    <izvorni_sadrzaj>
      <item>MINISTARSTVO FINANCIJA-POREZNA UPRAVA, PODRUČNI URED ZADA, OIB 18683136487</item>
    </izvorni_sadrzaj>
    <derivirana_varijabla naziv="DomainObject.Predmet.StrankaListFormatedWithAdressOIB_1">
      <item>MINISTARSTVO FINANCIJA-POREZNA UPRAVA, PODRUČNI URED ZADA, OIB 18683136487</item>
    </derivirana_varijabla>
  </DomainObject.Predmet.StrankaListFormatedWithAdressOIB>
  <DomainObject.Predmet.StrankaListNazivFormated>
    <izvorni_sadrzaj>
      <item>MINISTARSTVO FINANCIJA-POREZNA UPRAVA, PODRUČNI URED ZADA</item>
    </izvorni_sadrzaj>
    <derivirana_varijabla naziv="DomainObject.Predmet.StrankaListNazivFormated_1">
      <item>MINISTARSTVO FINANCIJA-POREZNA UPRAVA, PODRUČNI URED ZADA</item>
    </derivirana_varijabla>
  </DomainObject.Predmet.StrankaListNazivFormated>
  <DomainObject.Predmet.StrankaListNazivFormatedOIB>
    <izvorni_sadrzaj>
      <item>MINISTARSTVO FINANCIJA-POREZNA UPRAVA, PODRUČNI URED ZADA, OIB 18683136487</item>
    </izvorni_sadrzaj>
    <derivirana_varijabla naziv="DomainObject.Predmet.StrankaListNazivFormatedOIB_1">
      <item>MINISTARSTVO FINANCIJA-POREZNA UPRAVA, PODRUČNI URED ZADA, OIB 18683136487</item>
    </derivirana_varijabla>
  </DomainObject.Predmet.StrankaListNazivFormatedOIB>
  <DomainObject.Predmet.ProtuStrankaListFormated>
    <izvorni_sadrzaj>
      <item>POLIMERI d.o.o., proizvodnja i trgovina</item>
    </izvorni_sadrzaj>
    <derivirana_varijabla naziv="DomainObject.Predmet.ProtuStrankaListFormated_1">
      <item>POLIMERI d.o.o., proizvodnja i trgovina</item>
    </derivirana_varijabla>
  </DomainObject.Predmet.ProtuStrankaListFormated>
  <DomainObject.Predmet.ProtuStrankaListFormatedOIB>
    <izvorni_sadrzaj>
      <item>POLIMERI d.o.o., proizvodnja i trgovina, OIB 72893970593</item>
    </izvorni_sadrzaj>
    <derivirana_varijabla naziv="DomainObject.Predmet.ProtuStrankaListFormatedOIB_1">
      <item>POLIMERI d.o.o., proizvodnja i trgovina, OIB 72893970593</item>
    </derivirana_varijabla>
  </DomainObject.Predmet.ProtuStrankaListFormatedOIB>
  <DomainObject.Predmet.ProtuStrankaListFormatedWithAdress>
    <izvorni_sadrzaj>
      <item>POLIMERI d.o.o., proizvodnja i trgovina, Ulica Sv.Vinka Paulskog 10, Zadar</item>
    </izvorni_sadrzaj>
    <derivirana_varijabla naziv="DomainObject.Predmet.ProtuStrankaListFormatedWithAdress_1">
      <item>POLIMERI d.o.o., proizvodnja i trgovina, Ulica Sv.Vinka Paulskog 10, Zadar</item>
    </derivirana_varijabla>
  </DomainObject.Predmet.ProtuStrankaListFormatedWithAdress>
  <DomainObject.Predmet.ProtuStrankaListFormatedWithAdressOIB>
    <izvorni_sadrzaj>
      <item>POLIMERI d.o.o., proizvodnja i trgovina, OIB 72893970593, Ulica Sv.Vinka Paulskog 10, Zadar</item>
    </izvorni_sadrzaj>
    <derivirana_varijabla naziv="DomainObject.Predmet.ProtuStrankaListFormatedWithAdressOIB_1">
      <item>POLIMERI d.o.o., proizvodnja i trgovina, OIB 72893970593, Ulica Sv.Vinka Paulskog 10, Zadar</item>
    </derivirana_varijabla>
  </DomainObject.Predmet.ProtuStrankaListFormatedWithAdressOIB>
  <DomainObject.Predmet.ProtuStrankaListNazivFormated>
    <izvorni_sadrzaj>
      <item>POLIMERI d.o.o., proizvodnja i trgovina</item>
    </izvorni_sadrzaj>
    <derivirana_varijabla naziv="DomainObject.Predmet.ProtuStrankaListNazivFormated_1">
      <item>POLIMERI d.o.o., proizvodnja i trgovina</item>
    </derivirana_varijabla>
  </DomainObject.Predmet.ProtuStrankaListNazivFormated>
  <DomainObject.Predmet.ProtuStrankaListNazivFormatedOIB>
    <izvorni_sadrzaj>
      <item>POLIMERI d.o.o., proizvodnja i trgovina, OIB 72893970593</item>
    </izvorni_sadrzaj>
    <derivirana_varijabla naziv="DomainObject.Predmet.ProtuStrankaListNazivFormatedOIB_1">
      <item>POLIMERI d.o.o., proizvodnja i trgovina, OIB 72893970593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2015.</izvorni_sadrzaj>
    <derivirana_varijabla naziv="DomainObject.Datum_1">19. siječnja 2015.</derivirana_varijabla>
  </DomainObject.Datum>
  <DomainObject.PoslovniBrojDokumenta>
    <izvorni_sadrzaj/>
    <derivirana_varijabla naziv="DomainObject.PoslovniBrojDokumenta_1"/>
  </DomainObject.PoslovniBrojDokumenta>
  <DomainObject.Predmet.StrankaIDrugi>
    <izvorni_sadrzaj>MINISTARSTVO FINANCIJA-POREZNA UPRAVA, PODRUČNI URED ZADA</izvorni_sadrzaj>
    <derivirana_varijabla naziv="DomainObject.Predmet.StrankaIDrugi_1">MINISTARSTVO FINANCIJA-POREZNA UPRAVA, PODRUČNI URED ZADA</derivirana_varijabla>
  </DomainObject.Predmet.StrankaIDrugi>
  <DomainObject.Predmet.ProtustrankaIDrugi>
    <izvorni_sadrzaj>POLIMERI d.o.o., proizvodnja i trgovina</izvorni_sadrzaj>
    <derivirana_varijabla naziv="DomainObject.Predmet.ProtustrankaIDrugi_1">POLIMERI d.o.o., proizvodnja i trgovina</derivirana_varijabla>
  </DomainObject.Predmet.ProtustrankaIDrugi>
  <DomainObject.Predmet.StrankaIDrugiAdressOIB>
    <izvorni_sadrzaj>MINISTARSTVO FINANCIJA-POREZNA UPRAVA, PODRUČNI URED ZADA, OIB 18683136487</izvorni_sadrzaj>
    <derivirana_varijabla naziv="DomainObject.Predmet.StrankaIDrugiAdressOIB_1">MINISTARSTVO FINANCIJA-POREZNA UPRAVA, PODRUČNI URED ZADA, OIB 18683136487</derivirana_varijabla>
  </DomainObject.Predmet.StrankaIDrugiAdressOIB>
  <DomainObject.Predmet.ProtustrankaIDrugiAdressOIB>
    <izvorni_sadrzaj>POLIMERI d.o.o., proizvodnja i trgovina, OIB 72893970593, Ulica Sv.Vinka Paulskog 10, Zadar</izvorni_sadrzaj>
    <derivirana_varijabla naziv="DomainObject.Predmet.ProtustrankaIDrugiAdressOIB_1">POLIMERI d.o.o., proizvodnja i trgovina, OIB 72893970593, Ulica Sv.Vinka Paulskog 10,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POLIMERI d.o.o., proizvodnja i trgovina</item>
      <item>MINISTARSTVO FINANCIJA-POREZNA UPRAVA, PODRUČNI URED ZADA</item>
    </izvorni_sadrzaj>
    <derivirana_varijabla naziv="DomainObject.Predmet.SudioniciListNaziv_1">
      <item>POLIMERI d.o.o., proizvodnja i trgovina</item>
      <item>MINISTARSTVO FINANCIJA-POREZNA UPRAVA, PODRUČNI URED ZADA</item>
    </derivirana_varijabla>
  </DomainObject.Predmet.SudioniciListNaziv>
  <DomainObject.Predmet.SudioniciListAdressOIB>
    <izvorni_sadrzaj>
      <item>POLIMERI d.o.o., proizvodnja i trgovina, OIB 72893970593, Ulica Sv.Vinka Paulskog 10,Zadar</item>
      <item>MINISTARSTVO FINANCIJA-POREZNA UPRAVA, PODRUČNI URED ZADA, OIB 18683136487</item>
    </izvorni_sadrzaj>
    <derivirana_varijabla naziv="DomainObject.Predmet.SudioniciListAdressOIB_1">
      <item>POLIMERI d.o.o., proizvodnja i trgovina, OIB 72893970593, Ulica Sv.Vinka Paulskog 10,Zadar</item>
      <item>MINISTARSTVO FINANCIJA-POREZNA UPRAVA, PODRUČNI URED ZADA,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72893970593</item>
      <item>, OIB 18683136487</item>
    </izvorni_sadrzaj>
    <derivirana_varijabla naziv="DomainObject.Predmet.SudioniciListNazivOIB_1">
      <item>, OIB 72893970593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755</properties:Words>
  <properties:Characters>4085</properties:Characters>
  <properties:Lines>100</properties:Lines>
  <properties:Paragraphs>46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4930</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2015-01-15T10:03:00Z</dcterms:created>
  <dc:creator>Administrator</dc:creator>
  <cp:lastModifiedBy>docx4j</cp:lastModifiedBy>
  <cp:lastPrinted>2014-07-07T06:53:00Z</cp:lastPrinted>
  <dcterms:modified xmlns:xsi="http://www.w3.org/2001/XMLSchema-instance" xsi:type="dcterms:W3CDTF">2015-01-19T11:32:00Z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