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c01c" w14:paraId="cbdc01c" w:rsidRDefault="00497CB9" w:rsidP="00497CB9" w:rsidR="00497CB9">
      <w:pPr>
        <w:pStyle w:val="Bezproreda"/>
        <w15:collapsed w:val="false"/>
      </w:pPr>
      <w:bookmarkStart w:name="_GoBack" w:id="0"/>
      <w:bookmarkEnd w:id="0"/>
    </w:p>
    <w:p w:rsidRDefault="00497CB9" w:rsidP="00497CB9" w:rsidR="00497CB9">
      <w:pPr>
        <w:pStyle w:val="Bezproreda"/>
      </w:pPr>
    </w:p>
    <w:p w:rsidRDefault="00D04379" w:rsidP="00D04379" w:rsidR="00497CB9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7CB9" w:rsidP="00497CB9" w:rsidR="00497CB9">
      <w:pPr>
        <w:pStyle w:val="Bezproreda"/>
      </w:pPr>
      <w:r>
        <w:t xml:space="preserve">REPUBLIKA HRVATSKA </w:t>
      </w:r>
    </w:p>
    <w:p w:rsidRDefault="00497CB9" w:rsidP="00497CB9" w:rsidR="00497CB9">
      <w:pPr>
        <w:pStyle w:val="Bezproreda"/>
      </w:pPr>
      <w:r>
        <w:t>Trgovački sud u Zagrebu</w:t>
      </w:r>
    </w:p>
    <w:p w:rsidRDefault="00497CB9" w:rsidP="00497CB9" w:rsidR="00497CB9">
      <w:pPr>
        <w:pStyle w:val="Bezproreda"/>
      </w:pPr>
      <w:r>
        <w:t xml:space="preserve">  Zagreb, Amruševa 2/II</w:t>
      </w:r>
    </w:p>
    <w:p w:rsidRDefault="00497CB9" w:rsidP="00497CB9" w:rsidR="00497CB9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90.St-4933/2015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  <w:jc w:val="center"/>
      </w:pPr>
      <w:r>
        <w:t>R E P U B L I K A    H R V A T S K A</w:t>
      </w:r>
    </w:p>
    <w:p w:rsidRDefault="00497CB9" w:rsidP="00497CB9" w:rsidR="00497CB9">
      <w:pPr>
        <w:pStyle w:val="Bezproreda"/>
        <w:jc w:val="center"/>
      </w:pPr>
    </w:p>
    <w:p w:rsidRDefault="00497CB9" w:rsidP="00497CB9" w:rsidR="00497CB9">
      <w:pPr>
        <w:pStyle w:val="Bezproreda"/>
        <w:jc w:val="center"/>
      </w:pPr>
      <w:r>
        <w:t>R J E Š E N J E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ab/>
        <w:t>Trgovački sud u Zagrebu po sucu Sandri Rotar Vogrin u skraćenom stečajnom postupku pokrenutom nad dužnikom</w:t>
      </w:r>
      <w:r w:rsidR="0021553C" w:rsidRPr="0021553C">
        <w:t xml:space="preserve"> TUČKORIĆ d.o.o.</w:t>
      </w:r>
      <w:r w:rsidR="0021553C">
        <w:t>,</w:t>
      </w:r>
      <w:r w:rsidR="0021553C" w:rsidRPr="0021553C">
        <w:t xml:space="preserve">  Caginec, Dragutin</w:t>
      </w:r>
      <w:r w:rsidR="0021553C">
        <w:t>a Flajpana 15, OIB: 18624900211</w:t>
      </w:r>
      <w:r>
        <w:t xml:space="preserve">, dana 30. ožujka 2016. 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  <w:jc w:val="center"/>
      </w:pPr>
      <w:r>
        <w:t>r i j e š i o    je</w:t>
      </w:r>
    </w:p>
    <w:p w:rsidRDefault="00497CB9" w:rsidP="00497CB9" w:rsidR="00497CB9">
      <w:pPr>
        <w:pStyle w:val="Bezproreda"/>
        <w:jc w:val="center"/>
      </w:pPr>
    </w:p>
    <w:p w:rsidRDefault="00497CB9" w:rsidP="00497CB9" w:rsidR="00497CB9">
      <w:pPr>
        <w:pStyle w:val="Bezproreda"/>
      </w:pPr>
      <w:r>
        <w:t>I.)</w:t>
      </w:r>
      <w:r>
        <w:tab/>
        <w:t xml:space="preserve">Otvara se stečajni postupak nad dužnikom </w:t>
      </w:r>
      <w:r w:rsidR="0021553C" w:rsidRPr="0021553C">
        <w:t>TUČKORIĆ d.o.o.,  Caginec, Dragutina Flajpana 15, OIB: 18624900211</w:t>
      </w:r>
      <w:r w:rsidR="0021553C">
        <w:t>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 xml:space="preserve">Stečajni postupak otvoren je dana 30. ožujka 2016., u 14 sati i 00 </w:t>
      </w:r>
      <w:r>
        <w:tab/>
        <w:t>minuta,  kada  je ovo rješenje objavljeno na mrežnoj stranici e-Oglasna ploča ovog suda.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>II.)</w:t>
      </w:r>
      <w:r>
        <w:tab/>
        <w:t xml:space="preserve">Za stečajnog upravitelja imenuje se </w:t>
      </w:r>
      <w:r w:rsidR="00B95A41">
        <w:t xml:space="preserve">Jasna Hromadko, Zagreb, Zelengorska 1, OIB: </w:t>
      </w:r>
      <w:r w:rsidR="00B95A41" w:rsidRPr="00B95A41">
        <w:t>22088644509</w:t>
      </w:r>
      <w:r w:rsidR="00B95A41">
        <w:t>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>III.)</w:t>
      </w:r>
      <w:r>
        <w:tab/>
        <w:t xml:space="preserve">Zaključuje se stečajni postupak nad dužnikom </w:t>
      </w:r>
      <w:r w:rsidR="0021553C" w:rsidRPr="0021553C">
        <w:t>TUČKORIĆ d.o.o.,  Caginec, Dragutina Flajpana 15, OIB: 18624900211</w:t>
      </w:r>
      <w:r w:rsidR="0021553C">
        <w:t>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  <w:jc w:val="center"/>
      </w:pPr>
      <w:r>
        <w:t>Obrazloženje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497CB9" w:rsidP="00497CB9" w:rsidR="00497CB9">
      <w:pPr>
        <w:pStyle w:val="Bezproreda"/>
      </w:pPr>
      <w:r>
        <w:t xml:space="preserve"> </w:t>
      </w:r>
    </w:p>
    <w:p w:rsidRDefault="00497CB9" w:rsidP="00497CB9" w:rsidR="00497CB9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  <w:jc w:val="center"/>
      </w:pPr>
      <w:r>
        <w:t>U Zagrebu, 30. ožujka 2016.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497CB9" w:rsidP="001442CD" w:rsidR="00D04379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  <w:r>
        <w:t>Uputa o pravnom lijeku:</w:t>
      </w:r>
    </w:p>
    <w:p w:rsidRDefault="00497CB9" w:rsidP="00497CB9" w:rsidR="00497CB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</w:p>
    <w:p w:rsidRDefault="00497CB9" w:rsidP="00497CB9" w:rsidR="00497CB9">
      <w:pPr>
        <w:pStyle w:val="Bezproreda"/>
      </w:pPr>
    </w:p>
    <w:sectPr w:rsidSect="00D04379" w:rsidR="00497CB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4379" w:rsidP="00D04379" w:rsidR="00D04379">
      <w:pPr>
        <w:spacing w:lineRule="auto" w:line="240" w:after="0"/>
      </w:pPr>
      <w:r>
        <w:separator/>
      </w:r>
    </w:p>
  </w:endnote>
  <w:endnote w:id="0" w:type="continuationSeparator">
    <w:p w:rsidRDefault="00D04379" w:rsidP="00D04379" w:rsidR="00D0437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4379" w:rsidP="00D04379" w:rsidR="00D04379">
      <w:pPr>
        <w:spacing w:lineRule="auto" w:line="240" w:after="0"/>
      </w:pPr>
      <w:r>
        <w:separator/>
      </w:r>
    </w:p>
  </w:footnote>
  <w:footnote w:id="0" w:type="continuationSeparator">
    <w:p w:rsidRDefault="00D04379" w:rsidP="00D04379" w:rsidR="00D0437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56181231"/>
      <w:docPartObj>
        <w:docPartGallery w:val="Page Numbers (Top of Page)"/>
        <w:docPartUnique/>
      </w:docPartObj>
    </w:sdtPr>
    <w:sdtEndPr/>
    <w:sdtContent>
      <w:p w:rsidRDefault="00D04379" w:rsidR="00D04379">
        <w:pPr>
          <w:pStyle w:val="Zaglavlje"/>
          <w:jc w:val="center"/>
        </w:pPr>
        <w:r>
          <w:t xml:space="preserve">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F18E1">
          <w:rPr>
            <w:noProof/>
          </w:rPr>
          <w:t>2</w:t>
        </w:r>
        <w:r>
          <w:fldChar w:fldCharType="end"/>
        </w:r>
        <w:r>
          <w:t xml:space="preserve">                                   90. St-4933/2015</w:t>
        </w:r>
      </w:p>
    </w:sdtContent>
  </w:sdt>
  <w:p w:rsidRDefault="00D04379" w:rsidR="00D0437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CB9"/>
    <w:rsid w:val="001442CD"/>
    <w:rsid w:val="0021553C"/>
    <w:rsid w:val="00497CB9"/>
    <w:rsid w:val="00B95A41"/>
    <w:rsid w:val="00C2212F"/>
    <w:rsid w:val="00D04379"/>
    <w:rsid w:val="00DF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CB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437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43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0437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04379"/>
  </w:style>
  <w:style w:styleId="Podnoje" w:type="paragraph">
    <w:name w:val="footer"/>
    <w:basedOn w:val="Normal"/>
    <w:link w:val="PodnojeChar"/>
    <w:uiPriority w:val="99"/>
    <w:unhideWhenUsed/>
    <w:rsid w:val="00D0437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04379"/>
  </w:style>
  <w:style w:styleId="Tekstrezerviranogmjesta" w:type="character">
    <w:name w:val="Placeholder Text"/>
    <w:basedOn w:val="Zadanifontodlomka"/>
    <w:uiPriority w:val="99"/>
    <w:semiHidden/>
    <w:rsid w:val="00DF1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8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7CB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437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43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0437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04379"/>
  </w:style>
  <w:style w:styleId="Podnoje" w:type="paragraph">
    <w:name w:val="footer"/>
    <w:basedOn w:val="Normal"/>
    <w:link w:val="PodnojeChar"/>
    <w:uiPriority w:val="99"/>
    <w:unhideWhenUsed/>
    <w:rsid w:val="00D0437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04379"/>
  </w:style>
  <w:style w:styleId="Tekstrezerviranogmjesta" w:type="character">
    <w:name w:val="Placeholder Text"/>
    <w:basedOn w:val="Zadanifontodlomka"/>
    <w:uiPriority w:val="99"/>
    <w:semiHidden/>
    <w:rsid w:val="00DF1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8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4933</izvorni_sadrzaj>
    <derivirana_varijabla naziv="DomainObject.Predmet.Broj_1">4933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St-4933/2015</izvorni_sadrzaj>
    <derivirana_varijabla naziv="DomainObject.Predmet.OznakaBroj_1">St-4933/2015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TUČKORIĆ d.o.o.</izvorni_sadrzaj>
    <derivirana_varijabla naziv="DomainObject.Predmet.ProtustrankaFormated_1">  TUČKORIĆ d.o.o.</derivirana_varijabla>
  </DomainObject.Predmet.ProtustrankaFormated>
  <DomainObject.Predmet.ProtustrankaFormatedOIB>
    <izvorni_sadrzaj>  TUČKORIĆ d.o.o., OIB 18624900211</izvorni_sadrzaj>
    <derivirana_varijabla naziv="DomainObject.Predmet.ProtustrankaFormatedOIB_1">  TUČKORIĆ d.o.o., OIB 18624900211</derivirana_varijabla>
  </DomainObject.Predmet.ProtustrankaFormatedOIB>
  <DomainObject.Predmet.ProtustrankaFormatedWithAdress>
    <izvorni_sadrzaj> TUČKORIĆ d.o.o., Dragutina Flajpana 15, 10310 Caginec</izvorni_sadrzaj>
    <derivirana_varijabla naziv="DomainObject.Predmet.ProtustrankaFormatedWithAdress_1"> TUČKORIĆ d.o.o., Dragutina Flajpana 15, 10310 Caginec</derivirana_varijabla>
  </DomainObject.Predmet.ProtustrankaFormatedWithAdress>
  <DomainObject.Predmet.ProtustrankaFormatedWithAdressOIB>
    <izvorni_sadrzaj> TUČKORIĆ d.o.o., OIB 18624900211, Dragutina Flajpana 15, 10310 Caginec</izvorni_sadrzaj>
    <derivirana_varijabla naziv="DomainObject.Predmet.ProtustrankaFormatedWithAdressOIB_1"> TUČKORIĆ d.o.o., OIB 18624900211, Dragutina Flajpana 15, 10310 Caginec</derivirana_varijabla>
  </DomainObject.Predmet.ProtustrankaFormatedWithAdressOIB>
  <DomainObject.Predmet.ProtustrankaWithAdress>
    <izvorni_sadrzaj>TUČKORIĆ d.o.o. Dragutina Flajpana 15, 10310 Caginec</izvorni_sadrzaj>
    <derivirana_varijabla naziv="DomainObject.Predmet.ProtustrankaWithAdress_1">TUČKORIĆ d.o.o. Dragutina Flajpana 15, 10310 Caginec</derivirana_varijabla>
  </DomainObject.Predmet.ProtustrankaWithAdress>
  <DomainObject.Predmet.ProtustrankaWithAdressOIB>
    <izvorni_sadrzaj>TUČKORIĆ d.o.o., OIB 18624900211, Dragutina Flajpana 15, 10310 Caginec</izvorni_sadrzaj>
    <derivirana_varijabla naziv="DomainObject.Predmet.ProtustrankaWithAdressOIB_1">TUČKORIĆ d.o.o., OIB 18624900211, Dragutina Flajpana 15, 10310 Caginec</derivirana_varijabla>
  </DomainObject.Predmet.ProtustrankaWithAdressOIB>
  <DomainObject.Predmet.ProtustrankaNazivFormated>
    <izvorni_sadrzaj>TUČKORIĆ d.o.o.</izvorni_sadrzaj>
    <derivirana_varijabla naziv="DomainObject.Predmet.ProtustrankaNazivFormated_1">TUČKORIĆ d.o.o.</derivirana_varijabla>
  </DomainObject.Predmet.ProtustrankaNazivFormated>
  <DomainObject.Predmet.ProtustrankaNazivFormatedOIB>
    <izvorni_sadrzaj>TUČKORIĆ d.o.o., OIB 18624900211</izvorni_sadrzaj>
    <derivirana_varijabla naziv="DomainObject.Predmet.ProtustrankaNazivFormatedOIB_1">TUČKORIĆ d.o.o., OIB 18624900211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TUČKORIĆ d.o.o.</item>
    </izvorni_sadrzaj>
    <derivirana_varijabla naziv="DomainObject.Predmet.ProtuStrankaListFormated_1">
      <item>TUČKORIĆ d.o.o.</item>
    </derivirana_varijabla>
  </DomainObject.Predmet.ProtuStrankaListFormated>
  <DomainObject.Predmet.ProtuStrankaListFormatedOIB>
    <izvorni_sadrzaj>
      <item>TUČKORIĆ d.o.o., OIB 18624900211</item>
    </izvorni_sadrzaj>
    <derivirana_varijabla naziv="DomainObject.Predmet.ProtuStrankaListFormatedOIB_1">
      <item>TUČKORIĆ d.o.o., OIB 18624900211</item>
    </derivirana_varijabla>
  </DomainObject.Predmet.ProtuStrankaListFormatedOIB>
  <DomainObject.Predmet.ProtuStrankaListFormatedWithAdress>
    <izvorni_sadrzaj>
      <item>TUČKORIĆ d.o.o., Dragutina Flajpana 15, 10310 Caginec</item>
    </izvorni_sadrzaj>
    <derivirana_varijabla naziv="DomainObject.Predmet.ProtuStrankaListFormatedWithAdress_1">
      <item>TUČKORIĆ d.o.o., Dragutina Flajpana 15, 10310 Caginec</item>
    </derivirana_varijabla>
  </DomainObject.Predmet.ProtuStrankaListFormatedWithAdress>
  <DomainObject.Predmet.ProtuStrankaListFormatedWithAdressOIB>
    <izvorni_sadrzaj>
      <item>TUČKORIĆ d.o.o., OIB 18624900211, Dragutina Flajpana 15, 10310 Caginec</item>
    </izvorni_sadrzaj>
    <derivirana_varijabla naziv="DomainObject.Predmet.ProtuStrankaListFormatedWithAdressOIB_1">
      <item>TUČKORIĆ d.o.o., OIB 18624900211, Dragutina Flajpana 15, 10310 Caginec</item>
    </derivirana_varijabla>
  </DomainObject.Predmet.ProtuStrankaListFormatedWithAdressOIB>
  <DomainObject.Predmet.ProtuStrankaListNazivFormated>
    <izvorni_sadrzaj>
      <item>TUČKORIĆ d.o.o.</item>
    </izvorni_sadrzaj>
    <derivirana_varijabla naziv="DomainObject.Predmet.ProtuStrankaListNazivFormated_1">
      <item>TUČKORIĆ d.o.o.</item>
    </derivirana_varijabla>
  </DomainObject.Predmet.ProtuStrankaListNazivFormated>
  <DomainObject.Predmet.ProtuStrankaListNazivFormatedOIB>
    <izvorni_sadrzaj>
      <item>TUČKORIĆ d.o.o., OIB 18624900211</item>
    </izvorni_sadrzaj>
    <derivirana_varijabla naziv="DomainObject.Predmet.ProtuStrankaListNazivFormatedOIB_1">
      <item>TUČKORIĆ d.o.o., OIB 18624900211</item>
    </derivirana_varijabla>
  </DomainObject.Predmet.ProtuStrankaListNazivFormatedOIB>
  <DomainObject.Predmet.OstaliListFormated>
    <izvorni_sadrzaj>
      <item>Danijela Tučkorić</item>
      <item>Jasna Hromadko</item>
    </izvorni_sadrzaj>
    <derivirana_varijabla naziv="DomainObject.Predmet.OstaliListFormated_1">
      <item>Danijela Tučkorić</item>
      <item>Jasna Hromadko</item>
    </derivirana_varijabla>
  </DomainObject.Predmet.OstaliListFormated>
  <DomainObject.Predmet.OstaliListFormatedOIB>
    <izvorni_sadrzaj>
      <item>Danijela Tučkorić, OIB 20545173378</item>
      <item>Jasna Hromadko, OIB 22088644509</item>
    </izvorni_sadrzaj>
    <derivirana_varijabla naziv="DomainObject.Predmet.OstaliListFormatedOIB_1">
      <item>Danijela Tučkorić, OIB 20545173378</item>
      <item>Jasna Hromadko, OIB 22088644509</item>
    </derivirana_varijabla>
  </DomainObject.Predmet.OstaliListFormatedOIB>
  <DomainObject.Predmet.OstaliListFormatedWithAdress>
    <izvorni_sadrzaj>
      <item>Danijela Tučkorić, Omladinska 30, 10310 Caginec</item>
      <item>Jasna Hromadko, Zelengorska 1, 10000 Zagreb</item>
    </izvorni_sadrzaj>
    <derivirana_varijabla naziv="DomainObject.Predmet.OstaliListFormatedWithAdress_1">
      <item>Danijela Tučkorić, Omladinska 30, 10310 Caginec</item>
      <item>Jasna Hromadko, Zelengorska 1, 10000 Zagreb</item>
    </derivirana_varijabla>
  </DomainObject.Predmet.OstaliListFormatedWithAdress>
  <DomainObject.Predmet.OstaliListFormatedWithAdressOIB>
    <izvorni_sadrzaj>
      <item>Danijela Tučkorić, OIB 20545173378, Omladinska 30, 10310 Caginec</item>
      <item>Jasna Hromadko, OIB 22088644509, Zelengorska 1, 10000 Zagreb</item>
    </izvorni_sadrzaj>
    <derivirana_varijabla naziv="DomainObject.Predmet.OstaliListFormatedWithAdressOIB_1">
      <item>Danijela Tučkorić, OIB 20545173378, Omladinska 30, 10310 Caginec</item>
      <item>Jasna Hromadko, OIB 22088644509, Zelengorska 1, 10000 Zagreb</item>
    </derivirana_varijabla>
  </DomainObject.Predmet.OstaliListFormatedWithAdressOIB>
  <DomainObject.Predmet.OstaliListNazivFormated>
    <izvorni_sadrzaj>
      <item>Danijela Tučkorić</item>
      <item>Jasna Hromadko</item>
    </izvorni_sadrzaj>
    <derivirana_varijabla naziv="DomainObject.Predmet.OstaliListNazivFormated_1">
      <item>Danijela Tučkorić</item>
      <item>Jasna Hromadko</item>
    </derivirana_varijabla>
  </DomainObject.Predmet.OstaliListNazivFormated>
  <DomainObject.Predmet.OstaliListNazivFormatedOIB>
    <izvorni_sadrzaj>
      <item>Danijela Tučkorić, OIB 20545173378</item>
      <item>Jasna Hromadko, OIB 22088644509</item>
    </izvorni_sadrzaj>
    <derivirana_varijabla naziv="DomainObject.Predmet.OstaliListNazivFormatedOIB_1">
      <item>Danijela Tučkorić, OIB 20545173378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TUČKORIĆ d.o.o.</izvorni_sadrzaj>
    <derivirana_varijabla naziv="DomainObject.Predmet.ProtustrankaIDrugi_1">TUČKORIĆ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TUČKORIĆ d.o.o., OIB 18624900211, Dragutina Flajpana 15, 10310 Caginec</izvorni_sadrzaj>
    <derivirana_varijabla naziv="DomainObject.Predmet.ProtustrankaIDrugiAdressOIB_1">TUČKORIĆ d.o.o., OIB 18624900211, Dragutina Flajpana 15, 10310 Caginec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TUČKORIĆ d.o.o.</item>
      <item>FINA Regionalni centar Zagreb</item>
      <item>Danijela Tučkorić</item>
      <item>Jasna Hromadko</item>
    </izvorni_sadrzaj>
    <derivirana_varijabla naziv="DomainObject.Predmet.SudioniciListNaziv_1">
      <item>TUČKORIĆ d.o.o.</item>
      <item>FINA Regionalni centar Zagreb</item>
      <item>Danijela Tučkorić</item>
      <item>Jasna Hromadko</item>
    </derivirana_varijabla>
  </DomainObject.Predmet.SudioniciListNaziv>
  <DomainObject.Predmet.SudioniciListAdressOIB>
    <izvorni_sadrzaj>
      <item>TUČKORIĆ d.o.o., OIB 18624900211, Dragutina Flajpana 15,10310 Caginec</item>
      <item>FINA Regionalni centar Zagreb, OIB 85821130368, Trg svibanjskih žrtava 1995. br.1,10000 Zagreb</item>
      <item>Danijela Tučkorić, OIB 20545173378, Omladinska 30,10310 Caginec</item>
      <item>Jasna Hromadko, OIB 22088644509, Zelengorska 1,10000 Zagreb</item>
    </izvorni_sadrzaj>
    <derivirana_varijabla naziv="DomainObject.Predmet.SudioniciListAdressOIB_1">
      <item>TUČKORIĆ d.o.o., OIB 18624900211, Dragutina Flajpana 15,10310 Caginec</item>
      <item>FINA Regionalni centar Zagreb, OIB 85821130368, Trg svibanjskih žrtava 1995. br.1,10000 Zagreb</item>
      <item>Danijela Tučkorić, OIB 20545173378, Omladinska 30,10310 Caginec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18624900211</item>
      <item>, OIB 85821130368</item>
      <item>, OIB 20545173378</item>
      <item>, OIB 22088644509</item>
    </izvorni_sadrzaj>
    <derivirana_varijabla naziv="DomainObject.Predmet.SudioniciListNazivOIB_1">
      <item>, OIB 18624900211</item>
      <item>, OIB 85821130368</item>
      <item>, OIB 20545173378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1940</properties:Characters>
  <properties:Lines>71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2016-03-22T10:08:00Z</dcterms:created>
  <dc:creator>Sandra Rotar Vogrin</dc:creator>
  <cp:lastModifiedBy>Višnja Jurlina</cp:lastModifiedBy>
  <cp:lastPrinted>2016-03-23T12:02:00Z</cp:lastPrinted>
  <dcterms:modified xmlns:xsi="http://www.w3.org/2001/XMLSchema-instance" xsi:type="dcterms:W3CDTF">2016-03-30T08:22:00Z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