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f6c4" w14:paraId="205f6c4" w:rsidRDefault="00DD2F7C"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E61EA1">
        <w:t>-1152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E61EA1">
        <w:t>18. siječnja 2016.</w:t>
      </w:r>
      <w:r w:rsidR="00A9454B">
        <w:t xml:space="preserve">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F4568" w:rsidRPr="00EF4568">
        <w:t xml:space="preserve"> </w:t>
      </w:r>
      <w:r w:rsidR="0071679D">
        <w:t xml:space="preserve">IVONI ŠAKER,  Zagreb, A. Šoljana 18, OIB. 38994943501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E61EA1" w:rsidP="00E61EA1" w:rsidR="00E61EA1">
      <w:pPr>
        <w:ind w:firstLine="708" w:left="708"/>
      </w:pPr>
      <w:r w:rsidRPr="005E49E6">
        <w:rPr>
          <w:bCs/>
        </w:rPr>
        <w:t xml:space="preserve">- </w:t>
      </w:r>
      <w:r w:rsidRPr="00DD5DD8">
        <w:rPr>
          <w:bCs/>
        </w:rPr>
        <w:t>Poduložak 241. ETAŽA 5/10000</w:t>
      </w:r>
      <w:r w:rsidRPr="00DD5DD8">
        <w:t xml:space="preserve"> parkirno garažno mjesto oznake PGM-2.70 </w:t>
      </w:r>
    </w:p>
    <w:p w:rsidRDefault="00E61EA1" w:rsidP="00E61EA1" w:rsidR="00E61EA1">
      <w:pPr>
        <w:rPr>
          <w:bCs/>
        </w:rPr>
      </w:pPr>
      <w:r w:rsidRPr="00DD5DD8">
        <w:t>u podrumskoj etaži -2; neto korisne površine 6,15čm označeno u planu posebnih dijelova zgrade crvenom bojom</w:t>
      </w:r>
      <w:r w:rsidRPr="002F453B">
        <w:rPr>
          <w:bCs/>
        </w:rPr>
        <w:t xml:space="preserve"> </w:t>
      </w:r>
    </w:p>
    <w:p w:rsidRDefault="00397AC3" w:rsidP="00397AC3" w:rsidR="00397AC3"/>
    <w:p w:rsidRDefault="001E0E34" w:rsidP="00397AC3"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E61EA1">
        <w:t>26. studenog</w:t>
      </w:r>
      <w:r w:rsidR="00A9454B">
        <w:t xml:space="preserve"> 2015.</w:t>
      </w:r>
      <w:r w:rsidR="00ED6590">
        <w:t xml:space="preserve"> </w:t>
      </w:r>
      <w:r w:rsidR="00D51C43" w:rsidRPr="00F47E3D">
        <w:t xml:space="preserve"> godine </w:t>
      </w:r>
      <w:r w:rsidRPr="00F47E3D">
        <w:t xml:space="preserve">postalo je pravomoćno dana </w:t>
      </w:r>
      <w:r w:rsidR="00E61EA1">
        <w:t>14.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E61EA1">
        <w:t>16.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E61EA1">
        <w:t xml:space="preserve">18. siječnja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15213A">
        <w:t>,v.r.</w:t>
      </w:r>
      <w:r w:rsidRPr="00F47E3D">
        <w:t xml:space="preserve"> </w:t>
      </w:r>
    </w:p>
    <w:p w:rsidRDefault="00F71DF6" w:rsidP="001E0E34" w:rsidR="00F71DF6" w:rsidRPr="00F47E3D"/>
    <w:p w:rsidRDefault="00F71DF6" w:rsidP="00F71DF6" w:rsidR="00F71DF6">
      <w:pPr>
        <w:ind w:left="360"/>
      </w:pPr>
    </w:p>
    <w:p w:rsidRDefault="0015213A" w:rsidR="0015213A">
      <w:r>
        <w:tab/>
      </w:r>
      <w:r>
        <w:tab/>
      </w:r>
      <w:r>
        <w:tab/>
      </w:r>
      <w:r>
        <w:tab/>
      </w:r>
      <w:r>
        <w:tab/>
      </w:r>
      <w:r>
        <w:tab/>
      </w:r>
      <w:r>
        <w:tab/>
      </w:r>
      <w:r>
        <w:tab/>
        <w:t>Za točnost otpravka-ovl.službenik</w:t>
      </w:r>
    </w:p>
    <w:p w:rsidRDefault="0015213A" w:rsidP="0015213A" w:rsidR="0015213A">
      <w:pPr>
        <w:ind w:firstLine="708" w:left="6372"/>
      </w:pPr>
      <w:r>
        <w:t>Vinka Mihalinčić</w:t>
      </w:r>
    </w:p>
    <w:p w:rsidRDefault="0015213A" w:rsidP="00F71DF6" w:rsidR="0015213A" w:rsidRPr="00F47E3D">
      <w:pPr>
        <w:ind w:left="360"/>
      </w:pPr>
    </w:p>
    <w:sectPr w:rsidSect="00E67818" w:rsidR="0015213A"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EC57CB"/>
    <w:multiLevelType w:val="hybridMultilevel"/>
    <w:tmpl w:val="DF08BE92"/>
    <w:lvl w:tplc="37C25E7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213A"/>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97AC3"/>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679D"/>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2473"/>
    <w:rsid w:val="009D3C0B"/>
    <w:rsid w:val="009E4DC8"/>
    <w:rsid w:val="009F335A"/>
    <w:rsid w:val="00A018FC"/>
    <w:rsid w:val="00A1172A"/>
    <w:rsid w:val="00A22EF4"/>
    <w:rsid w:val="00A53241"/>
    <w:rsid w:val="00A7444F"/>
    <w:rsid w:val="00A87743"/>
    <w:rsid w:val="00A9454B"/>
    <w:rsid w:val="00AA7E0A"/>
    <w:rsid w:val="00AB386F"/>
    <w:rsid w:val="00AB516A"/>
    <w:rsid w:val="00AB7CE1"/>
    <w:rsid w:val="00AF21A8"/>
    <w:rsid w:val="00B017EB"/>
    <w:rsid w:val="00B13A35"/>
    <w:rsid w:val="00B17A89"/>
    <w:rsid w:val="00B251FE"/>
    <w:rsid w:val="00B27198"/>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D2F7C"/>
    <w:rsid w:val="00E02E10"/>
    <w:rsid w:val="00E101B9"/>
    <w:rsid w:val="00E22A2E"/>
    <w:rsid w:val="00E2774C"/>
    <w:rsid w:val="00E311FB"/>
    <w:rsid w:val="00E31235"/>
    <w:rsid w:val="00E40CB9"/>
    <w:rsid w:val="00E417BA"/>
    <w:rsid w:val="00E61EA1"/>
    <w:rsid w:val="00E65FFB"/>
    <w:rsid w:val="00E67818"/>
    <w:rsid w:val="00E93CE1"/>
    <w:rsid w:val="00EA0B3B"/>
    <w:rsid w:val="00EA7225"/>
    <w:rsid w:val="00EA7770"/>
    <w:rsid w:val="00EB7C63"/>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71679D"/>
    <w:pPr>
      <w:ind w:left="720"/>
      <w:contextualSpacing/>
    </w:pPr>
  </w:style>
  <w:style w:styleId="Tekstrezerviranogmjesta" w:type="character">
    <w:name w:val="Placeholder Text"/>
    <w:basedOn w:val="Zadanifontodlomka"/>
    <w:uiPriority w:val="99"/>
    <w:semiHidden/>
    <w:rsid w:val="0015213A"/>
    <w:rPr>
      <w:color w:val="808080"/>
      <w:bdr w:space="0" w:sz="0" w:color="auto" w:val="none"/>
      <w:shd w:fill="auto" w:color="auto" w:val="clear"/>
    </w:rPr>
  </w:style>
  <w:style w:customStyle="true" w:styleId="eSPISCCParagraphDefaultFont" w:type="character">
    <w:name w:val="eSPIS_CC_Paragraph Default Font"/>
    <w:basedOn w:val="Zadanifontodlomka"/>
    <w:rsid w:val="001521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13A"/>
    <w:rPr>
      <w:bdr w:space="0" w:sz="0" w:color="auto" w:val="none"/>
      <w:shd w:fill="FFFFCC" w:color="auto" w:val="clear"/>
      <w:lang w:val="hr-HR"/>
    </w:rPr>
  </w:style>
  <w:style w:customStyle="true" w:styleId="PozadinaSvijetloCrvena" w:type="character">
    <w:name w:val="Pozadina_SvijetloCrvena"/>
    <w:basedOn w:val="eSPISCCParagraphDefaultFont"/>
    <w:rsid w:val="001521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1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71679D"/>
    <w:pPr>
      <w:ind w:left="720"/>
      <w:contextualSpacing/>
    </w:pPr>
  </w:style>
  <w:style w:styleId="Tekstrezerviranogmjesta" w:type="character">
    <w:name w:val="Placeholder Text"/>
    <w:basedOn w:val="Zadanifontodlomka"/>
    <w:uiPriority w:val="99"/>
    <w:semiHidden/>
    <w:rsid w:val="0015213A"/>
    <w:rPr>
      <w:color w:val="808080"/>
      <w:bdr w:color="auto" w:space="0" w:sz="0" w:val="none"/>
      <w:shd w:color="auto" w:fill="auto" w:val="clear"/>
    </w:rPr>
  </w:style>
  <w:style w:customStyle="1" w:styleId="eSPISCCParagraphDefaultFont" w:type="character">
    <w:name w:val="eSPIS_CC_Paragraph Default Font"/>
    <w:basedOn w:val="Zadanifontodlomka"/>
    <w:rsid w:val="001521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13A"/>
    <w:rPr>
      <w:bdr w:color="auto" w:space="0" w:sz="0" w:val="none"/>
      <w:shd w:color="auto" w:fill="FFFFCC" w:val="clear"/>
      <w:lang w:val="hr-HR"/>
    </w:rPr>
  </w:style>
  <w:style w:customStyle="1" w:styleId="PozadinaSvijetloCrvena" w:type="character">
    <w:name w:val="Pozadina_SvijetloCrvena"/>
    <w:basedOn w:val="eSPISCCParagraphDefaultFont"/>
    <w:rsid w:val="001521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1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968</properties:Characters>
  <properties:Lines>35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2016-01-18T12:38:00Z</dcterms:created>
  <dc:creator>kraljicn</dc:creator>
  <cp:lastModifiedBy>Vinka Mihalinčić</cp:lastModifiedBy>
  <cp:lastPrinted>2016-01-18T12:39:00Z</cp:lastPrinted>
  <dcterms:modified xmlns:xsi="http://www.w3.org/2001/XMLSchema-instance" xsi:type="dcterms:W3CDTF">2016-01-18T12:41:00Z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