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30a8" w14:paraId="14e30a8" w:rsidRDefault="00D37F6F" w:rsidP="005D7BF8" w:rsidR="00D37F6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F6F" w:rsidP="005D7BF8" w:rsidR="00D37F6F" w:rsidRPr="00D37F6F">
      <w:pPr>
        <w:pStyle w:val="Bezproreda"/>
        <w:jc w:val="both"/>
        <w:rPr>
          <w:rFonts w:hAnsi="Times New Roman" w:ascii="Times New Roman"/>
          <w:b w:val="false"/>
        </w:rPr>
      </w:pPr>
      <w:r w:rsidRPr="00D37F6F">
        <w:rPr>
          <w:rFonts w:eastAsia="MS Mincho" w:hAnsi="Times New Roman" w:ascii="Times New Roman"/>
          <w:b w:val="false"/>
        </w:rPr>
        <w:t xml:space="preserve">   REPUBLIKA HRVATSKA</w:t>
      </w:r>
    </w:p>
    <w:p w:rsidRDefault="00D37F6F" w:rsidP="005D7BF8" w:rsidR="00D37F6F" w:rsidRPr="00D37F6F">
      <w:pPr>
        <w:pStyle w:val="Bezproreda"/>
        <w:jc w:val="both"/>
        <w:rPr>
          <w:rFonts w:hAnsi="Times New Roman" w:ascii="Times New Roman"/>
          <w:b w:val="false"/>
        </w:rPr>
      </w:pPr>
      <w:r w:rsidRPr="00D37F6F">
        <w:rPr>
          <w:rFonts w:eastAsia="MS Mincho" w:hAnsi="Times New Roman" w:ascii="Times New Roman"/>
          <w:b w:val="false"/>
        </w:rPr>
        <w:t>TRGOVAČKI SUD U RIJECI</w:t>
      </w:r>
    </w:p>
    <w:p w:rsidRDefault="00D37F6F" w:rsidP="005D7BF8" w:rsidR="00D37F6F" w:rsidRPr="00D37F6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37F6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745DFF" w:rsidRPr="00745DFF">
        <w:rPr>
          <w:b/>
        </w:rPr>
        <w:t>THORAX društvo s ograničenom odgovornošću za produkciju i modni dizajn</w:t>
      </w:r>
      <w:r w:rsidR="00A14619">
        <w:rPr>
          <w:b/>
        </w:rPr>
        <w:t>,</w:t>
      </w:r>
      <w:r w:rsidR="00745DFF">
        <w:rPr>
          <w:b/>
        </w:rPr>
        <w:t xml:space="preserve"> Jurdani, Jušići 58/a, OIB </w:t>
      </w:r>
      <w:r w:rsidR="00745DFF" w:rsidRPr="00745DFF">
        <w:rPr>
          <w:b/>
        </w:rPr>
        <w:t>55140668602</w:t>
      </w:r>
      <w:r w:rsidR="00745DFF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965170">
        <w:t>03.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03.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A14619" w:rsidR="00C52C7B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 </w:t>
      </w:r>
      <w:r w:rsidR="00BA0A07">
        <w:t xml:space="preserve"> </w:t>
      </w:r>
      <w:r w:rsidR="00C52C7B" w:rsidRPr="00737DD5">
        <w:t xml:space="preserve"> </w:t>
      </w:r>
      <w:r w:rsidR="00C52C7B">
        <w:t xml:space="preserve">  </w:t>
      </w:r>
    </w:p>
    <w:p w:rsidRDefault="004022B1" w:rsidP="00BD5E8C" w:rsidR="004022B1">
      <w:pPr>
        <w:ind w:firstLine="708" w:left="1416"/>
        <w:jc w:val="right"/>
      </w:pPr>
      <w:r w:rsidRPr="00737DD5">
        <w:t xml:space="preserve"> </w:t>
      </w:r>
      <w:r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81BEB">
        <w:rPr>
          <w:sz w:val="20"/>
          <w:szCs w:val="20"/>
        </w:rPr>
        <w:t>29.9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F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745DFF">
      <w:t>213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32973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20015"/>
    <w:rsid w:val="00D37F6F"/>
    <w:rsid w:val="00D44D2D"/>
    <w:rsid w:val="00D460F5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37F6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37F6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THORAX društvo s ograničenom odgovornošću za produkciju i modni dizajn</izvorni_sadrzaj>
    <derivirana_varijabla naziv="DomainObject.Predmet.ProtustrankaFormated_1">  THORAX društvo s ograničenom odgovornošću za produkciju i modni dizajn</derivirana_varijabla>
  </DomainObject.Predmet.ProtustrankaFormated>
  <DomainObject.Predmet.ProtustrankaFormatedOIB>
    <izvorni_sadrzaj>  THORAX društvo s ograničenom odgovornošću za produkciju i modni dizajn, OIB 55140668602</izvorni_sadrzaj>
    <derivirana_varijabla naziv="DomainObject.Predmet.ProtustrankaFormatedOIB_1">  THORAX društvo s ograničenom odgovornošću za produkciju i modni dizajn, OIB 55140668602</derivirana_varijabla>
  </DomainObject.Predmet.ProtustrankaFormatedOIB>
  <DomainObject.Predmet.ProtustrankaFormatedWithAdress>
    <izvorni_sadrzaj> THORAX društvo s ograničenom odgovornošću za produkciju i modni dizajn, Jušići 58/a, 51211 Jurdani</izvorni_sadrzaj>
    <derivirana_varijabla naziv="DomainObject.Predmet.ProtustrankaFormatedWithAdress_1"> THORAX društvo s ograničenom odgovornošću za produkciju i modni dizajn, Jušići 58/a, 51211 Jurdani</derivirana_varijabla>
  </DomainObject.Predmet.ProtustrankaFormatedWithAdress>
  <DomainObject.Predmet.ProtustrankaFormatedWithAdressOIB>
    <izvorni_sadrzaj> THORAX društvo s ograničenom odgovornošću za produkciju i modni dizajn, OIB 55140668602, Jušići 58/a, 51211 Jurdani</izvorni_sadrzaj>
    <derivirana_varijabla naziv="DomainObject.Predmet.ProtustrankaFormatedWithAdressOIB_1"> THORAX društvo s ograničenom odgovornošću za produkciju i modni dizajn, OIB 55140668602, Jušići 58/a, 51211 Jurdani</derivirana_varijabla>
  </DomainObject.Predmet.ProtustrankaFormatedWithAdressOIB>
  <DomainObject.Predmet.ProtustrankaWithAdress>
    <izvorni_sadrzaj>THORAX društvo s ograničenom odgovornošću za produkciju i modni dizajn Jušići 58/a, 51211 Jurdani</izvorni_sadrzaj>
    <derivirana_varijabla naziv="DomainObject.Predmet.ProtustrankaWithAdress_1">THORAX društvo s ograničenom odgovornošću za produkciju i modni dizajn Jušići 58/a, 51211 Jurdani</derivirana_varijabla>
  </DomainObject.Predmet.ProtustrankaWithAdress>
  <DomainObject.Predmet.ProtustrankaWithAdressOIB>
    <izvorni_sadrzaj>THORAX društvo s ograničenom odgovornošću za produkciju i modni dizajn, OIB 55140668602, Jušići 58/a, 51211 Jurdani</izvorni_sadrzaj>
    <derivirana_varijabla naziv="DomainObject.Predmet.ProtustrankaWithAdressOIB_1">THORAX društvo s ograničenom odgovornošću za produkciju i modni dizajn, OIB 55140668602, Jušići 58/a, 51211 Jurdani</derivirana_varijabla>
  </DomainObject.Predmet.ProtustrankaWithAdressOIB>
  <DomainObject.Predmet.ProtustrankaNazivFormated>
    <izvorni_sadrzaj>THORAX društvo s ograničenom odgovornošću za produkciju i modni dizajn</izvorni_sadrzaj>
    <derivirana_varijabla naziv="DomainObject.Predmet.ProtustrankaNazivFormated_1">THORAX društvo s ograničenom odgovornošću za produkciju i modni dizajn</derivirana_varijabla>
  </DomainObject.Predmet.ProtustrankaNazivFormated>
  <DomainObject.Predmet.ProtustrankaNazivFormatedOIB>
    <izvorni_sadrzaj>THORAX društvo s ograničenom odgovornošću za produkciju i modni dizajn, OIB 55140668602</izvorni_sadrzaj>
    <derivirana_varijabla naziv="DomainObject.Predmet.ProtustrankaNazivFormatedOIB_1">THORAX društvo s ograničenom odgovornošću za produkciju i modni dizajn, OIB 55140668602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društvo s ograničenom odgovornošću za produkciju i modni dizajn</item>
    </izvorni_sadrzaj>
    <derivirana_varijabla naziv="DomainObject.Predmet.ProtuStrankaListFormated_1">
      <item>THORAX društvo s ograničenom odgovornošću za produkciju i modni dizajn</item>
    </derivirana_varijabla>
  </DomainObject.Predmet.ProtuStrankaListFormated>
  <DomainObject.Predmet.ProtuStrankaListFormatedOIB>
    <izvorni_sadrzaj>
      <item>THORAX društvo s ograničenom odgovornošću za produkciju i modni dizajn, OIB 55140668602</item>
    </izvorni_sadrzaj>
    <derivirana_varijabla naziv="DomainObject.Predmet.ProtuStrankaListFormatedOIB_1">
      <item>THORAX društvo s ograničenom odgovornošću za produkciju i modni dizajn, OIB 55140668602</item>
    </derivirana_varijabla>
  </DomainObject.Predmet.ProtuStrankaListFormatedOIB>
  <DomainObject.Predmet.ProtuStrankaListFormatedWithAdress>
    <izvorni_sadrzaj>
      <item>THORAX društvo s ograničenom odgovornošću za produkciju i modni dizajn, Jušići 58/a, 51211 Jurdani</item>
    </izvorni_sadrzaj>
    <derivirana_varijabla naziv="DomainObject.Predmet.ProtuStrankaListFormatedWithAdress_1">
      <item>THORAX društvo s ograničenom odgovornošću za produkciju i modni dizajn, Jušići 58/a, 51211 Jurdani</item>
    </derivirana_varijabla>
  </DomainObject.Predmet.ProtuStrankaListFormatedWithAdress>
  <DomainObject.Predmet.ProtuStrankaListFormatedWithAdressOIB>
    <izvorni_sadrzaj>
      <item>THORAX društvo s ograničenom odgovornošću za produkciju i modni dizajn, OIB 55140668602, Jušići 58/a, 51211 Jurdani</item>
    </izvorni_sadrzaj>
    <derivirana_varijabla naziv="DomainObject.Predmet.ProtuStrankaListFormatedWithAdressOIB_1">
      <item>THORAX društvo s ograničenom odgovornošću za produkciju i modni dizajn, OIB 55140668602, Jušići 58/a, 51211 Jurdani</item>
    </derivirana_varijabla>
  </DomainObject.Predmet.ProtuStrankaListFormatedWithAdressOIB>
  <DomainObject.Predmet.ProtuStrankaListNazivFormated>
    <izvorni_sadrzaj>
      <item>THORAX društvo s ograničenom odgovornošću za produkciju i modni dizajn</item>
    </izvorni_sadrzaj>
    <derivirana_varijabla naziv="DomainObject.Predmet.ProtuStrankaListNazivFormated_1">
      <item>THORAX društvo s ograničenom odgovornošću za produkciju i modni dizajn</item>
    </derivirana_varijabla>
  </DomainObject.Predmet.ProtuStrankaListNazivFormated>
  <DomainObject.Predmet.ProtuStrankaListNazivFormatedOIB>
    <izvorni_sadrzaj>
      <item>THORAX društvo s ograničenom odgovornošću za produkciju i modni dizajn, OIB 55140668602</item>
    </izvorni_sadrzaj>
    <derivirana_varijabla naziv="DomainObject.Predmet.ProtuStrankaListNazivFormatedOIB_1">
      <item>THORAX društvo s ograničenom odgovornošću za produkciju i modni dizajn, OIB 55140668602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društvo s ograničenom odgovornošću za produkciju i modni dizajn</izvorni_sadrzaj>
    <derivirana_varijabla naziv="DomainObject.Predmet.ProtustrankaIDrugi_1">THORAX društvo s ograničenom odgovornošću za produkciju i modni dizajn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društvo s ograničenom odgovornošću za produkciju i modni dizajn, OIB 55140668602, Jušići 58/a, 51211 Jurdani</izvorni_sadrzaj>
    <derivirana_varijabla naziv="DomainObject.Predmet.ProtustrankaIDrugiAdressOIB_1">THORAX društvo s ograničenom odgovornošću za produkciju i modni dizajn, OIB 55140668602, Jušići 58/a, 51211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društvo s ograničenom odgovornošću za produkciju i modni dizajn</item>
    </izvorni_sadrzaj>
    <derivirana_varijabla naziv="DomainObject.Predmet.SudioniciListNaziv_1">
      <item>FINA  Rijeka</item>
      <item>THORAX društvo s ograničenom odgovornošću za produkciju i modni dizajn</item>
    </derivirana_varijabla>
  </DomainObject.Predmet.SudioniciListNaziv>
  <DomainObject.Predmet.SudioniciListAdressOIB>
    <izvorni_sadrzaj>
      <item>FINA  Rijeka, OIB 85821130368, Frana Kurelca 8,51000 Rijeka</item>
      <item>THORAX društvo s ograničenom odgovornošću za produkciju i modni dizajn, OIB 55140668602, Jušići 58/a,51211 Jurdani</item>
    </izvorni_sadrzaj>
    <derivirana_varijabla naziv="DomainObject.Predmet.SudioniciListAdressOIB_1">
      <item>FINA  Rijeka, OIB 85821130368, Frana Kurelca 8,51000 Rijeka</item>
      <item>THORAX društvo s ograničenom odgovornošću za produkciju i modni dizajn, OIB 55140668602, Jušići 58/a,51211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55140668602</item>
    </izvorni_sadrzaj>
    <derivirana_varijabla naziv="DomainObject.Predmet.SudioniciListNazivOIB_1">
      <item>, OIB 85821130368</item>
      <item>, OIB 55140668602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69801-A4FD-40CB-B1D0-C08AAC88A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885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2017-10-03T06:38:00Z</dcterms:created>
  <dc:creator>dcmelik</dc:creator>
  <cp:lastModifiedBy>Jasna Radulović</cp:lastModifiedBy>
  <cp:lastPrinted>2017-10-03T06:38:00Z</cp:lastPrinted>
  <dcterms:modified xmlns:xsi="http://www.w3.org/2001/XMLSchema-instance" xsi:type="dcterms:W3CDTF">2017-10-03T06:39:00Z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