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a62f" w14:paraId="799a62f" w:rsidRDefault="006D7337" w:rsidP="006D7337" w:rsidR="006D7337">
      <w:pPr>
        <w:jc w:val="right"/>
        <w15:collapsed w:val="false"/>
      </w:pPr>
      <w:r>
        <w:t>Poslovni broj: 6 St-</w:t>
      </w:r>
      <w:r w:rsidR="00663107">
        <w:t>1745/18-4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63107" w:rsidP="006D7337" w:rsidR="00663107" w:rsidRPr="00B82754">
      <w:pPr>
        <w:ind w:hanging="720" w:left="360"/>
        <w:jc w:val="both"/>
        <w:rPr>
          <w:sz w:val="22"/>
          <w:szCs w:val="22"/>
        </w:rPr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6D7337" w:rsidR="006D7337">
      <w:pPr>
        <w:rPr>
          <w:b/>
        </w:rPr>
      </w:pPr>
    </w:p>
    <w:p w:rsidRDefault="006D7337" w:rsidP="001571A7" w:rsidR="001571A7">
      <w:pPr>
        <w:jc w:val="both"/>
      </w:pPr>
      <w:r>
        <w:tab/>
      </w:r>
      <w:r w:rsidR="001571A7">
        <w:t xml:space="preserve">Trgovački sud u Osijeku, po stečajnoj sutkinji Nadi Roso, </w:t>
      </w:r>
      <w:r w:rsidR="001571A7" w:rsidRPr="00EC103F">
        <w:t>u stečajnom predmetu predlagatelja</w:t>
      </w:r>
      <w:r w:rsidR="001571A7">
        <w:t xml:space="preserve"> FINA RC Zagreb za otvaranje stečajnog postupka nad dužnikom: </w:t>
      </w:r>
      <w:r w:rsidR="00663107" w:rsidRPr="00663107">
        <w:rPr>
          <w:b/>
        </w:rPr>
        <w:t>MONTAŽA MARAS j.d.o.o. Sesvete, Planinska 26, OIB: 04258068707, MBS: 080945880</w:t>
      </w:r>
      <w:r w:rsidR="001571A7">
        <w:rPr>
          <w:b/>
        </w:rPr>
        <w:t xml:space="preserve">, </w:t>
      </w:r>
      <w:r w:rsidR="001571A7">
        <w:t xml:space="preserve">dana </w:t>
      </w:r>
      <w:r w:rsidR="00663107">
        <w:t>21</w:t>
      </w:r>
      <w:r w:rsidR="001571A7">
        <w:t>. siječnja 2019. g.,</w:t>
      </w:r>
    </w:p>
    <w:p w:rsidRDefault="00663107" w:rsidP="001571A7" w:rsidR="00663107">
      <w:pPr>
        <w:jc w:val="both"/>
      </w:pP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663107">
        <w:t xml:space="preserve">Ivici </w:t>
      </w:r>
      <w:proofErr w:type="spellStart"/>
      <w:r w:rsidR="00663107">
        <w:t>Maras</w:t>
      </w:r>
      <w:proofErr w:type="spellEnd"/>
      <w:r w:rsidR="00663107">
        <w:t xml:space="preserve">, </w:t>
      </w:r>
      <w:proofErr w:type="spellStart"/>
      <w:r w:rsidR="00663107">
        <w:t>Bukovec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90, OIB: 02069725218</w:t>
      </w:r>
      <w:r w:rsidR="001571A7">
        <w:t xml:space="preserve"> </w:t>
      </w:r>
      <w:r w:rsidR="006D7337">
        <w:t xml:space="preserve">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i to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663107">
        <w:t xml:space="preserve">Ivici </w:t>
      </w:r>
      <w:proofErr w:type="spellStart"/>
      <w:r w:rsidR="00663107">
        <w:t>Maras</w:t>
      </w:r>
      <w:proofErr w:type="spellEnd"/>
      <w:r w:rsidR="00663107">
        <w:t xml:space="preserve">, </w:t>
      </w:r>
      <w:proofErr w:type="spellStart"/>
      <w:r w:rsidR="00663107">
        <w:t>Bukovec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90, OIB: 02069725218  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663107">
        <w:rPr>
          <w:b/>
        </w:rPr>
        <w:t>1745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080B5B">
        <w:t xml:space="preserve"> dužnika</w:t>
      </w:r>
      <w:r w:rsidR="002876BC" w:rsidRPr="000E1266">
        <w:t xml:space="preserve"> </w:t>
      </w:r>
      <w:r w:rsidR="00663107">
        <w:t xml:space="preserve">Ivica </w:t>
      </w:r>
      <w:proofErr w:type="spellStart"/>
      <w:r w:rsidR="00663107">
        <w:t>Maras</w:t>
      </w:r>
      <w:proofErr w:type="spellEnd"/>
      <w:r w:rsidR="00663107">
        <w:t xml:space="preserve">, </w:t>
      </w:r>
      <w:proofErr w:type="spellStart"/>
      <w:r w:rsidR="00663107">
        <w:t>Bukovec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90, OIB: 02069725218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663107" w:rsidR="004F7E28">
      <w:pPr>
        <w:pStyle w:val="Odlomakpopisa"/>
        <w:numPr>
          <w:ilvl w:val="0"/>
          <w:numId w:val="15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>
      <w:pPr>
        <w:jc w:val="right"/>
      </w:pPr>
      <w:r>
        <w:t>Poslovni broj: 6 St-1745/18-4</w:t>
      </w:r>
    </w:p>
    <w:p w:rsidRDefault="00663107" w:rsidP="00663107" w:rsidR="00663107">
      <w:pPr>
        <w:pStyle w:val="Odlomakpopisa"/>
        <w:ind w:left="1680"/>
        <w:jc w:val="both"/>
      </w:pPr>
    </w:p>
    <w:p w:rsidRDefault="00663107" w:rsidP="00663107" w:rsidR="00663107" w:rsidRPr="000E1266">
      <w:pPr>
        <w:pStyle w:val="Odlomakpopisa"/>
        <w:ind w:left="1680"/>
        <w:jc w:val="both"/>
      </w:pP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663107">
        <w:rPr>
          <w:b/>
        </w:rPr>
        <w:t>1745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663107">
        <w:t xml:space="preserve">Ivici </w:t>
      </w:r>
      <w:proofErr w:type="spellStart"/>
      <w:r w:rsidR="00663107">
        <w:t>Maras</w:t>
      </w:r>
      <w:proofErr w:type="spellEnd"/>
      <w:r w:rsidR="00663107">
        <w:t xml:space="preserve">, </w:t>
      </w:r>
      <w:proofErr w:type="spellStart"/>
      <w:r w:rsidR="00663107">
        <w:t>Bukovec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90, OIB: 02069725218  </w:t>
      </w:r>
      <w:r w:rsidRPr="000E1266">
        <w:t>, te se istom zabranjuje da tu tražbinu naplati ili inače raspolaže njome.</w:t>
      </w:r>
    </w:p>
    <w:p w:rsidRDefault="000E1266" w:rsidP="00663107" w:rsidR="000E1266" w:rsidRPr="000E1266">
      <w:pPr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</w:t>
      </w:r>
      <w:r w:rsidR="00080B5B">
        <w:t>a</w:t>
      </w:r>
      <w:r w:rsidR="002876BC" w:rsidRPr="000E1266">
        <w:t xml:space="preserve"> </w:t>
      </w:r>
      <w:r w:rsidR="00663107">
        <w:t xml:space="preserve">Ivica </w:t>
      </w:r>
      <w:proofErr w:type="spellStart"/>
      <w:r w:rsidR="00663107">
        <w:t>Maras</w:t>
      </w:r>
      <w:proofErr w:type="spellEnd"/>
      <w:r w:rsidR="00663107">
        <w:t xml:space="preserve">, </w:t>
      </w:r>
      <w:proofErr w:type="spellStart"/>
      <w:r w:rsidR="00663107">
        <w:t>Bukovec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90, OIB: 02069725218  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1571A7">
        <w:t>Zagreb</w:t>
      </w:r>
      <w:r>
        <w:t xml:space="preserve"> </w:t>
      </w:r>
      <w:r>
        <w:rPr>
          <w:bCs/>
        </w:rPr>
        <w:t xml:space="preserve">je dana </w:t>
      </w:r>
      <w:r w:rsidR="00663107">
        <w:rPr>
          <w:bCs/>
        </w:rPr>
        <w:t>22. veljače</w:t>
      </w:r>
      <w:r w:rsidR="001571A7">
        <w:rPr>
          <w:bCs/>
        </w:rPr>
        <w:t xml:space="preserve"> 2018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663107">
        <w:rPr>
          <w:b/>
        </w:rPr>
        <w:t>MONTAŽA MARAS j.d.o.o. Sesvete, Planinska 26, OIB: 04258068707, MBS: 080945880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663107">
        <w:rPr>
          <w:b/>
        </w:rPr>
        <w:t>22. veljače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63107">
        <w:t>1745/18-3</w:t>
      </w:r>
      <w:r w:rsidR="001571A7">
        <w:t xml:space="preserve"> od </w:t>
      </w:r>
      <w:r w:rsidR="00663107">
        <w:t>21</w:t>
      </w:r>
      <w:r w:rsidR="001571A7">
        <w:t>. siječnja 2019</w:t>
      </w:r>
      <w:r w:rsidR="00DF6B4D">
        <w:t>. g.</w:t>
      </w:r>
      <w:r>
        <w:t xml:space="preserve"> pokrenut je prethodni postupak radi utvrđivanja uvjeta za otvaranje stečajnog postupka nad dužnikom te je imenovana privremena stečajna upraviteljica u osobi </w:t>
      </w:r>
      <w:r w:rsidR="001571A7">
        <w:t xml:space="preserve">Živka </w:t>
      </w:r>
      <w:proofErr w:type="spellStart"/>
      <w:r w:rsidR="001571A7">
        <w:t>Posavac</w:t>
      </w:r>
      <w:proofErr w:type="spellEnd"/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1571A7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663107" w:rsidP="00663107" w:rsidR="00663107">
      <w:pPr>
        <w:jc w:val="right"/>
      </w:pPr>
      <w:r>
        <w:lastRenderedPageBreak/>
        <w:t>Poslovni broj: 6 St-1745/18-4</w:t>
      </w:r>
    </w:p>
    <w:p w:rsidRDefault="00663107" w:rsidP="0057057D" w:rsidR="00663107">
      <w:pPr>
        <w:ind w:firstLine="708"/>
        <w:jc w:val="both"/>
      </w:pPr>
    </w:p>
    <w:p w:rsidRDefault="00663107" w:rsidP="0057057D" w:rsidR="00663107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663107" w:rsidR="00D37C59">
      <w:pPr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663107">
        <w:rPr>
          <w:b/>
        </w:rPr>
        <w:t>22. veljače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663107">
        <w:t>38.111,26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663107">
        <w:t>21</w:t>
      </w:r>
      <w:r w:rsidR="001571A7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663107" w:rsidR="0066310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663107" w:rsidRPr="00663107">
        <w:t>Ivic</w:t>
      </w:r>
      <w:r w:rsidR="00663107">
        <w:t>a</w:t>
      </w:r>
      <w:r w:rsidR="00663107" w:rsidRPr="00663107">
        <w:t xml:space="preserve"> </w:t>
      </w:r>
      <w:proofErr w:type="spellStart"/>
      <w:r w:rsidR="00663107" w:rsidRPr="00663107">
        <w:t>Maras</w:t>
      </w:r>
      <w:proofErr w:type="spellEnd"/>
      <w:r w:rsidR="00663107" w:rsidRPr="00663107">
        <w:t xml:space="preserve">, </w:t>
      </w:r>
      <w:proofErr w:type="spellStart"/>
      <w:r w:rsidR="00663107" w:rsidRPr="00663107">
        <w:t>Bukove</w:t>
      </w:r>
      <w:r w:rsidR="00663107">
        <w:t>c</w:t>
      </w:r>
      <w:proofErr w:type="spellEnd"/>
      <w:r w:rsidR="00663107">
        <w:t xml:space="preserve"> Zelinski, </w:t>
      </w:r>
      <w:proofErr w:type="spellStart"/>
      <w:r w:rsidR="00663107">
        <w:t>Bukovec</w:t>
      </w:r>
      <w:proofErr w:type="spellEnd"/>
      <w:r w:rsidR="00663107">
        <w:t xml:space="preserve"> Zelinski 90</w:t>
      </w:r>
    </w:p>
    <w:p w:rsidRDefault="002E5413" w:rsidP="00663107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663107">
        <w:t>6</w:t>
      </w:r>
      <w:r w:rsidR="001571A7">
        <w:t>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2AA" w:rsidP="00C06AA6" w:rsidR="00F552AA">
      <w:r>
        <w:separator/>
      </w:r>
    </w:p>
  </w:endnote>
  <w:endnote w:id="0" w:type="continuationSeparator">
    <w:p w:rsidRDefault="00F552AA" w:rsidP="00C06AA6" w:rsidR="00F55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2AA" w:rsidP="00C06AA6" w:rsidR="00F552AA">
      <w:r>
        <w:separator/>
      </w:r>
    </w:p>
  </w:footnote>
  <w:footnote w:id="0" w:type="continuationSeparator">
    <w:p w:rsidRDefault="00F552AA" w:rsidP="00C06AA6" w:rsidR="00F55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42C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0B5B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571A7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034B5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63107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7383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627F4"/>
    <w:rsid w:val="00E642CF"/>
    <w:rsid w:val="00E75FA5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552AA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2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2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St-1745/2018</izvorni_sadrzaj>
    <derivirana_varijabla naziv="DomainObject.Predmet.OznakaBroj_1">St-1745/2018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MONTAŽA MARAS jednostavno društvo s ograničenom odgovornošću za usluge i trgovinu</izvorni_sadrzaj>
    <derivirana_varijabla naziv="DomainObject.Predmet.ProtustrankaFormated_1">  MONTAŽA MARAS jednostavno društvo s ograničenom odgovornošću za usluge i trgovinu</derivirana_varijabla>
  </DomainObject.Predmet.ProtustrankaFormated>
  <DomainObject.Predmet.ProtustrankaFormatedOIB>
    <izvorni_sadrzaj>  MONTAŽA MARAS jednostavno društvo s ograničenom odgovornošću za usluge i trgovinu, OIB 04258068707</izvorni_sadrzaj>
    <derivirana_varijabla naziv="DomainObject.Predmet.ProtustrankaFormatedOIB_1">  MONTAŽA MARAS jednostavno društvo s ograničenom odgovornošću za usluge i trgovinu, OIB 04258068707</derivirana_varijabla>
  </DomainObject.Predmet.ProtustrankaFormatedOIB>
  <DomainObject.Predmet.ProtustrankaFormatedWithAdress>
    <izvorni_sadrzaj> MONTAŽA MARAS jednostavno društvo s ograničenom odgovornošću za usluge i trgovinu, Planinska 26, 10360 Sesvete</izvorni_sadrzaj>
    <derivirana_varijabla naziv="DomainObject.Predmet.ProtustrankaFormatedWithAdress_1"> MONTAŽA MARAS jednostavno društvo s ograničenom odgovornošću za usluge i trgovinu, Planinska 26, 10360 Sesvete</derivirana_varijabla>
  </DomainObject.Predmet.ProtustrankaFormatedWithAdress>
  <DomainObject.Predmet.ProtustrankaFormatedWithAdressOIB>
    <izvorni_sadrzaj> MONTAŽA MARAS jednostavno društvo s ograničenom odgovornošću za usluge i trgovinu, OIB 04258068707, Planinska 26, 10360 Sesvete</izvorni_sadrzaj>
    <derivirana_varijabla naziv="DomainObject.Predmet.ProtustrankaFormatedWithAdressOIB_1"> MONTAŽA MARAS jednostavno društvo s ograničenom odgovornošću za usluge i trgovinu, OIB 04258068707, Planinska 26, 10360 Sesvete</derivirana_varijabla>
  </DomainObject.Predmet.ProtustrankaFormatedWithAdressOIB>
  <DomainObject.Predmet.ProtustrankaWithAdress>
    <izvorni_sadrzaj>MONTAŽA MARAS jednostavno društvo s ograničenom odgovornošću za usluge i trgovinu Planinska 26, 10360 Sesvete</izvorni_sadrzaj>
    <derivirana_varijabla naziv="DomainObject.Predmet.ProtustrankaWithAdress_1">MONTAŽA MARAS jednostavno društvo s ograničenom odgovornošću za usluge i trgovinu Planinska 26, 10360 Sesvete</derivirana_varijabla>
  </DomainObject.Predmet.ProtustrankaWithAdress>
  <DomainObject.Predmet.ProtustrankaWithAdressOIB>
    <izvorni_sadrzaj>MONTAŽA MARAS jednostavno društvo s ograničenom odgovornošću za usluge i trgovinu, OIB 04258068707, Planinska 26, 10360 Sesvete</izvorni_sadrzaj>
    <derivirana_varijabla naziv="DomainObject.Predmet.ProtustrankaWithAdressOIB_1">MONTAŽA MARAS jednostavno društvo s ograničenom odgovornošću za usluge i trgovinu, OIB 04258068707, Planinska 26, 10360 Sesvete</derivirana_varijabla>
  </DomainObject.Predmet.ProtustrankaWithAdressOIB>
  <DomainObject.Predmet.ProtustrankaNazivFormated>
    <izvorni_sadrzaj>MONTAŽA MARAS jednostavno društvo s ograničenom odgovornošću za usluge i trgovinu</izvorni_sadrzaj>
    <derivirana_varijabla naziv="DomainObject.Predmet.ProtustrankaNazivFormated_1">MONTAŽA MARAS jednostavno društvo s ograničenom odgovornošću za usluge i trgovinu</derivirana_varijabla>
  </DomainObject.Predmet.ProtustrankaNazivFormated>
  <DomainObject.Predmet.ProtustrankaNazivFormatedOIB>
    <izvorni_sadrzaj>MONTAŽA MARAS jednostavno društvo s ograničenom odgovornošću za usluge i trgovinu, OIB 04258068707</izvorni_sadrzaj>
    <derivirana_varijabla naziv="DomainObject.Predmet.ProtustrankaNazivFormatedOIB_1">MONTAŽA MARAS jednostavno društvo s ograničenom odgovornošću za usluge i trgovinu, OIB 04258068707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MONTAŽA MARAS jednostavno društvo s ograničenom odgovornošću za usluge i trgovinu</item>
    </izvorni_sadrzaj>
    <derivirana_varijabla naziv="DomainObject.Predmet.ProtuStrankaListFormated_1">
      <item>MONTAŽA MARAS jednostavno društvo s ograničenom odgovornošću za usluge i trgovinu</item>
    </derivirana_varijabla>
  </DomainObject.Predmet.ProtuStrankaListFormated>
  <DomainObject.Predmet.ProtuStrankaListFormatedOIB>
    <izvorni_sadrzaj>
      <item>MONTAŽA MARAS jednostavno društvo s ograničenom odgovornošću za usluge i trgovinu, OIB 04258068707</item>
    </izvorni_sadrzaj>
    <derivirana_varijabla naziv="DomainObject.Predmet.ProtuStrankaListFormatedOIB_1">
      <item>MONTAŽA MARAS jednostavno društvo s ograničenom odgovornošću za usluge i trgovinu, OIB 04258068707</item>
    </derivirana_varijabla>
  </DomainObject.Predmet.ProtuStrankaListFormatedOIB>
  <DomainObject.Predmet.ProtuStrankaListFormatedWithAdress>
    <izvorni_sadrzaj>
      <item>MONTAŽA MARAS jednostavno društvo s ograničenom odgovornošću za usluge i trgovinu, Planinska 26, 10360 Sesvete</item>
    </izvorni_sadrzaj>
    <derivirana_varijabla naziv="DomainObject.Predmet.ProtuStrankaListFormatedWithAdress_1">
      <item>MONTAŽA MARAS jednostavno društvo s ograničenom odgovornošću za usluge i trgovinu, Planinska 26, 10360 Sesvete</item>
    </derivirana_varijabla>
  </DomainObject.Predmet.ProtuStrankaListFormatedWithAdress>
  <DomainObject.Predmet.ProtuStrankaListFormatedWithAdressOIB>
    <izvorni_sadrzaj>
      <item>MONTAŽA MARAS jednostavno društvo s ograničenom odgovornošću za usluge i trgovinu, OIB 04258068707, Planinska 26, 10360 Sesvete</item>
    </izvorni_sadrzaj>
    <derivirana_varijabla naziv="DomainObject.Predmet.ProtuStrankaListFormatedWithAdressOIB_1">
      <item>MONTAŽA MARAS jednostavno društvo s ograničenom odgovornošću za usluge i trgovinu, OIB 04258068707, Planinska 26, 10360 Sesvete</item>
    </derivirana_varijabla>
  </DomainObject.Predmet.ProtuStrankaListFormatedWithAdressOIB>
  <DomainObject.Predmet.ProtuStrankaListNazivFormated>
    <izvorni_sadrzaj>
      <item>MONTAŽA MARAS jednostavno društvo s ograničenom odgovornošću za usluge i trgovinu</item>
    </izvorni_sadrzaj>
    <derivirana_varijabla naziv="DomainObject.Predmet.ProtuStrankaListNazivFormated_1">
      <item>MONTAŽA MARAS jednostavno društvo s ograničenom odgovornošću za usluge i trgovinu</item>
    </derivirana_varijabla>
  </DomainObject.Predmet.ProtuStrankaListNazivFormated>
  <DomainObject.Predmet.ProtuStrankaListNazivFormatedOIB>
    <izvorni_sadrzaj>
      <item>MONTAŽA MARAS jednostavno društvo s ograničenom odgovornošću za usluge i trgovinu, OIB 04258068707</item>
    </izvorni_sadrzaj>
    <derivirana_varijabla naziv="DomainObject.Predmet.ProtuStrankaListNazivFormatedOIB_1">
      <item>MONTAŽA MARAS jednostavno društvo s ograničenom odgovornošću za usluge i trgovinu, OIB 04258068707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MONTAŽA MARAS jednostavno društvo s ograničenom odgovornošću za usluge i trgovinu</izvorni_sadrzaj>
    <derivirana_varijabla naziv="DomainObject.Predmet.ProtustrankaIDrugi_1">MONTAŽA MARAS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MONTAŽA MARAS jednostavno društvo s ograničenom odgovornošću za usluge i trgovinu, OIB 04258068707, Planinska 26, 10360 Sesvete</izvorni_sadrzaj>
    <derivirana_varijabla naziv="DomainObject.Predmet.ProtustrankaIDrugiAdressOIB_1">MONTAŽA MARAS jednostavno društvo s ograničenom odgovornošću za usluge i trgovinu, OIB 04258068707, Planinska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MONTAŽA MARAS jednostavno društvo s ograničenom odgovornošću za usluge i trgovinu</item>
      <item>FINA Regionalni centar Zagreb</item>
    </izvorni_sadrzaj>
    <derivirana_varijabla naziv="DomainObject.Predmet.SudioniciListNaziv_1">
      <item>MONTAŽA MARAS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MONTAŽA MARAS jednostavno društvo s ograničenom odgovornošću za usluge i trgovinu, OIB 04258068707, Planinska 26,10360 Sesvete</item>
      <item>FINA Regionalni centar Zagreb, OIB 85821130368, Trg svibanjskih žrtava 1995. br. 1,10000 Zagreb</item>
    </izvorni_sadrzaj>
    <derivirana_varijabla naziv="DomainObject.Predmet.SudioniciListAdressOIB_1">
      <item>MONTAŽA MARAS jednostavno društvo s ograničenom odgovornošću za usluge i trgovinu, OIB 04258068707, Planinska 26,10360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04258068707</item>
      <item>, OIB 85821130368</item>
    </izvorni_sadrzaj>
    <derivirana_varijabla naziv="DomainObject.Predmet.SudioniciListNazivOIB_1">
      <item>, OIB 04258068707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EDE71-072A-4524-B0EA-6C10C19B0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913</properties:Words>
  <properties:Characters>4714</properties:Characters>
  <properties:Lines>173</properties:Lines>
  <properties:Paragraphs>38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2019-01-21T07:36:00Z</cp:lastPrinted>
  <dcterms:modified xmlns:xsi="http://www.w3.org/2001/XMLSchema-instance" xsi:type="dcterms:W3CDTF">2019-01-21T07:37:00Z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