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daee" w14:paraId="519daee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4D3F31">
        <w:t>PREMIJERA zadruga za proizvodnju, posredovanje i poslovne usluge, Kloštar Podravski, Budančevica, Stjepana Radića 19/a</w:t>
      </w:r>
      <w:r w:rsidR="007E091A">
        <w:t xml:space="preserve">, </w:t>
      </w:r>
      <w:r w:rsidR="000571E3">
        <w:t xml:space="preserve">MBS: </w:t>
      </w:r>
      <w:r w:rsidR="004D3F31">
        <w:t>010064907</w:t>
      </w:r>
      <w:r w:rsidR="000571E3">
        <w:t>, OIB:</w:t>
      </w:r>
      <w:r w:rsidR="007E091A">
        <w:t xml:space="preserve"> </w:t>
      </w:r>
      <w:r w:rsidR="004D3F31">
        <w:t>06655722037</w:t>
      </w:r>
      <w:r w:rsidR="00824366">
        <w:t>, dana 1</w:t>
      </w:r>
      <w:r w:rsidR="007E091A">
        <w:t>2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4D3F31" w:rsidRPr="004D3F31">
        <w:t xml:space="preserve"> </w:t>
      </w:r>
      <w:r w:rsidR="004D3F31">
        <w:t>PREMIJERA zadruga za proizvodnju, posredovanje i poslovne usluge, Kloštar Podravski, Budančevica, Stjepana Radića 19/a, MBS: 010064907, OIB: 06655722037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4D3F31">
        <w:t>PREMIJERA zadruga za proizvodnju, posredovanje i poslovne usluge, Kloštar Podravski, Budančevica, Stjepana Radića 19/a, MBS: 010064907, OIB: 06655722037.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 xml:space="preserve">Za stečajnog upravitelja imenuje se </w:t>
      </w:r>
      <w:r w:rsidR="004D3F31">
        <w:t>Danijela Kramar Šeruga iz Varaždina, Ruđera Boškovića 23B,</w:t>
      </w:r>
      <w:r w:rsidR="00DF4B3F" w:rsidRPr="0086756F">
        <w:t xml:space="preserve"> OIB:</w:t>
      </w:r>
      <w:r w:rsidR="0086756F" w:rsidRPr="0086756F">
        <w:t xml:space="preserve"> </w:t>
      </w:r>
      <w:r w:rsidR="004D3F31">
        <w:t>17005838740</w:t>
      </w:r>
      <w:r w:rsidR="00F219A9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4D3F31" w:rsidRPr="004D3F31">
        <w:t xml:space="preserve"> </w:t>
      </w:r>
      <w:r w:rsidR="004D3F31">
        <w:t>PREMIJERA zadruga za proizvodnju, posredovanje i poslovne usluge, Kloštar Podravski, Budančevica, Stjepana Radića 19/a, MBS: 010064907, OIB: 06655722037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028B8">
        <w:rPr>
          <w:szCs w:val="24"/>
        </w:rPr>
        <w:t>17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1B25D6" w:rsidR="006D5619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EC125B" w:rsidP="001B25D6" w:rsidR="00EC125B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B028B8">
        <w:rPr>
          <w:szCs w:val="24"/>
        </w:rPr>
        <w:t>PREMIJERA zadruga za proizvodnju, posredovanje i poslovne usluge, Kloštar Podravski, Budančevica, Stjepana Radića 19/a</w:t>
      </w:r>
    </w:p>
    <w:p w:rsidRDefault="00165044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Upravitelj zadruge </w:t>
      </w:r>
      <w:r w:rsidR="00B028B8">
        <w:t>Miroslav Rođak, Budančevica, Stjepana Radića 19/a</w:t>
      </w:r>
      <w:r>
        <w:t xml:space="preserve">     </w:t>
      </w:r>
    </w:p>
    <w:p w:rsidRDefault="00964C7D" w:rsidP="00DF4B3F" w:rsid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S</w:t>
      </w:r>
      <w:r w:rsidR="007A75CE" w:rsidRPr="00B375FC">
        <w:rPr>
          <w:szCs w:val="24"/>
        </w:rPr>
        <w:t>udski registar ovog suda radi zabilježbe (odmah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165044">
        <w:rPr>
          <w:szCs w:val="24"/>
        </w:rPr>
        <w:t>Đurđevac, Stjepana Radića 1</w:t>
      </w:r>
      <w:r w:rsidR="006149D5">
        <w:rPr>
          <w:szCs w:val="24"/>
        </w:rPr>
        <w:t xml:space="preserve">     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B028B8">
        <w:t>Danijela Kramar Šeruga iz Varaždina, Ruđera Boškovića 23B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1D96">
      <w:rPr>
        <w:noProof/>
      </w:rPr>
      <w:t>2</w:t>
    </w:r>
    <w:r>
      <w:fldChar w:fldCharType="end"/>
    </w:r>
  </w:p>
  <w:p w:rsidRDefault="004D3F31" w:rsidP="004D3F31" w:rsidR="004D3F31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St-196/15-6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4D3F31">
      <w:rPr>
        <w:szCs w:val="24"/>
      </w:rPr>
      <w:t>196/15-6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B15A6"/>
    <w:rsid w:val="000D1780"/>
    <w:rsid w:val="000E1119"/>
    <w:rsid w:val="00165044"/>
    <w:rsid w:val="001B25D6"/>
    <w:rsid w:val="00226E03"/>
    <w:rsid w:val="00255595"/>
    <w:rsid w:val="002A6059"/>
    <w:rsid w:val="00344C96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81316"/>
    <w:rsid w:val="005B2BAA"/>
    <w:rsid w:val="005B616A"/>
    <w:rsid w:val="006149D5"/>
    <w:rsid w:val="0063224D"/>
    <w:rsid w:val="006523AF"/>
    <w:rsid w:val="00663776"/>
    <w:rsid w:val="0068190F"/>
    <w:rsid w:val="00693CD2"/>
    <w:rsid w:val="006C1AAA"/>
    <w:rsid w:val="006D5619"/>
    <w:rsid w:val="006F25A8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6756F"/>
    <w:rsid w:val="00891D96"/>
    <w:rsid w:val="008A024C"/>
    <w:rsid w:val="008A49F0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C0B2F"/>
    <w:rsid w:val="009D0C5B"/>
    <w:rsid w:val="009D3AB2"/>
    <w:rsid w:val="009E6198"/>
    <w:rsid w:val="00A319C8"/>
    <w:rsid w:val="00AE3548"/>
    <w:rsid w:val="00B028B8"/>
    <w:rsid w:val="00B34567"/>
    <w:rsid w:val="00B375FC"/>
    <w:rsid w:val="00B8373D"/>
    <w:rsid w:val="00BF5CAE"/>
    <w:rsid w:val="00BF7D94"/>
    <w:rsid w:val="00C7158A"/>
    <w:rsid w:val="00C80BBE"/>
    <w:rsid w:val="00C83918"/>
    <w:rsid w:val="00CA719C"/>
    <w:rsid w:val="00CB6ECB"/>
    <w:rsid w:val="00CC7782"/>
    <w:rsid w:val="00CE3446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A5D61"/>
    <w:rsid w:val="00EC125B"/>
    <w:rsid w:val="00EC48DB"/>
    <w:rsid w:val="00F0497A"/>
    <w:rsid w:val="00F219A9"/>
    <w:rsid w:val="00F50578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D9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D96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D9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D9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D9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D96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D9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D9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PREMIJERA zadruga za proizvodnju, posredovanje i poslovne usluge</izvorni_sadrzaj>
    <derivirana_varijabla naziv="DomainObject.Predmet.ProtustrankaFormated_1">  PREMIJERA zadruga za proizvodnju, posredovanje i poslovne usluge</derivirana_varijabla>
  </DomainObject.Predmet.ProtustrankaFormated>
  <DomainObject.Predmet.ProtustrankaFormatedOIB>
    <izvorni_sadrzaj>  PREMIJERA zadruga za proizvodnju, posredovanje i poslovne usluge, OIB 06655722037</izvorni_sadrzaj>
    <derivirana_varijabla naziv="DomainObject.Predmet.ProtustrankaFormatedOIB_1">  PREMIJERA zadruga za proizvodnju, posredovanje i poslovne usluge, OIB 06655722037</derivirana_varijabla>
  </DomainObject.Predmet.ProtustrankaFormatedOIB>
  <DomainObject.Predmet.ProtustrankaFormatedWithAdress>
    <izvorni_sadrzaj> PREMIJERA zadruga za proizvodnju, posredovanje i poslovne usluge, Stjepana Radića 19/a, 48350 Budančevica</izvorni_sadrzaj>
    <derivirana_varijabla naziv="DomainObject.Predmet.ProtustrankaFormatedWithAdress_1"> PREMIJERA zadruga za proizvodnju, posredovanje i poslovne usluge, Stjepana Radića 19/a, 48350 Budančevica</derivirana_varijabla>
  </DomainObject.Predmet.ProtustrankaFormatedWithAdress>
  <DomainObject.Predmet.ProtustrankaFormatedWithAdressOIB>
    <izvorni_sadrzaj> PREMIJERA zadruga za proizvodnju, posredovanje i poslovne usluge, OIB 06655722037, Stjepana Radića 19/a, 48350 Budančevica</izvorni_sadrzaj>
    <derivirana_varijabla naziv="DomainObject.Predmet.ProtustrankaFormatedWithAdressOIB_1"> PREMIJERA zadruga za proizvodnju, posredovanje i poslovne usluge, OIB 06655722037, Stjepana Radića 19/a, 48350 Budančevica</derivirana_varijabla>
  </DomainObject.Predmet.ProtustrankaFormatedWithAdressOIB>
  <DomainObject.Predmet.ProtustrankaWithAdress>
    <izvorni_sadrzaj>PREMIJERA zadruga za proizvodnju, posredovanje i poslovne usluge Stjepana Radića 19/a, 48350 Budančevica</izvorni_sadrzaj>
    <derivirana_varijabla naziv="DomainObject.Predmet.ProtustrankaWithAdress_1">PREMIJERA zadruga za proizvodnju, posredovanje i poslovne usluge Stjepana Radića 19/a, 48350 Budančevica</derivirana_varijabla>
  </DomainObject.Predmet.ProtustrankaWithAdress>
  <DomainObject.Predmet.ProtustrankaWithAdressOIB>
    <izvorni_sadrzaj>PREMIJERA zadruga za proizvodnju, posredovanje i poslovne usluge, OIB 06655722037, Stjepana Radića 19/a, 48350 Budančevica</izvorni_sadrzaj>
    <derivirana_varijabla naziv="DomainObject.Predmet.ProtustrankaWithAdressOIB_1">PREMIJERA zadruga za proizvodnju, posredovanje i poslovne usluge, OIB 06655722037, Stjepana Radića 19/a, 48350 Budančevica</derivirana_varijabla>
  </DomainObject.Predmet.ProtustrankaWithAdressOIB>
  <DomainObject.Predmet.ProtustrankaNazivFormated>
    <izvorni_sadrzaj>PREMIJERA zadruga za proizvodnju, posredovanje i poslovne usluge</izvorni_sadrzaj>
    <derivirana_varijabla naziv="DomainObject.Predmet.ProtustrankaNazivFormated_1">PREMIJERA zadruga za proizvodnju, posredovanje i poslovne usluge</derivirana_varijabla>
  </DomainObject.Predmet.ProtustrankaNazivFormated>
  <DomainObject.Predmet.ProtustrankaNazivFormatedOIB>
    <izvorni_sadrzaj>PREMIJERA zadruga za proizvodnju, posredovanje i poslovne usluge, OIB 06655722037</izvorni_sadrzaj>
    <derivirana_varijabla naziv="DomainObject.Predmet.ProtustrankaNazivFormatedOIB_1">PREMIJERA zadruga za proizvodnju, posredovanje i poslovne usluge, OIB 06655722037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51391.57</izvorni_sadrzaj>
    <derivirana_varijabla naziv="DomainObject.Predmet.TrenutnaVrijednost_1">51391.57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PREMIJERA zadruga za proizvodnju, posredovanje i poslovne usluge</item>
    </izvorni_sadrzaj>
    <derivirana_varijabla naziv="DomainObject.Predmet.ProtuStrankaListFormated_1">
      <item>PREMIJERA zadruga za proizvodnju, posredovanje i poslovne usluge</item>
    </derivirana_varijabla>
  </DomainObject.Predmet.ProtuStrankaListFormated>
  <DomainObject.Predmet.ProtuStrankaListFormatedOIB>
    <izvorni_sadrzaj>
      <item>PREMIJERA zadruga za proizvodnju, posredovanje i poslovne usluge, OIB 06655722037</item>
    </izvorni_sadrzaj>
    <derivirana_varijabla naziv="DomainObject.Predmet.ProtuStrankaListFormatedOIB_1">
      <item>PREMIJERA zadruga za proizvodnju, posredovanje i poslovne usluge, OIB 06655722037</item>
    </derivirana_varijabla>
  </DomainObject.Predmet.ProtuStrankaListFormatedOIB>
  <DomainObject.Predmet.ProtuStrankaListFormatedWithAdress>
    <izvorni_sadrzaj>
      <item>PREMIJERA zadruga za proizvodnju, posredovanje i poslovne usluge, Stjepana Radića 19/a, 48350 Budančevica</item>
    </izvorni_sadrzaj>
    <derivirana_varijabla naziv="DomainObject.Predmet.ProtuStrankaListFormatedWithAdress_1">
      <item>PREMIJERA zadruga za proizvodnju, posredovanje i poslovne usluge, Stjepana Radića 19/a, 48350 Budančevica</item>
    </derivirana_varijabla>
  </DomainObject.Predmet.ProtuStrankaListFormatedWithAdress>
  <DomainObject.Predmet.ProtuStrankaListFormatedWithAdressOIB>
    <izvorni_sadrzaj>
      <item>PREMIJERA zadruga za proizvodnju, posredovanje i poslovne usluge, OIB 06655722037, Stjepana Radića 19/a, 48350 Budančevica</item>
    </izvorni_sadrzaj>
    <derivirana_varijabla naziv="DomainObject.Predmet.ProtuStrankaListFormatedWithAdressOIB_1">
      <item>PREMIJERA zadruga za proizvodnju, posredovanje i poslovne usluge, OIB 06655722037, Stjepana Radića 19/a, 48350 Budančevica</item>
    </derivirana_varijabla>
  </DomainObject.Predmet.ProtuStrankaListFormatedWithAdressOIB>
  <DomainObject.Predmet.ProtuStrankaListNazivFormated>
    <izvorni_sadrzaj>
      <item>PREMIJERA zadruga za proizvodnju, posredovanje i poslovne usluge</item>
    </izvorni_sadrzaj>
    <derivirana_varijabla naziv="DomainObject.Predmet.ProtuStrankaListNazivFormated_1">
      <item>PREMIJERA zadruga za proizvodnju, posredovanje i poslovne usluge</item>
    </derivirana_varijabla>
  </DomainObject.Predmet.ProtuStrankaListNazivFormated>
  <DomainObject.Predmet.ProtuStrankaListNazivFormatedOIB>
    <izvorni_sadrzaj>
      <item>PREMIJERA zadruga za proizvodnju, posredovanje i poslovne usluge, OIB 06655722037</item>
    </izvorni_sadrzaj>
    <derivirana_varijabla naziv="DomainObject.Predmet.ProtuStrankaListNazivFormatedOIB_1">
      <item>PREMIJERA zadruga za proizvodnju, posredovanje i poslovne usluge, OIB 06655722037</item>
    </derivirana_varijabla>
  </DomainObject.Predmet.ProtuStrankaListNazivFormatedOIB>
  <DomainObject.Predmet.OstaliListFormated>
    <izvorni_sadrzaj>
      <item>Sudski registar</item>
      <item>E-oglasna ploča</item>
      <item>Danijela Kramar Šeruga</item>
    </izvorni_sadrzaj>
    <derivirana_varijabla naziv="DomainObject.Predmet.OstaliListFormated_1">
      <item>Sudski registar</item>
      <item>E-oglasna ploča</item>
      <item>Danijela Kramar Šeruga</item>
    </derivirana_varijabla>
  </DomainObject.Predmet.OstaliListFormated>
  <DomainObject.Predmet.OstaliListFormatedOIB>
    <izvorni_sadrzaj>
      <item>Sudski registar</item>
      <item>E-oglasna ploča</item>
      <item>Danijela Kramar Šeruga, OIB 17005838740</item>
    </izvorni_sadrzaj>
    <derivirana_varijabla naziv="DomainObject.Predmet.OstaliListFormatedOIB_1">
      <item>Sudski registar</item>
      <item>E-oglasna ploča</item>
      <item>Danijela Kramar Šeruga, OIB 17005838740</item>
    </derivirana_varijabla>
  </DomainObject.Predmet.OstaliListFormatedOIB>
  <DomainObject.Predmet.OstaliListFormatedWithAdress>
    <izvorni_sadrzaj>
      <item>Sudski registar</item>
      <item>E-oglasna ploča</item>
      <item>Danijela Kramar Šeruga, Ruđera Boškovića 23 B, 42000 Varaždin</item>
    </izvorni_sadrzaj>
    <derivirana_varijabla naziv="DomainObject.Predmet.OstaliListFormatedWithAdress_1">
      <item>Sudski registar</item>
      <item>E-oglasna ploča</item>
      <item>Danijela Kramar Šeruga, Ruđera Boškovića 23 B, 42000 Varaždin</item>
    </derivirana_varijabla>
  </DomainObject.Predmet.OstaliListFormatedWithAdress>
  <DomainObject.Predmet.OstaliListFormatedWithAdressOIB>
    <izvorni_sadrzaj>
      <item>Sudski registar</item>
      <item>E-oglasna ploča</item>
      <item>Danijela Kramar Šeruga, OIB 17005838740, Ruđera Boškovića 23 B, 42000 Varaždin</item>
    </izvorni_sadrzaj>
    <derivirana_varijabla naziv="DomainObject.Predmet.OstaliListFormatedWithAdressOIB_1">
      <item>Sudski registar</item>
      <item>E-oglasna ploča</item>
      <item>Danijela Kramar Šeruga, OIB 17005838740, Ruđera Boškovića 23 B, 42000 Varaždin</item>
    </derivirana_varijabla>
  </DomainObject.Predmet.OstaliListFormatedWithAdressOIB>
  <DomainObject.Predmet.OstaliListNazivFormated>
    <izvorni_sadrzaj>
      <item>Sudski registar</item>
      <item>E-oglasna ploča</item>
      <item>Danijela Kramar Šeruga</item>
    </izvorni_sadrzaj>
    <derivirana_varijabla naziv="DomainObject.Predmet.OstaliListNazivFormated_1">
      <item>Sudski registar</item>
      <item>E-oglasna ploča</item>
      <item>Danijela Kramar Šeruga</item>
    </derivirana_varijabla>
  </DomainObject.Predmet.OstaliListNazivFormated>
  <DomainObject.Predmet.OstaliListNazivFormatedOIB>
    <izvorni_sadrzaj>
      <item>Sudski registar</item>
      <item>E-oglasna ploča</item>
      <item>Danijela Kramar Šeruga, OIB 17005838740</item>
    </izvorni_sadrzaj>
    <derivirana_varijabla naziv="DomainObject.Predmet.OstaliListNazivFormatedOIB_1">
      <item>Sudski registar</item>
      <item>E-oglasna ploča</item>
      <item>Danijela Kramar Šeruga, OIB 17005838740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PREMIJERA zadruga za proizvodnju, posredovanje i poslovne usluge</izvorni_sadrzaj>
    <derivirana_varijabla naziv="DomainObject.Predmet.ProtustrankaIDrugi_1">PREMIJERA zadruga za proizvodnju, posredovanje i poslovne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PREMIJERA zadruga za proizvodnju, posredovanje i poslovne usluge, OIB 06655722037, Stjepana Radića 19/a, 48350 Budančevica</izvorni_sadrzaj>
    <derivirana_varijabla naziv="DomainObject.Predmet.ProtustrankaIDrugiAdressOIB_1">PREMIJERA zadruga za proizvodnju, posredovanje i poslovne usluge, OIB 06655722037, Stjepana Radića 19/a,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PREMIJERA zadruga za proizvodnju, posredovanje i poslovne usluge</item>
      <item>Sudski registar</item>
      <item>E-oglasna ploča</item>
      <item>Danijela Kramar Šeruga</item>
    </izvorni_sadrzaj>
    <derivirana_varijabla naziv="DomainObject.Predmet.SudioniciListNaziv_1">
      <item>Financijska agencija, Regionalni centar Zagreb, Podružnica Varaždin</item>
      <item>PREMIJERA zadruga za proizvodnju, posredovanje i poslovne usluge</item>
      <item>Sudski registar</item>
      <item>E-oglasna ploča</item>
      <item>Danijela Kramar Šeruga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PREMIJERA zadruga za proizvodnju, posredovanje i poslovne usluge, OIB 06655722037, Stjepana Radića 19/a,48350 Budančevica</item>
      <item>Sudski registar</item>
      <item>E-oglasna ploča</item>
      <item>Danijela Kramar Šeruga, OIB 17005838740, Ruđera Boškovića 23 B,42000 Varaždin</item>
    </izvorni_sadrzaj>
    <derivirana_varijabla naziv="DomainObject.Predmet.SudioniciListAdressOIB_1">
      <item>Financijska agencija, Regionalni centar Zagreb, Podružnica Varaždin, A. Cesarca 2,42000 Varaždin</item>
      <item>PREMIJERA zadruga za proizvodnju, posredovanje i poslovne usluge, OIB 06655722037, Stjepana Radića 19/a,48350 Budančevica</item>
      <item>Sudski registar</item>
      <item>E-oglasna ploča</item>
      <item>Danijela Kramar Šeruga, OIB 17005838740, Ruđera Boškovića 23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06655722037</item>
      <item>, OIB null</item>
      <item>, OIB null</item>
      <item>, OIB 17005838740</item>
    </izvorni_sadrzaj>
    <derivirana_varijabla naziv="DomainObject.Predmet.SudioniciListNazivOIB_1">
      <item>, OIB null</item>
      <item>, OIB 06655722037</item>
      <item>, OIB null</item>
      <item>, OIB null</item>
      <item>, OIB 17005838740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3283</properties:Characters>
  <properties:Lines>90</properties:Lines>
  <properties:Paragraphs>31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2015-11-12T11:31:00Z</cp:lastPrinted>
  <dcterms:modified xmlns:xsi="http://www.w3.org/2001/XMLSchema-instance" xsi:type="dcterms:W3CDTF">2015-11-12T11:32:00Z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