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bcb3" w14:paraId="09cbcb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305973" w:rsidRPr="00D95499">
        <w:rPr>
          <w:lang w:val="hr-HR"/>
        </w:rPr>
        <w:t>DELIJIĆ, d.o.o., Grubine (Općina Podbablje), Blajburška 1, OIB: 56882838263,  MBS: 060282247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305973" w:rsidRPr="00D95499">
        <w:rPr>
          <w:lang w:val="hr-HR"/>
        </w:rPr>
        <w:t>DELIJIĆ, d.o.o., Grubine (Općina Podbablje), Blajburška 1, OIB: 56882838263,  MBS: 060282247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A01FC3">
        <w:rPr>
          <w:lang w:val="hr-HR"/>
        </w:rPr>
        <w:t>12,00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A01FC3">
        <w:t>Ivan Gjurašić, Zagreb, Petrinjska 28, OIB: 66025260916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305973" w:rsidRPr="00D95499">
        <w:rPr>
          <w:lang w:val="hr-HR"/>
        </w:rPr>
        <w:t>DELIJIĆ, d.o.o., Grubine (Općina Podbablje), Blajburška 1, OIB: 56882838263,  MBS: 060282247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05973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305973" w:rsidRPr="00D95499">
        <w:rPr>
          <w:lang w:val="hr-HR"/>
        </w:rPr>
        <w:t>DELIJIĆ, d.o.o., Grubine (Općina Podbablje), Blajburška 1, OIB: 56882838263,  MBS: 060282247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05973" w:rsidRPr="00D95499">
        <w:rPr>
          <w:lang w:val="hr-HR"/>
        </w:rPr>
        <w:t xml:space="preserve">629 </w:t>
      </w:r>
      <w:r w:rsidR="00170B5C" w:rsidRPr="004B4F6C">
        <w:rPr>
          <w:lang w:val="hr-HR"/>
        </w:rPr>
        <w:t xml:space="preserve">dana, u ukupnom iznosu od </w:t>
      </w:r>
      <w:r w:rsidR="00305973" w:rsidRPr="00D95499">
        <w:rPr>
          <w:lang w:val="hr-HR"/>
        </w:rPr>
        <w:t>1.694,46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903A1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326A1" w:rsidRPr="00B326A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05973">
      <w:t>2581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05973">
      <w:t>2581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1FC3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6A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6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26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26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26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6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26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26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26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St-2581/2015</izvorni_sadrzaj>
    <derivirana_varijabla naziv="DomainObject.Predmet.OznakaBroj_1">St-2581/2015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DELIJIĆ, društvo s ograničenom odgovornošću za prijevoz i trgovinu</izvorni_sadrzaj>
    <derivirana_varijabla naziv="DomainObject.Predmet.ProtustrankaFormated_1">  DELIJIĆ, društvo s ograničenom odgovornošću za prijevoz i trgovinu</derivirana_varijabla>
  </DomainObject.Predmet.ProtustrankaFormated>
  <DomainObject.Predmet.ProtustrankaFormatedOIB>
    <izvorni_sadrzaj>  DELIJIĆ, društvo s ograničenom odgovornošću za prijevoz i trgovinu, OIB 56882838263</izvorni_sadrzaj>
    <derivirana_varijabla naziv="DomainObject.Predmet.ProtustrankaFormatedOIB_1">  DELIJIĆ, društvo s ograničenom odgovornošću za prijevoz i trgovinu, OIB 56882838263</derivirana_varijabla>
  </DomainObject.Predmet.ProtustrankaFormatedOIB>
  <DomainObject.Predmet.ProtustrankaFormatedWithAdress>
    <izvorni_sadrzaj> DELIJIĆ, društvo s ograničenom odgovornošću za prijevoz i trgovinu, Blajburška 1, 21260 Grubine</izvorni_sadrzaj>
    <derivirana_varijabla naziv="DomainObject.Predmet.ProtustrankaFormatedWithAdress_1"> DELIJIĆ, društvo s ograničenom odgovornošću za prijevoz i trgovinu, Blajburška 1, 21260 Grubine</derivirana_varijabla>
  </DomainObject.Predmet.ProtustrankaFormatedWithAdress>
  <DomainObject.Predmet.ProtustrankaFormatedWithAdressOIB>
    <izvorni_sadrzaj> DELIJIĆ, društvo s ograničenom odgovornošću za prijevoz i trgovinu, OIB 56882838263, Blajburška 1, 21260 Grubine</izvorni_sadrzaj>
    <derivirana_varijabla naziv="DomainObject.Predmet.ProtustrankaFormatedWithAdressOIB_1"> DELIJIĆ, društvo s ograničenom odgovornošću za prijevoz i trgovinu, OIB 56882838263, Blajburška 1, 21260 Grubine</derivirana_varijabla>
  </DomainObject.Predmet.ProtustrankaFormatedWithAdressOIB>
  <DomainObject.Predmet.ProtustrankaWithAdress>
    <izvorni_sadrzaj>DELIJIĆ, društvo s ograničenom odgovornošću za prijevoz i trgovinu Blajburška 1, 21260 Grubine</izvorni_sadrzaj>
    <derivirana_varijabla naziv="DomainObject.Predmet.ProtustrankaWithAdress_1">DELIJIĆ, društvo s ograničenom odgovornošću za prijevoz i trgovinu Blajburška 1, 21260 Grubine</derivirana_varijabla>
  </DomainObject.Predmet.ProtustrankaWithAdress>
  <DomainObject.Predmet.ProtustrankaWithAdressOIB>
    <izvorni_sadrzaj>DELIJIĆ, društvo s ograničenom odgovornošću za prijevoz i trgovinu, OIB 56882838263, Blajburška 1, 21260 Grubine</izvorni_sadrzaj>
    <derivirana_varijabla naziv="DomainObject.Predmet.ProtustrankaWithAdressOIB_1">DELIJIĆ, društvo s ograničenom odgovornošću za prijevoz i trgovinu, OIB 56882838263, Blajburška 1, 21260 Grubine</derivirana_varijabla>
  </DomainObject.Predmet.ProtustrankaWithAdressOIB>
  <DomainObject.Predmet.ProtustrankaNazivFormated>
    <izvorni_sadrzaj>DELIJIĆ, društvo s ograničenom odgovornošću za prijevoz i trgovinu</izvorni_sadrzaj>
    <derivirana_varijabla naziv="DomainObject.Predmet.ProtustrankaNazivFormated_1">DELIJIĆ, društvo s ograničenom odgovornošću za prijevoz i trgovinu</derivirana_varijabla>
  </DomainObject.Predmet.ProtustrankaNazivFormated>
  <DomainObject.Predmet.ProtustrankaNazivFormatedOIB>
    <izvorni_sadrzaj>DELIJIĆ, društvo s ograničenom odgovornošću za prijevoz i trgovinu, OIB 56882838263</izvorni_sadrzaj>
    <derivirana_varijabla naziv="DomainObject.Predmet.ProtustrankaNazivFormatedOIB_1">DELIJIĆ, društvo s ograničenom odgovornošću za prijevoz i trgovinu, OIB 56882838263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1694.46</izvorni_sadrzaj>
    <derivirana_varijabla naziv="DomainObject.Predmet.TrenutnaVrijednost_1">1694.46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DELIJIĆ, društvo s ograničenom odgovornošću za prijevoz i trgovinu</item>
    </izvorni_sadrzaj>
    <derivirana_varijabla naziv="DomainObject.Predmet.ProtuStrankaListFormated_1">
      <item>DELIJIĆ, društvo s ograničenom odgovornošću za prijevoz i trgovinu</item>
    </derivirana_varijabla>
  </DomainObject.Predmet.ProtuStrankaListFormated>
  <DomainObject.Predmet.ProtuStrankaListFormatedOIB>
    <izvorni_sadrzaj>
      <item>DELIJIĆ, društvo s ograničenom odgovornošću za prijevoz i trgovinu, OIB 56882838263</item>
    </izvorni_sadrzaj>
    <derivirana_varijabla naziv="DomainObject.Predmet.ProtuStrankaListFormatedOIB_1">
      <item>DELIJIĆ, društvo s ograničenom odgovornošću za prijevoz i trgovinu, OIB 56882838263</item>
    </derivirana_varijabla>
  </DomainObject.Predmet.ProtuStrankaListFormatedOIB>
  <DomainObject.Predmet.ProtuStrankaListFormatedWithAdress>
    <izvorni_sadrzaj>
      <item>DELIJIĆ, društvo s ograničenom odgovornošću za prijevoz i trgovinu, Blajburška 1, 21260 Grubine</item>
    </izvorni_sadrzaj>
    <derivirana_varijabla naziv="DomainObject.Predmet.ProtuStrankaListFormatedWithAdress_1">
      <item>DELIJIĆ, društvo s ograničenom odgovornošću za prijevoz i trgovinu, Blajburška 1, 21260 Grubine</item>
    </derivirana_varijabla>
  </DomainObject.Predmet.ProtuStrankaListFormatedWithAdress>
  <DomainObject.Predmet.ProtuStrankaListFormatedWithAdressOIB>
    <izvorni_sadrzaj>
      <item>DELIJIĆ, društvo s ograničenom odgovornošću za prijevoz i trgovinu, OIB 56882838263, Blajburška 1, 21260 Grubine</item>
    </izvorni_sadrzaj>
    <derivirana_varijabla naziv="DomainObject.Predmet.ProtuStrankaListFormatedWithAdressOIB_1">
      <item>DELIJIĆ, društvo s ograničenom odgovornošću za prijevoz i trgovinu, OIB 56882838263, Blajburška 1, 21260 Grubine</item>
    </derivirana_varijabla>
  </DomainObject.Predmet.ProtuStrankaListFormatedWithAdressOIB>
  <DomainObject.Predmet.ProtuStrankaListNazivFormated>
    <izvorni_sadrzaj>
      <item>DELIJIĆ, društvo s ograničenom odgovornošću za prijevoz i trgovinu</item>
    </izvorni_sadrzaj>
    <derivirana_varijabla naziv="DomainObject.Predmet.ProtuStrankaListNazivFormated_1">
      <item>DELIJIĆ, društvo s ograničenom odgovornošću za prijevoz i trgovinu</item>
    </derivirana_varijabla>
  </DomainObject.Predmet.ProtuStrankaListNazivFormated>
  <DomainObject.Predmet.ProtuStrankaListNazivFormatedOIB>
    <izvorni_sadrzaj>
      <item>DELIJIĆ, društvo s ograničenom odgovornošću za prijevoz i trgovinu, OIB 56882838263</item>
    </izvorni_sadrzaj>
    <derivirana_varijabla naziv="DomainObject.Predmet.ProtuStrankaListNazivFormatedOIB_1">
      <item>DELIJIĆ, društvo s ograničenom odgovornošću za prijevoz i trgovinu, OIB 56882838263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DELIJIĆ, društvo s ograničenom odgovornošću za prijevoz i trgovinu</izvorni_sadrzaj>
    <derivirana_varijabla naziv="DomainObject.Predmet.ProtustrankaIDrugi_1">DELIJIĆ, društvo s ograničenom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DELIJIĆ, društvo s ograničenom odgovornošću za prijevoz i trgovinu, OIB 56882838263, Blajburška 1, 21260 Grubine</izvorni_sadrzaj>
    <derivirana_varijabla naziv="DomainObject.Predmet.ProtustrankaIDrugiAdressOIB_1">DELIJIĆ, društvo s ograničenom odgovornošću za prijevoz i trgovinu, OIB 56882838263, Blajburška 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DELIJIĆ, društvo s ograničenom odgovornošću za prijevoz i trgovinu</item>
      <item>FINANCIJSKA AGENCIJA, RC SPLIT</item>
    </izvorni_sadrzaj>
    <derivirana_varijabla naziv="DomainObject.Predmet.SudioniciListNaziv_1">
      <item>DELIJIĆ, društvo s ograničenom odgovornošću za prijevoz i trgovinu</item>
      <item>FINANCIJSKA AGENCIJA, RC SPLIT</item>
    </derivirana_varijabla>
  </DomainObject.Predmet.SudioniciListNaziv>
  <DomainObject.Predmet.SudioniciListAdressOIB>
    <izvorni_sadrzaj>
      <item>DELIJIĆ, društvo s ograničenom odgovornošću za prijevoz i trgovinu, OIB 56882838263, Blajburška 1,21260 Grubine</item>
      <item>FINANCIJSKA AGENCIJA, RC SPLIT, OIB 85821130368, Mažuranićevo šetalište 24 b,21000 Split</item>
    </izvorni_sadrzaj>
    <derivirana_varijabla naziv="DomainObject.Predmet.SudioniciListAdressOIB_1">
      <item>DELIJIĆ, društvo s ograničenom odgovornošću za prijevoz i trgovinu, OIB 56882838263, Blajburška 1,21260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56882838263</item>
      <item>, OIB 85821130368</item>
    </izvorni_sadrzaj>
    <derivirana_varijabla naziv="DomainObject.Predmet.SudioniciListNazivOIB_1">
      <item>, OIB 56882838263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ED625-5E69-403C-8395-740CDF29F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4295</properties:Characters>
  <properties:Lines>110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2016-07-07T08:27:00Z</dcterms:created>
  <dc:creator>wsadmin</dc:creator>
  <cp:lastModifiedBy>Goran Radanović</cp:lastModifiedBy>
  <cp:lastPrinted>2016-07-08T09:46:00Z</cp:lastPrinted>
  <dcterms:modified xmlns:xsi="http://www.w3.org/2001/XMLSchema-instance" xsi:type="dcterms:W3CDTF">2016-07-08T09:55:00Z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