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85692" w14:paraId="2b85692" w:rsidRDefault="007C2868" w:rsidP="007C2868" w:rsidR="007C2868" w:rsidRPr="007C2868">
      <w:pPr>
        <w:ind w:firstLine="426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7C2868">
        <w:rPr>
          <w:noProof/>
          <w:color w:val="0000FF"/>
          <w:sz w:val="22"/>
          <w:szCs w:val="22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2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C2868" w:rsidP="007C2868" w:rsidR="007C2868" w:rsidRPr="007C2868">
      <w:pPr>
        <w:rPr>
          <w:b/>
          <w:sz w:val="22"/>
          <w:szCs w:val="22"/>
        </w:rPr>
      </w:pPr>
      <w:r w:rsidRPr="007C2868">
        <w:rPr>
          <w:color w:val="000000"/>
          <w:sz w:val="22"/>
          <w:szCs w:val="22"/>
        </w:rPr>
        <w:t xml:space="preserve">        </w:t>
      </w:r>
      <w:r w:rsidRPr="007C2868">
        <w:rPr>
          <w:b/>
          <w:sz w:val="22"/>
          <w:szCs w:val="22"/>
        </w:rPr>
        <w:t>REPUBLIKA HRVATSKA</w:t>
      </w:r>
    </w:p>
    <w:p w:rsidRDefault="007C2868" w:rsidP="007C2868" w:rsidR="007C2868" w:rsidRPr="007C2868">
      <w:pPr>
        <w:rPr>
          <w:b/>
          <w:sz w:val="22"/>
          <w:szCs w:val="22"/>
        </w:rPr>
      </w:pPr>
      <w:r w:rsidRPr="007C2868">
        <w:rPr>
          <w:b/>
          <w:sz w:val="22"/>
          <w:szCs w:val="22"/>
        </w:rPr>
        <w:t xml:space="preserve">     TRGOVAČKI SUD U SPLITU</w:t>
      </w:r>
    </w:p>
    <w:p w:rsidRDefault="007C2868" w:rsidP="007C2868" w:rsidR="007C2868" w:rsidRPr="007C2868">
      <w:pPr>
        <w:rPr>
          <w:b/>
          <w:sz w:val="22"/>
          <w:szCs w:val="22"/>
        </w:rPr>
      </w:pPr>
      <w:r w:rsidRPr="007C2868">
        <w:rPr>
          <w:b/>
          <w:sz w:val="22"/>
          <w:szCs w:val="22"/>
        </w:rPr>
        <w:t xml:space="preserve">   STALNA SLUŽBA </w:t>
      </w:r>
      <w:smartTag w:element="City" w:uri="urn:schemas-microsoft-com:office:smarttags">
        <w:smartTag w:element="place" w:uri="urn:schemas-microsoft-com:office:smarttags">
          <w:r w:rsidRPr="007C2868">
            <w:rPr>
              <w:b/>
              <w:sz w:val="22"/>
              <w:szCs w:val="22"/>
            </w:rPr>
            <w:t>DUBROVNIK</w:t>
          </w:r>
        </w:smartTag>
      </w:smartTag>
    </w:p>
    <w:p w:rsidRDefault="007C2868" w:rsidP="007C2868" w:rsidR="007C2868" w:rsidRPr="007C2868">
      <w:pPr>
        <w:rPr>
          <w:b/>
          <w:sz w:val="22"/>
          <w:szCs w:val="22"/>
        </w:rPr>
      </w:pPr>
      <w:r w:rsidRPr="007C2868">
        <w:rPr>
          <w:b/>
          <w:sz w:val="22"/>
          <w:szCs w:val="22"/>
        </w:rPr>
        <w:t xml:space="preserve">     Dr. A. Starčevića 23, </w:t>
      </w:r>
      <w:smartTag w:element="City" w:uri="urn:schemas-microsoft-com:office:smarttags">
        <w:smartTag w:element="place" w:uri="urn:schemas-microsoft-com:office:smarttags">
          <w:r w:rsidRPr="007C2868">
            <w:rPr>
              <w:b/>
              <w:sz w:val="22"/>
              <w:szCs w:val="22"/>
            </w:rPr>
            <w:t>Dubrovnik</w:t>
          </w:r>
        </w:smartTag>
      </w:smartTag>
    </w:p>
    <w:p w:rsidRDefault="00C15A22" w:rsidP="00C15A22" w:rsidR="00C15A22">
      <w:pPr>
        <w:jc w:val="right"/>
        <w:rPr>
          <w:b/>
          <w:sz w:val="22"/>
          <w:szCs w:val="22"/>
        </w:rPr>
      </w:pPr>
      <w:proofErr w:type="spellStart"/>
      <w:r w:rsidRPr="00DA4373">
        <w:rPr>
          <w:b/>
          <w:sz w:val="22"/>
          <w:szCs w:val="22"/>
        </w:rPr>
        <w:t>Posl</w:t>
      </w:r>
      <w:proofErr w:type="spellEnd"/>
      <w:r w:rsidRPr="00DA4373">
        <w:rPr>
          <w:b/>
          <w:sz w:val="22"/>
          <w:szCs w:val="22"/>
        </w:rPr>
        <w:t>. br. 6-St.</w:t>
      </w:r>
      <w:r w:rsidR="000E3A4E">
        <w:rPr>
          <w:b/>
          <w:sz w:val="22"/>
          <w:szCs w:val="22"/>
        </w:rPr>
        <w:t>4</w:t>
      </w:r>
      <w:r w:rsidR="004F2549">
        <w:rPr>
          <w:b/>
          <w:sz w:val="22"/>
          <w:szCs w:val="22"/>
        </w:rPr>
        <w:t>2</w:t>
      </w:r>
      <w:r w:rsidRPr="00DA4373">
        <w:rPr>
          <w:b/>
          <w:sz w:val="22"/>
          <w:szCs w:val="22"/>
        </w:rPr>
        <w:t>/201</w:t>
      </w:r>
      <w:r w:rsidR="000E3A4E">
        <w:rPr>
          <w:b/>
          <w:sz w:val="22"/>
          <w:szCs w:val="22"/>
        </w:rPr>
        <w:t>2</w:t>
      </w:r>
      <w:r>
        <w:rPr>
          <w:b/>
          <w:sz w:val="22"/>
          <w:szCs w:val="22"/>
        </w:rPr>
        <w:t>-</w:t>
      </w:r>
      <w:r w:rsidR="000E3A4E">
        <w:rPr>
          <w:b/>
          <w:sz w:val="22"/>
          <w:szCs w:val="22"/>
        </w:rPr>
        <w:t>224</w:t>
      </w:r>
    </w:p>
    <w:p w:rsidRDefault="000E3A4E" w:rsidP="00C15A22" w:rsidR="000E3A4E">
      <w:pPr>
        <w:jc w:val="right"/>
        <w:rPr>
          <w:b/>
          <w:sz w:val="22"/>
          <w:szCs w:val="22"/>
        </w:rPr>
      </w:pPr>
    </w:p>
    <w:p w:rsidRDefault="00C15A22" w:rsidP="00C15A22" w:rsidR="00C15A22" w:rsidRPr="00476859">
      <w:pPr>
        <w:jc w:val="right"/>
        <w:rPr>
          <w:b/>
          <w:sz w:val="22"/>
          <w:szCs w:val="22"/>
        </w:rPr>
      </w:pPr>
    </w:p>
    <w:p w:rsidRDefault="00C15A22" w:rsidP="00C15A22" w:rsidR="001E05E8">
      <w:pPr>
        <w:jc w:val="center"/>
        <w:rPr>
          <w:b/>
          <w:sz w:val="22"/>
          <w:szCs w:val="22"/>
        </w:rPr>
      </w:pPr>
      <w:r w:rsidRPr="00476859">
        <w:rPr>
          <w:b/>
          <w:sz w:val="22"/>
          <w:szCs w:val="22"/>
        </w:rPr>
        <w:t xml:space="preserve">R </w:t>
      </w:r>
      <w:r w:rsidR="001E05E8">
        <w:rPr>
          <w:b/>
          <w:sz w:val="22"/>
          <w:szCs w:val="22"/>
        </w:rPr>
        <w:t>E P U B L I K A    H R V A T S K A</w:t>
      </w:r>
    </w:p>
    <w:p w:rsidRDefault="001E05E8" w:rsidP="00C15A22" w:rsidR="001E05E8" w:rsidRPr="002543F4">
      <w:pPr>
        <w:jc w:val="center"/>
        <w:rPr>
          <w:b/>
          <w:sz w:val="16"/>
          <w:szCs w:val="16"/>
        </w:rPr>
      </w:pPr>
    </w:p>
    <w:p w:rsidRDefault="00F2255B" w:rsidP="00C15A22" w:rsidR="00C15A22" w:rsidRPr="0047685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Z A K L J U Č A K</w:t>
      </w:r>
    </w:p>
    <w:p w:rsidRDefault="00C15A22" w:rsidP="00C15A22" w:rsidR="00C15A22" w:rsidRPr="00476859">
      <w:pPr>
        <w:jc w:val="center"/>
        <w:rPr>
          <w:b/>
          <w:sz w:val="22"/>
          <w:szCs w:val="22"/>
        </w:rPr>
      </w:pPr>
    </w:p>
    <w:p w:rsidRDefault="00C15A22" w:rsidP="00C15A22" w:rsidR="00C15A22" w:rsidRPr="00185F11">
      <w:pPr>
        <w:jc w:val="both"/>
        <w:rPr>
          <w:sz w:val="22"/>
          <w:szCs w:val="22"/>
        </w:rPr>
      </w:pPr>
      <w:r w:rsidRPr="00476859">
        <w:rPr>
          <w:sz w:val="22"/>
          <w:szCs w:val="22"/>
        </w:rPr>
        <w:tab/>
        <w:t>Trgovački sud u Splitu, stalna služba u Dubrovniku, po stečajnom sucu tog suda Srđanu Gavraniću</w:t>
      </w:r>
      <w:r w:rsidRPr="007F01FC">
        <w:rPr>
          <w:sz w:val="22"/>
          <w:szCs w:val="22"/>
        </w:rPr>
        <w:t xml:space="preserve">, kao sucu pojedincu, </w:t>
      </w:r>
      <w:r w:rsidR="007458AE">
        <w:rPr>
          <w:sz w:val="22"/>
          <w:szCs w:val="22"/>
        </w:rPr>
        <w:t xml:space="preserve">u stečajnom postupku nad dužnikom </w:t>
      </w:r>
      <w:r w:rsidR="009C7D95" w:rsidRPr="009C7D95">
        <w:rPr>
          <w:sz w:val="22"/>
          <w:szCs w:val="22"/>
        </w:rPr>
        <w:t>STANOGRADNJA d.o.o. za trgovinu i usluge „u stečaju“, Dubrovnik, Dr. Ante Starčevića 74, MBS: 060143878, OIB 95455944987, zastupano po stečajnom upravitelju Ivanki Sušić iz Dubrovnika</w:t>
      </w:r>
      <w:r w:rsidR="004F2549" w:rsidRPr="004F2549">
        <w:rPr>
          <w:sz w:val="22"/>
          <w:szCs w:val="22"/>
        </w:rPr>
        <w:t>, zastupano po stečajnom upravitelju Ivanki Sušić iz Dubrovnika</w:t>
      </w:r>
      <w:r w:rsidR="007C2868" w:rsidRPr="007C2868">
        <w:rPr>
          <w:sz w:val="22"/>
          <w:szCs w:val="22"/>
        </w:rPr>
        <w:t xml:space="preserve">, </w:t>
      </w:r>
      <w:r w:rsidRPr="00185F11">
        <w:rPr>
          <w:sz w:val="22"/>
          <w:szCs w:val="22"/>
        </w:rPr>
        <w:t xml:space="preserve">dana </w:t>
      </w:r>
      <w:r w:rsidR="009C7D95">
        <w:rPr>
          <w:sz w:val="22"/>
          <w:szCs w:val="22"/>
        </w:rPr>
        <w:t>4</w:t>
      </w:r>
      <w:r w:rsidRPr="00185F11">
        <w:rPr>
          <w:sz w:val="22"/>
          <w:szCs w:val="22"/>
        </w:rPr>
        <w:t xml:space="preserve">. </w:t>
      </w:r>
      <w:r w:rsidR="009C7D95">
        <w:rPr>
          <w:sz w:val="22"/>
          <w:szCs w:val="22"/>
        </w:rPr>
        <w:t>studenog</w:t>
      </w:r>
      <w:r w:rsidRPr="00185F11">
        <w:rPr>
          <w:sz w:val="22"/>
          <w:szCs w:val="22"/>
        </w:rPr>
        <w:t xml:space="preserve"> 201</w:t>
      </w:r>
      <w:r w:rsidR="009C7D95">
        <w:rPr>
          <w:sz w:val="22"/>
          <w:szCs w:val="22"/>
        </w:rPr>
        <w:t>6</w:t>
      </w:r>
      <w:r w:rsidRPr="00185F11">
        <w:rPr>
          <w:sz w:val="22"/>
          <w:szCs w:val="22"/>
        </w:rPr>
        <w:t>. godine</w:t>
      </w:r>
    </w:p>
    <w:p w:rsidRDefault="00B70172" w:rsidP="00B70172" w:rsidR="00B70172" w:rsidRPr="002543F4">
      <w:pPr>
        <w:jc w:val="both"/>
        <w:rPr>
          <w:sz w:val="16"/>
          <w:szCs w:val="16"/>
        </w:rPr>
      </w:pPr>
    </w:p>
    <w:p w:rsidRDefault="00B1204D" w:rsidP="00B70172" w:rsidR="00B1204D" w:rsidRPr="002543F4">
      <w:pPr>
        <w:jc w:val="both"/>
        <w:rPr>
          <w:sz w:val="16"/>
          <w:szCs w:val="16"/>
        </w:rPr>
      </w:pPr>
    </w:p>
    <w:p w:rsidRDefault="00F2255B" w:rsidP="00CC6A83" w:rsidR="00CC6A83" w:rsidRPr="00F80C1C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z a k l j u č i o </w:t>
      </w:r>
      <w:r w:rsidR="00CC6A83" w:rsidRPr="00F80C1C">
        <w:rPr>
          <w:b/>
          <w:sz w:val="22"/>
          <w:szCs w:val="22"/>
        </w:rPr>
        <w:t xml:space="preserve">  j e</w:t>
      </w:r>
    </w:p>
    <w:p w:rsidRDefault="00CC6A83" w:rsidP="000F6518" w:rsidR="000F6518" w:rsidRPr="00D96747">
      <w:pPr>
        <w:jc w:val="center"/>
        <w:rPr>
          <w:b/>
          <w:sz w:val="22"/>
          <w:szCs w:val="22"/>
        </w:rPr>
      </w:pPr>
      <w:r w:rsidRPr="00F80C1C">
        <w:rPr>
          <w:b/>
          <w:sz w:val="22"/>
          <w:szCs w:val="22"/>
        </w:rPr>
        <w:tab/>
      </w:r>
    </w:p>
    <w:p w:rsidRDefault="00F2255B" w:rsidP="007F5902" w:rsidR="007F5902" w:rsidRPr="008B744F">
      <w:pPr>
        <w:jc w:val="both"/>
        <w:rPr>
          <w:sz w:val="22"/>
          <w:szCs w:val="22"/>
        </w:rPr>
      </w:pPr>
      <w:r w:rsidRPr="00F2255B">
        <w:rPr>
          <w:sz w:val="22"/>
          <w:szCs w:val="22"/>
        </w:rPr>
        <w:tab/>
      </w:r>
      <w:r w:rsidR="007F5902">
        <w:rPr>
          <w:sz w:val="22"/>
          <w:szCs w:val="22"/>
        </w:rPr>
        <w:t xml:space="preserve">Ovlašćuje </w:t>
      </w:r>
      <w:r w:rsidR="007F5902" w:rsidRPr="008B744F">
        <w:rPr>
          <w:sz w:val="22"/>
          <w:szCs w:val="22"/>
        </w:rPr>
        <w:t>se stečajn</w:t>
      </w:r>
      <w:r w:rsidR="007F5902">
        <w:rPr>
          <w:sz w:val="22"/>
          <w:szCs w:val="22"/>
        </w:rPr>
        <w:t>i</w:t>
      </w:r>
      <w:r w:rsidR="007F5902" w:rsidRPr="008B744F">
        <w:rPr>
          <w:sz w:val="22"/>
          <w:szCs w:val="22"/>
        </w:rPr>
        <w:t xml:space="preserve"> upravitelj kod banke otvoriti odgovarajući račun za stečajnu masu stečajnog dužnika </w:t>
      </w:r>
      <w:r w:rsidR="009C7D95" w:rsidRPr="009C7D95">
        <w:rPr>
          <w:sz w:val="22"/>
          <w:szCs w:val="22"/>
        </w:rPr>
        <w:t>STANOGRADNJA d.o.o. za trgovinu i usluge „u stečaju“, Dubrovnik, Dr. Ante Starčevića 74, MBS: 060143878, OIB 95455944987, zastupano po stečajnom upravitelju Ivanki Sušić iz Dubrovnika</w:t>
      </w:r>
      <w:r w:rsidR="009C7D95">
        <w:rPr>
          <w:sz w:val="22"/>
          <w:szCs w:val="22"/>
        </w:rPr>
        <w:t>.</w:t>
      </w:r>
    </w:p>
    <w:p w:rsidRDefault="007F5902" w:rsidP="007F5902" w:rsidR="007F5902" w:rsidRPr="00CA1588">
      <w:pPr>
        <w:jc w:val="both"/>
        <w:rPr>
          <w:sz w:val="16"/>
          <w:szCs w:val="16"/>
        </w:rPr>
      </w:pPr>
    </w:p>
    <w:p w:rsidRDefault="007F5902" w:rsidP="007F5902" w:rsidR="007F5902" w:rsidRPr="00CA1588">
      <w:pPr>
        <w:jc w:val="both"/>
        <w:rPr>
          <w:sz w:val="16"/>
          <w:szCs w:val="16"/>
        </w:rPr>
      </w:pPr>
    </w:p>
    <w:p w:rsidRDefault="007F5902" w:rsidP="007F5902" w:rsidR="007F5902" w:rsidRPr="008B744F">
      <w:pPr>
        <w:jc w:val="center"/>
        <w:rPr>
          <w:b/>
          <w:sz w:val="22"/>
          <w:szCs w:val="22"/>
        </w:rPr>
      </w:pPr>
      <w:r w:rsidRPr="008B744F">
        <w:rPr>
          <w:b/>
          <w:sz w:val="22"/>
          <w:szCs w:val="22"/>
        </w:rPr>
        <w:t>Obrazloženje</w:t>
      </w:r>
    </w:p>
    <w:p w:rsidRDefault="007F5902" w:rsidP="007F5902" w:rsidR="007F5902" w:rsidRPr="008B744F">
      <w:pPr>
        <w:jc w:val="center"/>
        <w:rPr>
          <w:b/>
          <w:sz w:val="22"/>
          <w:szCs w:val="22"/>
        </w:rPr>
      </w:pPr>
    </w:p>
    <w:p w:rsidRDefault="007F5902" w:rsidP="007F5902" w:rsidR="00F04C63">
      <w:pPr>
        <w:jc w:val="both"/>
        <w:rPr>
          <w:sz w:val="22"/>
          <w:szCs w:val="22"/>
        </w:rPr>
      </w:pPr>
      <w:r w:rsidRPr="008B744F">
        <w:rPr>
          <w:b/>
          <w:sz w:val="22"/>
          <w:szCs w:val="22"/>
        </w:rPr>
        <w:tab/>
      </w:r>
      <w:r w:rsidRPr="008B744F">
        <w:rPr>
          <w:sz w:val="22"/>
          <w:szCs w:val="22"/>
        </w:rPr>
        <w:t xml:space="preserve">Rješenjem Trgovačkog suda u Dubrovniku posl.br. </w:t>
      </w:r>
      <w:r w:rsidR="00ED6EE1">
        <w:rPr>
          <w:sz w:val="22"/>
          <w:szCs w:val="22"/>
        </w:rPr>
        <w:t>St.</w:t>
      </w:r>
      <w:r w:rsidR="00736945">
        <w:rPr>
          <w:sz w:val="22"/>
          <w:szCs w:val="22"/>
        </w:rPr>
        <w:t>42</w:t>
      </w:r>
      <w:r w:rsidR="00ED6EE1" w:rsidRPr="00ED6EE1">
        <w:rPr>
          <w:sz w:val="22"/>
          <w:szCs w:val="22"/>
        </w:rPr>
        <w:t>/201</w:t>
      </w:r>
      <w:r w:rsidR="00736945">
        <w:rPr>
          <w:sz w:val="22"/>
          <w:szCs w:val="22"/>
        </w:rPr>
        <w:t>2</w:t>
      </w:r>
      <w:r w:rsidR="00ED6EE1" w:rsidRPr="00ED6EE1">
        <w:rPr>
          <w:sz w:val="22"/>
          <w:szCs w:val="22"/>
        </w:rPr>
        <w:t>-</w:t>
      </w:r>
      <w:r w:rsidR="00736945">
        <w:rPr>
          <w:sz w:val="22"/>
          <w:szCs w:val="22"/>
        </w:rPr>
        <w:t>210</w:t>
      </w:r>
      <w:r w:rsidR="00ED6EE1">
        <w:rPr>
          <w:b/>
          <w:sz w:val="22"/>
          <w:szCs w:val="22"/>
        </w:rPr>
        <w:t xml:space="preserve"> </w:t>
      </w:r>
      <w:r w:rsidRPr="008B744F">
        <w:rPr>
          <w:sz w:val="22"/>
          <w:szCs w:val="22"/>
        </w:rPr>
        <w:t xml:space="preserve">od </w:t>
      </w:r>
      <w:r w:rsidR="002D1362">
        <w:rPr>
          <w:sz w:val="22"/>
          <w:szCs w:val="22"/>
        </w:rPr>
        <w:t>2</w:t>
      </w:r>
      <w:r w:rsidR="00736945">
        <w:rPr>
          <w:sz w:val="22"/>
          <w:szCs w:val="22"/>
        </w:rPr>
        <w:t>7</w:t>
      </w:r>
      <w:r w:rsidRPr="008B744F">
        <w:rPr>
          <w:sz w:val="22"/>
          <w:szCs w:val="22"/>
        </w:rPr>
        <w:t xml:space="preserve">. </w:t>
      </w:r>
      <w:r w:rsidR="00736945">
        <w:rPr>
          <w:sz w:val="22"/>
          <w:szCs w:val="22"/>
        </w:rPr>
        <w:t>svibnja</w:t>
      </w:r>
      <w:r w:rsidRPr="008B744F">
        <w:rPr>
          <w:sz w:val="22"/>
          <w:szCs w:val="22"/>
        </w:rPr>
        <w:t xml:space="preserve"> 201</w:t>
      </w:r>
      <w:r w:rsidR="00736945">
        <w:rPr>
          <w:sz w:val="22"/>
          <w:szCs w:val="22"/>
        </w:rPr>
        <w:t>4</w:t>
      </w:r>
      <w:r w:rsidRPr="008B744F">
        <w:rPr>
          <w:sz w:val="22"/>
          <w:szCs w:val="22"/>
        </w:rPr>
        <w:t xml:space="preserve">. godine </w:t>
      </w:r>
      <w:r>
        <w:rPr>
          <w:sz w:val="22"/>
          <w:szCs w:val="22"/>
        </w:rPr>
        <w:t xml:space="preserve">zaključen </w:t>
      </w:r>
      <w:r w:rsidR="00F04C63">
        <w:rPr>
          <w:sz w:val="22"/>
          <w:szCs w:val="22"/>
        </w:rPr>
        <w:t xml:space="preserve">je </w:t>
      </w:r>
      <w:r>
        <w:rPr>
          <w:sz w:val="22"/>
          <w:szCs w:val="22"/>
        </w:rPr>
        <w:t xml:space="preserve">stečajni postupak nad dužnikom </w:t>
      </w:r>
      <w:r w:rsidR="00736945" w:rsidRPr="00736945">
        <w:rPr>
          <w:sz w:val="22"/>
          <w:szCs w:val="22"/>
        </w:rPr>
        <w:t>STANOGRADNJA d.o.o. za trgovinu i usluge „u stečaju“, Dubrovnik</w:t>
      </w:r>
      <w:r w:rsidR="00F04C63">
        <w:rPr>
          <w:sz w:val="22"/>
          <w:szCs w:val="22"/>
        </w:rPr>
        <w:t>.</w:t>
      </w:r>
    </w:p>
    <w:p w:rsidRDefault="00F04C63" w:rsidP="007F5902" w:rsidR="00F04C63" w:rsidRPr="00F04C63">
      <w:pPr>
        <w:jc w:val="both"/>
        <w:rPr>
          <w:sz w:val="16"/>
          <w:szCs w:val="16"/>
        </w:rPr>
      </w:pPr>
    </w:p>
    <w:p w:rsidRDefault="007F5902" w:rsidP="007F5902" w:rsidR="007F5902" w:rsidRPr="008B744F">
      <w:pPr>
        <w:jc w:val="both"/>
        <w:rPr>
          <w:sz w:val="22"/>
          <w:szCs w:val="22"/>
        </w:rPr>
      </w:pPr>
      <w:r w:rsidRPr="008B744F">
        <w:rPr>
          <w:sz w:val="22"/>
          <w:szCs w:val="22"/>
        </w:rPr>
        <w:tab/>
        <w:t xml:space="preserve">U smislu čl. </w:t>
      </w:r>
      <w:r w:rsidR="00CC49A9">
        <w:rPr>
          <w:sz w:val="22"/>
          <w:szCs w:val="22"/>
        </w:rPr>
        <w:t>13</w:t>
      </w:r>
      <w:r w:rsidR="00C136E5">
        <w:rPr>
          <w:sz w:val="22"/>
          <w:szCs w:val="22"/>
        </w:rPr>
        <w:t>3</w:t>
      </w:r>
      <w:r w:rsidRPr="008B744F">
        <w:rPr>
          <w:sz w:val="22"/>
          <w:szCs w:val="22"/>
        </w:rPr>
        <w:t xml:space="preserve">. st. </w:t>
      </w:r>
      <w:r w:rsidR="00160913">
        <w:rPr>
          <w:sz w:val="22"/>
          <w:szCs w:val="22"/>
        </w:rPr>
        <w:t>4</w:t>
      </w:r>
      <w:r w:rsidRPr="008B744F">
        <w:rPr>
          <w:sz w:val="22"/>
          <w:szCs w:val="22"/>
        </w:rPr>
        <w:t xml:space="preserve">. u vezi s čl. </w:t>
      </w:r>
      <w:r w:rsidR="00160913">
        <w:rPr>
          <w:sz w:val="22"/>
          <w:szCs w:val="22"/>
        </w:rPr>
        <w:t>28</w:t>
      </w:r>
      <w:r w:rsidRPr="008B744F">
        <w:rPr>
          <w:sz w:val="22"/>
          <w:szCs w:val="22"/>
        </w:rPr>
        <w:t xml:space="preserve">9. st. 4. </w:t>
      </w:r>
      <w:r w:rsidRPr="008A0AC2">
        <w:rPr>
          <w:sz w:val="22"/>
          <w:szCs w:val="22"/>
        </w:rPr>
        <w:t>Stečajn</w:t>
      </w:r>
      <w:r>
        <w:rPr>
          <w:sz w:val="22"/>
          <w:szCs w:val="22"/>
        </w:rPr>
        <w:t>og</w:t>
      </w:r>
      <w:r w:rsidRPr="008A0AC2">
        <w:rPr>
          <w:sz w:val="22"/>
          <w:szCs w:val="22"/>
        </w:rPr>
        <w:t xml:space="preserve"> zakon</w:t>
      </w:r>
      <w:r>
        <w:rPr>
          <w:sz w:val="22"/>
          <w:szCs w:val="22"/>
        </w:rPr>
        <w:t>a</w:t>
      </w:r>
      <w:r w:rsidRPr="008A0AC2">
        <w:rPr>
          <w:sz w:val="22"/>
          <w:szCs w:val="22"/>
        </w:rPr>
        <w:t xml:space="preserve"> (NN </w:t>
      </w:r>
      <w:r w:rsidR="00160913">
        <w:rPr>
          <w:sz w:val="22"/>
          <w:szCs w:val="22"/>
        </w:rPr>
        <w:t>71</w:t>
      </w:r>
      <w:r w:rsidRPr="008A0AC2">
        <w:rPr>
          <w:sz w:val="22"/>
          <w:szCs w:val="22"/>
        </w:rPr>
        <w:t>/</w:t>
      </w:r>
      <w:r w:rsidR="00160913">
        <w:rPr>
          <w:sz w:val="22"/>
          <w:szCs w:val="22"/>
        </w:rPr>
        <w:t>15</w:t>
      </w:r>
      <w:r w:rsidR="00F04C63">
        <w:rPr>
          <w:sz w:val="22"/>
          <w:szCs w:val="22"/>
        </w:rPr>
        <w:t xml:space="preserve">, </w:t>
      </w:r>
      <w:r w:rsidRPr="00C61205">
        <w:rPr>
          <w:sz w:val="22"/>
          <w:szCs w:val="22"/>
        </w:rPr>
        <w:t>dalje</w:t>
      </w:r>
      <w:r w:rsidRPr="008A0AC2">
        <w:rPr>
          <w:sz w:val="22"/>
          <w:szCs w:val="22"/>
        </w:rPr>
        <w:t xml:space="preserve"> u tekstu: SZ)</w:t>
      </w:r>
      <w:r>
        <w:rPr>
          <w:sz w:val="22"/>
          <w:szCs w:val="22"/>
        </w:rPr>
        <w:t xml:space="preserve"> </w:t>
      </w:r>
      <w:r w:rsidRPr="008B744F">
        <w:rPr>
          <w:sz w:val="22"/>
          <w:szCs w:val="22"/>
        </w:rPr>
        <w:t xml:space="preserve">stečajni upravitelj je ovlašten, kad je to potrebno radi poduzimanja radnji prikupljanja sredstava koja ulaze u stečajnu masu i podmirenja obveza, na temelju zaključka stečajnog suca otvoriti kod banke odgovarajući račun. </w:t>
      </w:r>
    </w:p>
    <w:p w:rsidRDefault="007F5902" w:rsidP="007F5902" w:rsidR="007F5902" w:rsidRPr="009E06BF">
      <w:pPr>
        <w:jc w:val="both"/>
        <w:rPr>
          <w:sz w:val="16"/>
          <w:szCs w:val="16"/>
        </w:rPr>
      </w:pPr>
    </w:p>
    <w:p w:rsidRDefault="007F5902" w:rsidP="007F5902" w:rsidR="007F5902" w:rsidRPr="008B744F">
      <w:pPr>
        <w:jc w:val="both"/>
        <w:rPr>
          <w:sz w:val="22"/>
          <w:szCs w:val="22"/>
        </w:rPr>
      </w:pPr>
      <w:r w:rsidRPr="008B744F">
        <w:rPr>
          <w:sz w:val="22"/>
          <w:szCs w:val="22"/>
        </w:rPr>
        <w:tab/>
        <w:t xml:space="preserve">Stečajni upravitelj je podneskom od </w:t>
      </w:r>
      <w:r w:rsidR="00805010">
        <w:rPr>
          <w:sz w:val="22"/>
          <w:szCs w:val="22"/>
        </w:rPr>
        <w:t>3</w:t>
      </w:r>
      <w:r w:rsidR="009970CF">
        <w:rPr>
          <w:sz w:val="22"/>
          <w:szCs w:val="22"/>
        </w:rPr>
        <w:t xml:space="preserve">. </w:t>
      </w:r>
      <w:r w:rsidR="00805010">
        <w:rPr>
          <w:sz w:val="22"/>
          <w:szCs w:val="22"/>
        </w:rPr>
        <w:t xml:space="preserve">studenog </w:t>
      </w:r>
      <w:r w:rsidR="009970CF">
        <w:rPr>
          <w:sz w:val="22"/>
          <w:szCs w:val="22"/>
        </w:rPr>
        <w:t>201</w:t>
      </w:r>
      <w:r w:rsidR="00D112E6">
        <w:rPr>
          <w:sz w:val="22"/>
          <w:szCs w:val="22"/>
        </w:rPr>
        <w:t>6</w:t>
      </w:r>
      <w:r w:rsidRPr="008B744F">
        <w:rPr>
          <w:sz w:val="22"/>
          <w:szCs w:val="22"/>
        </w:rPr>
        <w:t>. godine</w:t>
      </w:r>
      <w:r>
        <w:rPr>
          <w:sz w:val="22"/>
          <w:szCs w:val="22"/>
        </w:rPr>
        <w:t xml:space="preserve"> </w:t>
      </w:r>
      <w:r w:rsidRPr="008B744F">
        <w:rPr>
          <w:sz w:val="22"/>
          <w:szCs w:val="22"/>
        </w:rPr>
        <w:t xml:space="preserve">predložio </w:t>
      </w:r>
      <w:r w:rsidR="00D112E6">
        <w:rPr>
          <w:sz w:val="22"/>
          <w:szCs w:val="22"/>
        </w:rPr>
        <w:t xml:space="preserve">odobriti </w:t>
      </w:r>
      <w:r w:rsidR="001F7A66">
        <w:rPr>
          <w:sz w:val="22"/>
          <w:szCs w:val="22"/>
        </w:rPr>
        <w:t>otvaranj</w:t>
      </w:r>
      <w:r w:rsidR="00D112E6">
        <w:rPr>
          <w:sz w:val="22"/>
          <w:szCs w:val="22"/>
        </w:rPr>
        <w:t>e</w:t>
      </w:r>
      <w:r w:rsidR="001F7A66">
        <w:rPr>
          <w:sz w:val="22"/>
          <w:szCs w:val="22"/>
        </w:rPr>
        <w:t xml:space="preserve"> </w:t>
      </w:r>
      <w:r w:rsidRPr="008B744F">
        <w:rPr>
          <w:sz w:val="22"/>
          <w:szCs w:val="22"/>
        </w:rPr>
        <w:t>račun</w:t>
      </w:r>
      <w:r w:rsidR="001F7A66">
        <w:rPr>
          <w:sz w:val="22"/>
          <w:szCs w:val="22"/>
        </w:rPr>
        <w:t>a</w:t>
      </w:r>
      <w:r w:rsidRPr="008B744F">
        <w:rPr>
          <w:sz w:val="22"/>
          <w:szCs w:val="22"/>
        </w:rPr>
        <w:t xml:space="preserve"> stečajne mase</w:t>
      </w:r>
      <w:r w:rsidR="00805010">
        <w:rPr>
          <w:sz w:val="22"/>
          <w:szCs w:val="22"/>
        </w:rPr>
        <w:t xml:space="preserve"> zbog naplate parničnih troškova i plaćanja pristojbe</w:t>
      </w:r>
      <w:r w:rsidRPr="008B744F">
        <w:rPr>
          <w:sz w:val="22"/>
          <w:szCs w:val="22"/>
        </w:rPr>
        <w:t>.</w:t>
      </w:r>
    </w:p>
    <w:p w:rsidRDefault="007F5902" w:rsidP="007F5902" w:rsidR="007F5902" w:rsidRPr="00CA1588">
      <w:pPr>
        <w:jc w:val="both"/>
        <w:rPr>
          <w:sz w:val="16"/>
          <w:szCs w:val="16"/>
        </w:rPr>
      </w:pPr>
    </w:p>
    <w:p w:rsidRDefault="007F5902" w:rsidP="00805010" w:rsidR="007F5902">
      <w:pPr>
        <w:jc w:val="both"/>
        <w:rPr>
          <w:sz w:val="22"/>
          <w:szCs w:val="22"/>
        </w:rPr>
      </w:pPr>
      <w:r w:rsidRPr="008B744F">
        <w:rPr>
          <w:sz w:val="22"/>
          <w:szCs w:val="22"/>
        </w:rPr>
        <w:tab/>
        <w:t>Zbog navedenog, na temelju spomenutih propisa, odlučeno je kao u izreci.</w:t>
      </w:r>
    </w:p>
    <w:p w:rsidRDefault="007F5902" w:rsidP="007F5902" w:rsidR="007F5902">
      <w:pPr>
        <w:jc w:val="both"/>
        <w:rPr>
          <w:sz w:val="22"/>
          <w:szCs w:val="22"/>
        </w:rPr>
      </w:pPr>
    </w:p>
    <w:p w:rsidRDefault="007F5902" w:rsidP="007F5902" w:rsidR="007F5902" w:rsidRPr="00CA1588">
      <w:pPr>
        <w:jc w:val="center"/>
        <w:rPr>
          <w:b/>
          <w:sz w:val="22"/>
          <w:szCs w:val="22"/>
        </w:rPr>
      </w:pPr>
      <w:r w:rsidRPr="00CA1588">
        <w:rPr>
          <w:b/>
          <w:sz w:val="22"/>
          <w:szCs w:val="22"/>
        </w:rPr>
        <w:t xml:space="preserve">U Dubrovniku, dana </w:t>
      </w:r>
      <w:r w:rsidR="00B11372">
        <w:rPr>
          <w:b/>
          <w:sz w:val="22"/>
          <w:szCs w:val="22"/>
        </w:rPr>
        <w:t>4</w:t>
      </w:r>
      <w:r w:rsidRPr="00CA1588">
        <w:rPr>
          <w:b/>
          <w:sz w:val="22"/>
          <w:szCs w:val="22"/>
        </w:rPr>
        <w:t xml:space="preserve">. </w:t>
      </w:r>
      <w:r w:rsidR="00B11372">
        <w:rPr>
          <w:b/>
          <w:sz w:val="22"/>
          <w:szCs w:val="22"/>
        </w:rPr>
        <w:t>studenog</w:t>
      </w:r>
      <w:r w:rsidRPr="00CA1588">
        <w:rPr>
          <w:b/>
          <w:sz w:val="22"/>
          <w:szCs w:val="22"/>
        </w:rPr>
        <w:t xml:space="preserve"> 201</w:t>
      </w:r>
      <w:r w:rsidR="00D112E6">
        <w:rPr>
          <w:b/>
          <w:sz w:val="22"/>
          <w:szCs w:val="22"/>
        </w:rPr>
        <w:t>6</w:t>
      </w:r>
      <w:r w:rsidRPr="00CA1588">
        <w:rPr>
          <w:b/>
          <w:sz w:val="22"/>
          <w:szCs w:val="22"/>
        </w:rPr>
        <w:t>. godine</w:t>
      </w:r>
    </w:p>
    <w:p w:rsidRDefault="007F5902" w:rsidP="007F5902" w:rsidR="007F5902" w:rsidRPr="00CA1588">
      <w:pPr>
        <w:jc w:val="both"/>
        <w:rPr>
          <w:sz w:val="16"/>
          <w:szCs w:val="16"/>
        </w:rPr>
      </w:pPr>
    </w:p>
    <w:p w:rsidRDefault="007F5902" w:rsidP="007F5902" w:rsidR="007F5902" w:rsidRPr="008B744F">
      <w:pPr>
        <w:jc w:val="both"/>
        <w:rPr>
          <w:b/>
          <w:sz w:val="22"/>
          <w:szCs w:val="22"/>
        </w:rPr>
      </w:pPr>
      <w:r w:rsidRPr="008B744F">
        <w:rPr>
          <w:sz w:val="22"/>
          <w:szCs w:val="22"/>
        </w:rPr>
        <w:tab/>
      </w:r>
      <w:r w:rsidRPr="008B744F">
        <w:rPr>
          <w:sz w:val="22"/>
          <w:szCs w:val="22"/>
        </w:rPr>
        <w:tab/>
      </w:r>
      <w:r w:rsidRPr="008B744F">
        <w:rPr>
          <w:sz w:val="22"/>
          <w:szCs w:val="22"/>
        </w:rPr>
        <w:tab/>
      </w:r>
      <w:r w:rsidRPr="008B744F">
        <w:rPr>
          <w:sz w:val="22"/>
          <w:szCs w:val="22"/>
        </w:rPr>
        <w:tab/>
      </w:r>
      <w:r w:rsidRPr="008B744F">
        <w:rPr>
          <w:sz w:val="22"/>
          <w:szCs w:val="22"/>
        </w:rPr>
        <w:tab/>
      </w:r>
      <w:r w:rsidRPr="008B744F">
        <w:rPr>
          <w:sz w:val="22"/>
          <w:szCs w:val="22"/>
        </w:rPr>
        <w:tab/>
      </w:r>
      <w:r w:rsidRPr="008B744F">
        <w:rPr>
          <w:sz w:val="22"/>
          <w:szCs w:val="22"/>
        </w:rPr>
        <w:tab/>
      </w:r>
      <w:r w:rsidRPr="008B744F">
        <w:rPr>
          <w:sz w:val="22"/>
          <w:szCs w:val="22"/>
        </w:rPr>
        <w:tab/>
      </w:r>
      <w:r w:rsidRPr="008B744F">
        <w:rPr>
          <w:sz w:val="22"/>
          <w:szCs w:val="22"/>
        </w:rPr>
        <w:tab/>
      </w:r>
      <w:r w:rsidRPr="008B744F">
        <w:rPr>
          <w:b/>
          <w:sz w:val="22"/>
          <w:szCs w:val="22"/>
        </w:rPr>
        <w:t>Stečajni sudac:</w:t>
      </w:r>
    </w:p>
    <w:p w:rsidRDefault="007F5902" w:rsidP="007F5902" w:rsidR="007F5902" w:rsidRPr="00CA1588">
      <w:pPr>
        <w:jc w:val="both"/>
        <w:rPr>
          <w:b/>
          <w:sz w:val="16"/>
          <w:szCs w:val="16"/>
        </w:rPr>
      </w:pPr>
    </w:p>
    <w:p w:rsidRDefault="007F5902" w:rsidP="007F5902" w:rsidR="007F5902">
      <w:pPr>
        <w:jc w:val="both"/>
        <w:rPr>
          <w:b/>
          <w:sz w:val="22"/>
          <w:szCs w:val="22"/>
        </w:rPr>
      </w:pPr>
      <w:r w:rsidRPr="008B744F">
        <w:rPr>
          <w:b/>
          <w:sz w:val="22"/>
          <w:szCs w:val="22"/>
        </w:rPr>
        <w:tab/>
      </w:r>
      <w:r w:rsidRPr="008B744F">
        <w:rPr>
          <w:b/>
          <w:sz w:val="22"/>
          <w:szCs w:val="22"/>
        </w:rPr>
        <w:tab/>
      </w:r>
      <w:r w:rsidRPr="008B744F">
        <w:rPr>
          <w:b/>
          <w:sz w:val="22"/>
          <w:szCs w:val="22"/>
        </w:rPr>
        <w:tab/>
      </w:r>
      <w:r w:rsidRPr="008B744F">
        <w:rPr>
          <w:b/>
          <w:sz w:val="22"/>
          <w:szCs w:val="22"/>
        </w:rPr>
        <w:tab/>
      </w:r>
      <w:r w:rsidRPr="008B744F">
        <w:rPr>
          <w:b/>
          <w:sz w:val="22"/>
          <w:szCs w:val="22"/>
        </w:rPr>
        <w:tab/>
      </w:r>
      <w:r w:rsidRPr="008B744F">
        <w:rPr>
          <w:b/>
          <w:sz w:val="22"/>
          <w:szCs w:val="22"/>
        </w:rPr>
        <w:tab/>
      </w:r>
      <w:r w:rsidRPr="008B744F">
        <w:rPr>
          <w:b/>
          <w:sz w:val="22"/>
          <w:szCs w:val="22"/>
        </w:rPr>
        <w:tab/>
      </w:r>
      <w:r w:rsidRPr="008B744F">
        <w:rPr>
          <w:b/>
          <w:sz w:val="22"/>
          <w:szCs w:val="22"/>
        </w:rPr>
        <w:tab/>
      </w:r>
      <w:r w:rsidRPr="008B744F">
        <w:rPr>
          <w:b/>
          <w:sz w:val="22"/>
          <w:szCs w:val="22"/>
        </w:rPr>
        <w:tab/>
        <w:t>Srđan Gavranić</w:t>
      </w:r>
    </w:p>
    <w:p w:rsidRDefault="007F5902" w:rsidP="007F5902" w:rsidR="007F5902" w:rsidRPr="008B744F">
      <w:pPr>
        <w:jc w:val="both"/>
        <w:rPr>
          <w:b/>
          <w:sz w:val="22"/>
          <w:szCs w:val="22"/>
        </w:rPr>
      </w:pPr>
    </w:p>
    <w:p w:rsidRDefault="00B11372" w:rsidP="007F5902" w:rsidR="00B11372">
      <w:pPr>
        <w:jc w:val="both"/>
        <w:rPr>
          <w:b/>
          <w:sz w:val="22"/>
          <w:szCs w:val="22"/>
        </w:rPr>
      </w:pPr>
    </w:p>
    <w:p w:rsidRDefault="007F5902" w:rsidP="007F5902" w:rsidR="007F5902" w:rsidRPr="008B744F">
      <w:pPr>
        <w:jc w:val="both"/>
        <w:rPr>
          <w:b/>
          <w:sz w:val="22"/>
          <w:szCs w:val="22"/>
        </w:rPr>
      </w:pPr>
      <w:r w:rsidRPr="008B744F">
        <w:rPr>
          <w:b/>
          <w:sz w:val="22"/>
          <w:szCs w:val="22"/>
        </w:rPr>
        <w:t>POUKA O PRAVNOM LIJEKU</w:t>
      </w:r>
    </w:p>
    <w:p w:rsidRDefault="007F5902" w:rsidP="007F5902" w:rsidR="007F5902" w:rsidRPr="008B744F">
      <w:pPr>
        <w:jc w:val="both"/>
        <w:rPr>
          <w:sz w:val="22"/>
          <w:szCs w:val="22"/>
        </w:rPr>
      </w:pPr>
      <w:r w:rsidRPr="008B744F">
        <w:rPr>
          <w:sz w:val="22"/>
          <w:szCs w:val="22"/>
        </w:rPr>
        <w:t xml:space="preserve">Protiv ovog </w:t>
      </w:r>
      <w:r>
        <w:rPr>
          <w:sz w:val="22"/>
          <w:szCs w:val="22"/>
        </w:rPr>
        <w:t>zaključka</w:t>
      </w:r>
      <w:r w:rsidRPr="008B744F">
        <w:rPr>
          <w:sz w:val="22"/>
          <w:szCs w:val="22"/>
        </w:rPr>
        <w:t xml:space="preserve"> nije dopuštena </w:t>
      </w:r>
      <w:r w:rsidR="00B11372">
        <w:rPr>
          <w:sz w:val="22"/>
          <w:szCs w:val="22"/>
        </w:rPr>
        <w:t xml:space="preserve">posebna </w:t>
      </w:r>
      <w:r w:rsidRPr="008B744F">
        <w:rPr>
          <w:sz w:val="22"/>
          <w:szCs w:val="22"/>
        </w:rPr>
        <w:t xml:space="preserve">žalba. </w:t>
      </w:r>
    </w:p>
    <w:p w:rsidRDefault="007F5902" w:rsidP="007F5902" w:rsidR="007F5902" w:rsidRPr="00C8270E">
      <w:pPr>
        <w:jc w:val="both"/>
        <w:rPr>
          <w:b/>
          <w:sz w:val="16"/>
          <w:szCs w:val="16"/>
        </w:rPr>
      </w:pPr>
    </w:p>
    <w:p w:rsidRDefault="007F5902" w:rsidP="007F5902" w:rsidR="007F5902" w:rsidRPr="008B744F">
      <w:pPr>
        <w:jc w:val="both"/>
        <w:rPr>
          <w:b/>
          <w:sz w:val="22"/>
          <w:szCs w:val="22"/>
        </w:rPr>
      </w:pPr>
      <w:r w:rsidRPr="008B744F">
        <w:rPr>
          <w:b/>
          <w:sz w:val="22"/>
          <w:szCs w:val="22"/>
        </w:rPr>
        <w:t xml:space="preserve">DN-a </w:t>
      </w:r>
      <w:r w:rsidRPr="008B744F">
        <w:rPr>
          <w:sz w:val="22"/>
          <w:szCs w:val="22"/>
        </w:rPr>
        <w:t>(</w:t>
      </w:r>
      <w:r w:rsidR="00B11372">
        <w:rPr>
          <w:sz w:val="22"/>
          <w:szCs w:val="22"/>
        </w:rPr>
        <w:t>04</w:t>
      </w:r>
      <w:r w:rsidRPr="008B744F">
        <w:rPr>
          <w:sz w:val="22"/>
          <w:szCs w:val="22"/>
        </w:rPr>
        <w:t>.</w:t>
      </w:r>
      <w:r w:rsidR="00B11372">
        <w:rPr>
          <w:sz w:val="22"/>
          <w:szCs w:val="22"/>
        </w:rPr>
        <w:t>11</w:t>
      </w:r>
      <w:r w:rsidRPr="008B744F">
        <w:rPr>
          <w:sz w:val="22"/>
          <w:szCs w:val="22"/>
        </w:rPr>
        <w:t>.201</w:t>
      </w:r>
      <w:r w:rsidR="009970CF">
        <w:rPr>
          <w:sz w:val="22"/>
          <w:szCs w:val="22"/>
        </w:rPr>
        <w:t>6</w:t>
      </w:r>
      <w:r w:rsidRPr="008B744F">
        <w:rPr>
          <w:sz w:val="22"/>
          <w:szCs w:val="22"/>
        </w:rPr>
        <w:t>.g.)</w:t>
      </w:r>
      <w:r w:rsidRPr="008B744F">
        <w:rPr>
          <w:b/>
          <w:sz w:val="22"/>
          <w:szCs w:val="22"/>
        </w:rPr>
        <w:t>:</w:t>
      </w:r>
    </w:p>
    <w:p w:rsidRDefault="007F5902" w:rsidP="0072778E" w:rsidR="00B11372">
      <w:pPr>
        <w:ind w:left="360"/>
        <w:jc w:val="both"/>
        <w:rPr>
          <w:sz w:val="22"/>
          <w:szCs w:val="22"/>
        </w:rPr>
      </w:pPr>
      <w:r w:rsidRPr="008B744F">
        <w:rPr>
          <w:sz w:val="22"/>
          <w:szCs w:val="22"/>
        </w:rPr>
        <w:t>- stečajnom upravitelju</w:t>
      </w:r>
      <w:r w:rsidR="00B11372">
        <w:rPr>
          <w:sz w:val="22"/>
          <w:szCs w:val="22"/>
        </w:rPr>
        <w:t>,</w:t>
      </w:r>
    </w:p>
    <w:p w:rsidRDefault="00B11372" w:rsidP="0072778E" w:rsidR="000F6518" w:rsidRPr="00D96747">
      <w:pPr>
        <w:ind w:left="360"/>
        <w:jc w:val="both"/>
        <w:rPr>
          <w:bCs/>
          <w:sz w:val="16"/>
          <w:szCs w:val="16"/>
        </w:rPr>
      </w:pPr>
      <w:r>
        <w:rPr>
          <w:sz w:val="22"/>
          <w:szCs w:val="22"/>
        </w:rPr>
        <w:t>- e oglasna ploča</w:t>
      </w:r>
      <w:r w:rsidR="007F5902">
        <w:rPr>
          <w:sz w:val="22"/>
          <w:szCs w:val="22"/>
        </w:rPr>
        <w:t>.</w:t>
      </w:r>
    </w:p>
    <w:sectPr w:rsidSect="00B74368" w:rsidR="000F6518" w:rsidRPr="00D96747">
      <w:headerReference w:type="even" r:id="rId12"/>
      <w:headerReference w:type="default" r:id="rId13"/>
      <w:pgSz w:h="16838" w:w="11906"/>
      <w:pgMar w:gutter="0" w:footer="720" w:header="720" w:left="1797" w:bottom="709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55B89" w:rsidR="00255B89">
      <w:r>
        <w:separator/>
      </w:r>
    </w:p>
  </w:endnote>
  <w:endnote w:id="0" w:type="continuationSeparator">
    <w:p w:rsidRDefault="00255B89" w:rsidR="00255B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55B89" w:rsidR="00255B89">
      <w:r>
        <w:separator/>
      </w:r>
    </w:p>
  </w:footnote>
  <w:footnote w:id="0" w:type="continuationSeparator">
    <w:p w:rsidRDefault="00255B89" w:rsidR="00255B8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7014" w:rsidP="00E91F84" w:rsidR="0086701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67014" w:rsidR="0086701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7014" w:rsidP="00E91F84" w:rsidR="00867014" w:rsidRPr="00DA4373">
    <w:pPr>
      <w:pStyle w:val="Zaglavlje"/>
      <w:framePr w:y="1" w:xAlign="center" w:vAnchor="text" w:hAnchor="margin" w:wrap="around"/>
      <w:rPr>
        <w:rStyle w:val="Brojstranice"/>
        <w:sz w:val="20"/>
        <w:szCs w:val="20"/>
      </w:rPr>
    </w:pPr>
    <w:r w:rsidRPr="00DA4373">
      <w:rPr>
        <w:rStyle w:val="Brojstranice"/>
        <w:sz w:val="20"/>
        <w:szCs w:val="20"/>
      </w:rPr>
      <w:fldChar w:fldCharType="begin"/>
    </w:r>
    <w:r w:rsidRPr="00DA4373">
      <w:rPr>
        <w:rStyle w:val="Brojstranice"/>
        <w:sz w:val="20"/>
        <w:szCs w:val="20"/>
      </w:rPr>
      <w:instrText xml:space="preserve">PAGE  </w:instrText>
    </w:r>
    <w:r w:rsidRPr="00DA4373">
      <w:rPr>
        <w:rStyle w:val="Brojstranice"/>
        <w:sz w:val="20"/>
        <w:szCs w:val="20"/>
      </w:rPr>
      <w:fldChar w:fldCharType="separate"/>
    </w:r>
    <w:r w:rsidR="00736945">
      <w:rPr>
        <w:rStyle w:val="Brojstranice"/>
        <w:noProof/>
        <w:sz w:val="20"/>
        <w:szCs w:val="20"/>
      </w:rPr>
      <w:t>2</w:t>
    </w:r>
    <w:r w:rsidRPr="00DA4373">
      <w:rPr>
        <w:rStyle w:val="Brojstranice"/>
        <w:sz w:val="20"/>
        <w:szCs w:val="20"/>
      </w:rPr>
      <w:fldChar w:fldCharType="end"/>
    </w:r>
  </w:p>
  <w:p w:rsidRDefault="00867014" w:rsidP="00DA4373" w:rsidR="00867014">
    <w:pPr>
      <w:jc w:val="right"/>
      <w:rPr>
        <w:b/>
        <w:sz w:val="22"/>
        <w:szCs w:val="22"/>
      </w:rPr>
    </w:pPr>
    <w:proofErr w:type="spellStart"/>
    <w:r w:rsidRPr="00DA4373">
      <w:rPr>
        <w:b/>
        <w:sz w:val="22"/>
        <w:szCs w:val="22"/>
      </w:rPr>
      <w:t>Posl</w:t>
    </w:r>
    <w:proofErr w:type="spellEnd"/>
    <w:r w:rsidRPr="00DA4373">
      <w:rPr>
        <w:b/>
        <w:sz w:val="22"/>
        <w:szCs w:val="22"/>
      </w:rPr>
      <w:t>. br. 6-St.</w:t>
    </w:r>
    <w:r w:rsidR="001D7717">
      <w:rPr>
        <w:b/>
        <w:sz w:val="22"/>
        <w:szCs w:val="22"/>
      </w:rPr>
      <w:t>1</w:t>
    </w:r>
    <w:r w:rsidRPr="00DA4373">
      <w:rPr>
        <w:b/>
        <w:sz w:val="22"/>
        <w:szCs w:val="22"/>
      </w:rPr>
      <w:t>5/201</w:t>
    </w:r>
    <w:r w:rsidR="001D7717">
      <w:rPr>
        <w:b/>
        <w:sz w:val="22"/>
        <w:szCs w:val="22"/>
      </w:rPr>
      <w:t>4</w:t>
    </w:r>
    <w:r w:rsidRPr="00DA4373">
      <w:rPr>
        <w:b/>
        <w:sz w:val="22"/>
        <w:szCs w:val="22"/>
      </w:rPr>
      <w:t>-</w:t>
    </w:r>
    <w:r w:rsidR="00410D5D">
      <w:rPr>
        <w:b/>
        <w:sz w:val="22"/>
        <w:szCs w:val="22"/>
      </w:rPr>
      <w:t>100</w:t>
    </w:r>
  </w:p>
  <w:p w:rsidRDefault="00A5158C" w:rsidP="00DA4373" w:rsidR="00A5158C" w:rsidRPr="00476859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308A2"/>
    <w:multiLevelType w:val="hybridMultilevel"/>
    <w:tmpl w:val="50E4AD3E"/>
    <w:lvl w:tplc="A28C5042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20A0E0C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3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3A0A61BD"/>
    <w:multiLevelType w:val="hybridMultilevel"/>
    <w:tmpl w:val="8BCE0026"/>
    <w:lvl w:tplc="AFB8D9E4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66F4110"/>
    <w:multiLevelType w:val="hybridMultilevel"/>
    <w:tmpl w:val="0F00EA08"/>
    <w:lvl w:tplc="52760E04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7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8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7"/>
  </w:num>
  <w:num w:numId="3">
    <w:abstractNumId w:val="1"/>
  </w:num>
  <w:num w:numId="4">
    <w:abstractNumId w:val="8"/>
  </w:num>
  <w:num w:numId="5">
    <w:abstractNumId w:val="3"/>
  </w:num>
  <w:num w:numId="6">
    <w:abstractNumId w:val="5"/>
  </w:num>
  <w:num w:numId="7">
    <w:abstractNumId w:val="6"/>
  </w:num>
  <w:num w:numId="8">
    <w:abstractNumId w:val="0"/>
  </w:num>
  <w:num w:numId="9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62" w:val="textFit"/>
  <w:proofState w:grammar="clean" w:spelling="clean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42332"/>
    <w:rsid w:val="0005784F"/>
    <w:rsid w:val="00063242"/>
    <w:rsid w:val="00064E57"/>
    <w:rsid w:val="00073AF6"/>
    <w:rsid w:val="000B3478"/>
    <w:rsid w:val="000C53DA"/>
    <w:rsid w:val="000E3A4E"/>
    <w:rsid w:val="000F33EE"/>
    <w:rsid w:val="000F6518"/>
    <w:rsid w:val="00105FEC"/>
    <w:rsid w:val="00107936"/>
    <w:rsid w:val="00124189"/>
    <w:rsid w:val="00144919"/>
    <w:rsid w:val="0015535E"/>
    <w:rsid w:val="00156C9A"/>
    <w:rsid w:val="00160343"/>
    <w:rsid w:val="00160913"/>
    <w:rsid w:val="00185768"/>
    <w:rsid w:val="00185F11"/>
    <w:rsid w:val="00190E49"/>
    <w:rsid w:val="001A66AE"/>
    <w:rsid w:val="001B14F0"/>
    <w:rsid w:val="001B3E78"/>
    <w:rsid w:val="001C6AD2"/>
    <w:rsid w:val="001D7717"/>
    <w:rsid w:val="001E05E8"/>
    <w:rsid w:val="001F5524"/>
    <w:rsid w:val="001F7A66"/>
    <w:rsid w:val="00206A5E"/>
    <w:rsid w:val="00213378"/>
    <w:rsid w:val="002313D6"/>
    <w:rsid w:val="00232AF0"/>
    <w:rsid w:val="00241DC7"/>
    <w:rsid w:val="00241FF9"/>
    <w:rsid w:val="00252727"/>
    <w:rsid w:val="002543F4"/>
    <w:rsid w:val="00255B89"/>
    <w:rsid w:val="0027349C"/>
    <w:rsid w:val="002750E1"/>
    <w:rsid w:val="00287129"/>
    <w:rsid w:val="002918C0"/>
    <w:rsid w:val="002A062D"/>
    <w:rsid w:val="002D1362"/>
    <w:rsid w:val="002E39A6"/>
    <w:rsid w:val="002F5901"/>
    <w:rsid w:val="00312F3F"/>
    <w:rsid w:val="00316876"/>
    <w:rsid w:val="00320035"/>
    <w:rsid w:val="0032078F"/>
    <w:rsid w:val="00331AD9"/>
    <w:rsid w:val="00332239"/>
    <w:rsid w:val="00332DE0"/>
    <w:rsid w:val="003356EA"/>
    <w:rsid w:val="00386A35"/>
    <w:rsid w:val="003A70A5"/>
    <w:rsid w:val="003C656B"/>
    <w:rsid w:val="003C727D"/>
    <w:rsid w:val="003F2396"/>
    <w:rsid w:val="0040267B"/>
    <w:rsid w:val="00410D5D"/>
    <w:rsid w:val="00421841"/>
    <w:rsid w:val="004226A7"/>
    <w:rsid w:val="00437933"/>
    <w:rsid w:val="00437DC8"/>
    <w:rsid w:val="00442375"/>
    <w:rsid w:val="00445ABB"/>
    <w:rsid w:val="00450284"/>
    <w:rsid w:val="00456024"/>
    <w:rsid w:val="00476859"/>
    <w:rsid w:val="0048431B"/>
    <w:rsid w:val="004A2645"/>
    <w:rsid w:val="004D1B5C"/>
    <w:rsid w:val="004F2549"/>
    <w:rsid w:val="0050127F"/>
    <w:rsid w:val="00521B93"/>
    <w:rsid w:val="005418D9"/>
    <w:rsid w:val="005525BB"/>
    <w:rsid w:val="005663A0"/>
    <w:rsid w:val="00570DAE"/>
    <w:rsid w:val="005A7100"/>
    <w:rsid w:val="005A7C5E"/>
    <w:rsid w:val="005D2275"/>
    <w:rsid w:val="005D5A3C"/>
    <w:rsid w:val="005E5293"/>
    <w:rsid w:val="005E5665"/>
    <w:rsid w:val="00601367"/>
    <w:rsid w:val="006035C0"/>
    <w:rsid w:val="006155BE"/>
    <w:rsid w:val="00621E09"/>
    <w:rsid w:val="0063094D"/>
    <w:rsid w:val="00634063"/>
    <w:rsid w:val="00694B45"/>
    <w:rsid w:val="00697AF2"/>
    <w:rsid w:val="006A1F4E"/>
    <w:rsid w:val="006E462A"/>
    <w:rsid w:val="007011B9"/>
    <w:rsid w:val="00701FFC"/>
    <w:rsid w:val="00710887"/>
    <w:rsid w:val="0072778E"/>
    <w:rsid w:val="00736945"/>
    <w:rsid w:val="00741FCA"/>
    <w:rsid w:val="00742071"/>
    <w:rsid w:val="007458AE"/>
    <w:rsid w:val="007621A4"/>
    <w:rsid w:val="007921DB"/>
    <w:rsid w:val="007A59AB"/>
    <w:rsid w:val="007B6140"/>
    <w:rsid w:val="007C275F"/>
    <w:rsid w:val="007C2868"/>
    <w:rsid w:val="007E31FC"/>
    <w:rsid w:val="007F01FC"/>
    <w:rsid w:val="007F5902"/>
    <w:rsid w:val="00805010"/>
    <w:rsid w:val="008140C5"/>
    <w:rsid w:val="00822ED9"/>
    <w:rsid w:val="008371FC"/>
    <w:rsid w:val="00842257"/>
    <w:rsid w:val="00850802"/>
    <w:rsid w:val="00867014"/>
    <w:rsid w:val="008704F4"/>
    <w:rsid w:val="00871BAD"/>
    <w:rsid w:val="00872314"/>
    <w:rsid w:val="00873D3B"/>
    <w:rsid w:val="008833AA"/>
    <w:rsid w:val="008840C5"/>
    <w:rsid w:val="00897B76"/>
    <w:rsid w:val="008B7A64"/>
    <w:rsid w:val="008C234D"/>
    <w:rsid w:val="008C68B8"/>
    <w:rsid w:val="008D7EA9"/>
    <w:rsid w:val="00911C92"/>
    <w:rsid w:val="009154DF"/>
    <w:rsid w:val="00923731"/>
    <w:rsid w:val="009258F2"/>
    <w:rsid w:val="00932C19"/>
    <w:rsid w:val="009406E1"/>
    <w:rsid w:val="00960197"/>
    <w:rsid w:val="009970CF"/>
    <w:rsid w:val="009A2F41"/>
    <w:rsid w:val="009C17C6"/>
    <w:rsid w:val="009C7D95"/>
    <w:rsid w:val="009D5524"/>
    <w:rsid w:val="009D69E5"/>
    <w:rsid w:val="009E08F2"/>
    <w:rsid w:val="00A35F1E"/>
    <w:rsid w:val="00A3688D"/>
    <w:rsid w:val="00A5158C"/>
    <w:rsid w:val="00A82DB6"/>
    <w:rsid w:val="00A87FC5"/>
    <w:rsid w:val="00AA10E2"/>
    <w:rsid w:val="00AA4212"/>
    <w:rsid w:val="00AA7BB3"/>
    <w:rsid w:val="00AB0EDD"/>
    <w:rsid w:val="00AB37B0"/>
    <w:rsid w:val="00AB5F55"/>
    <w:rsid w:val="00AC1A08"/>
    <w:rsid w:val="00AC2766"/>
    <w:rsid w:val="00AC6D9E"/>
    <w:rsid w:val="00AD019F"/>
    <w:rsid w:val="00AD23DE"/>
    <w:rsid w:val="00AD70AF"/>
    <w:rsid w:val="00AE238A"/>
    <w:rsid w:val="00B00F2A"/>
    <w:rsid w:val="00B04BF9"/>
    <w:rsid w:val="00B10A89"/>
    <w:rsid w:val="00B11372"/>
    <w:rsid w:val="00B1204D"/>
    <w:rsid w:val="00B14DA4"/>
    <w:rsid w:val="00B15E0B"/>
    <w:rsid w:val="00B301F9"/>
    <w:rsid w:val="00B3737E"/>
    <w:rsid w:val="00B41CA3"/>
    <w:rsid w:val="00B50A1E"/>
    <w:rsid w:val="00B51FC8"/>
    <w:rsid w:val="00B52CDB"/>
    <w:rsid w:val="00B547F0"/>
    <w:rsid w:val="00B70172"/>
    <w:rsid w:val="00B7339D"/>
    <w:rsid w:val="00B74368"/>
    <w:rsid w:val="00B80388"/>
    <w:rsid w:val="00B82EE7"/>
    <w:rsid w:val="00B836D4"/>
    <w:rsid w:val="00BA5D55"/>
    <w:rsid w:val="00BB5F01"/>
    <w:rsid w:val="00BC619F"/>
    <w:rsid w:val="00BD5F73"/>
    <w:rsid w:val="00BE6F94"/>
    <w:rsid w:val="00C0657E"/>
    <w:rsid w:val="00C136E5"/>
    <w:rsid w:val="00C150DF"/>
    <w:rsid w:val="00C1564B"/>
    <w:rsid w:val="00C15A22"/>
    <w:rsid w:val="00C21426"/>
    <w:rsid w:val="00C32D57"/>
    <w:rsid w:val="00C3316C"/>
    <w:rsid w:val="00C52A99"/>
    <w:rsid w:val="00C52C9B"/>
    <w:rsid w:val="00C73392"/>
    <w:rsid w:val="00C8388D"/>
    <w:rsid w:val="00CA2605"/>
    <w:rsid w:val="00CB053B"/>
    <w:rsid w:val="00CB509A"/>
    <w:rsid w:val="00CC49A9"/>
    <w:rsid w:val="00CC6A83"/>
    <w:rsid w:val="00CC6B80"/>
    <w:rsid w:val="00CD713B"/>
    <w:rsid w:val="00CD7839"/>
    <w:rsid w:val="00CE04EC"/>
    <w:rsid w:val="00CE7A86"/>
    <w:rsid w:val="00CF1E56"/>
    <w:rsid w:val="00CF592C"/>
    <w:rsid w:val="00D11029"/>
    <w:rsid w:val="00D112E6"/>
    <w:rsid w:val="00D25026"/>
    <w:rsid w:val="00D25509"/>
    <w:rsid w:val="00D341B5"/>
    <w:rsid w:val="00D461D4"/>
    <w:rsid w:val="00D6075E"/>
    <w:rsid w:val="00D85741"/>
    <w:rsid w:val="00DA4373"/>
    <w:rsid w:val="00DA4B3C"/>
    <w:rsid w:val="00DC2E79"/>
    <w:rsid w:val="00DC4443"/>
    <w:rsid w:val="00DC564C"/>
    <w:rsid w:val="00DD24A5"/>
    <w:rsid w:val="00DE22DF"/>
    <w:rsid w:val="00DF10BB"/>
    <w:rsid w:val="00DF435C"/>
    <w:rsid w:val="00E25B4D"/>
    <w:rsid w:val="00E3345A"/>
    <w:rsid w:val="00E503D2"/>
    <w:rsid w:val="00E56836"/>
    <w:rsid w:val="00E56924"/>
    <w:rsid w:val="00E64930"/>
    <w:rsid w:val="00E656F9"/>
    <w:rsid w:val="00E7330E"/>
    <w:rsid w:val="00E859FB"/>
    <w:rsid w:val="00E90C6D"/>
    <w:rsid w:val="00E91F84"/>
    <w:rsid w:val="00EA4280"/>
    <w:rsid w:val="00EB1CD5"/>
    <w:rsid w:val="00EB675F"/>
    <w:rsid w:val="00EC3C61"/>
    <w:rsid w:val="00EC4360"/>
    <w:rsid w:val="00EC5FE5"/>
    <w:rsid w:val="00ED5A33"/>
    <w:rsid w:val="00ED5EA3"/>
    <w:rsid w:val="00ED6EE1"/>
    <w:rsid w:val="00EE47C7"/>
    <w:rsid w:val="00EF6C3B"/>
    <w:rsid w:val="00F0462A"/>
    <w:rsid w:val="00F04C63"/>
    <w:rsid w:val="00F15FD2"/>
    <w:rsid w:val="00F1646D"/>
    <w:rsid w:val="00F2255B"/>
    <w:rsid w:val="00F34960"/>
    <w:rsid w:val="00F34E7D"/>
    <w:rsid w:val="00F35964"/>
    <w:rsid w:val="00F43324"/>
    <w:rsid w:val="00F700D4"/>
    <w:rsid w:val="00F81A98"/>
    <w:rsid w:val="00FC5A5A"/>
    <w:rsid w:val="00FD2D12"/>
    <w:rsid w:val="00FD59FE"/>
    <w:rsid w:val="00FD5A2C"/>
    <w:rsid w:val="00FD5F90"/>
    <w:rsid w:val="00FE31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City" w:namespaceuri="urn:schemas-microsoft-com:office:smarttags"/>
  <w:smartTagType w:name="plac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ED5A33"/>
    <w:pPr>
      <w:keepNext/>
      <w:spacing w:after="60" w:before="240"/>
      <w:outlineLvl w:val="0"/>
    </w:pPr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qFormat/>
    <w:rsid w:val="002918C0"/>
    <w:pPr>
      <w:jc w:val="both"/>
    </w:pPr>
    <w:rPr>
      <w:rFonts w:hAnsi="Tahoma" w:ascii="Tahoma"/>
      <w:b/>
      <w:color w:val="0000FF"/>
      <w:szCs w:val="20"/>
    </w:rPr>
  </w:style>
  <w:style w:styleId="StandardWeb" w:type="paragraph">
    <w:name w:val="Normal (Web)"/>
    <w:basedOn w:val="Normal"/>
    <w:rsid w:val="00AE238A"/>
    <w:pPr>
      <w:spacing w:lineRule="atLeast" w:line="288"/>
    </w:pPr>
    <w:rPr>
      <w:rFonts w:cs="Tahoma" w:hAnsi="Tahoma" w:ascii="Tahoma"/>
      <w:color w:val="666666"/>
      <w:sz w:val="17"/>
      <w:szCs w:val="17"/>
      <w:lang w:eastAsia="en-US" w:val="en-US"/>
    </w:rPr>
  </w:style>
  <w:style w:customStyle="true" w:styleId="Naslov1Char" w:type="character">
    <w:name w:val="Naslov 1 Char"/>
    <w:basedOn w:val="Zadanifontodlomka"/>
    <w:link w:val="Naslov1"/>
    <w:rsid w:val="00ED5A33"/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styleId="Tijeloteksta" w:type="paragraph">
    <w:name w:val="Body Text"/>
    <w:basedOn w:val="Normal"/>
    <w:link w:val="TijelotekstaChar"/>
    <w:rsid w:val="00CC6A83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CC6A83"/>
    <w:rPr>
      <w:sz w:val="24"/>
    </w:rPr>
  </w:style>
  <w:style w:styleId="Tijeloteksta2" w:type="paragraph">
    <w:name w:val="Body Text 2"/>
    <w:basedOn w:val="Normal"/>
    <w:link w:val="Tijeloteksta2Char"/>
    <w:rsid w:val="00CC6A83"/>
    <w:pPr>
      <w:jc w:val="both"/>
    </w:pPr>
    <w:rPr>
      <w:sz w:val="28"/>
      <w:szCs w:val="20"/>
    </w:rPr>
  </w:style>
  <w:style w:customStyle="true" w:styleId="Tijeloteksta2Char" w:type="character">
    <w:name w:val="Tijelo teksta 2 Char"/>
    <w:basedOn w:val="Zadanifontodlomka"/>
    <w:link w:val="Tijeloteksta2"/>
    <w:rsid w:val="00CC6A83"/>
    <w:rPr>
      <w:sz w:val="28"/>
    </w:rPr>
  </w:style>
  <w:style w:styleId="Tekstrezerviranogmjesta" w:type="character">
    <w:name w:val="Placeholder Text"/>
    <w:basedOn w:val="Zadanifontodlomka"/>
    <w:uiPriority w:val="99"/>
    <w:semiHidden/>
    <w:rsid w:val="003A70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70A5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70A5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70A5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70A5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ED5A33"/>
    <w:pPr>
      <w:keepNext/>
      <w:spacing w:after="60" w:before="240"/>
      <w:outlineLvl w:val="0"/>
    </w:pPr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qFormat/>
    <w:rsid w:val="002918C0"/>
    <w:pPr>
      <w:jc w:val="both"/>
    </w:pPr>
    <w:rPr>
      <w:rFonts w:ascii="Tahoma" w:hAnsi="Tahoma"/>
      <w:b/>
      <w:color w:val="0000FF"/>
      <w:szCs w:val="20"/>
    </w:rPr>
  </w:style>
  <w:style w:styleId="StandardWeb" w:type="paragraph">
    <w:name w:val="Normal (Web)"/>
    <w:basedOn w:val="Normal"/>
    <w:rsid w:val="00AE238A"/>
    <w:pPr>
      <w:spacing w:line="288" w:lineRule="atLeast"/>
    </w:pPr>
    <w:rPr>
      <w:rFonts w:ascii="Tahoma" w:cs="Tahoma" w:hAnsi="Tahoma"/>
      <w:color w:val="666666"/>
      <w:sz w:val="17"/>
      <w:szCs w:val="17"/>
      <w:lang w:eastAsia="en-US" w:val="en-US"/>
    </w:rPr>
  </w:style>
  <w:style w:customStyle="1" w:styleId="Naslov1Char" w:type="character">
    <w:name w:val="Naslov 1 Char"/>
    <w:basedOn w:val="Zadanifontodlomka"/>
    <w:link w:val="Naslov1"/>
    <w:rsid w:val="00ED5A33"/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styleId="Tijeloteksta" w:type="paragraph">
    <w:name w:val="Body Text"/>
    <w:basedOn w:val="Normal"/>
    <w:link w:val="TijelotekstaChar"/>
    <w:rsid w:val="00CC6A83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CC6A83"/>
    <w:rPr>
      <w:sz w:val="24"/>
    </w:rPr>
  </w:style>
  <w:style w:styleId="Tijeloteksta2" w:type="paragraph">
    <w:name w:val="Body Text 2"/>
    <w:basedOn w:val="Normal"/>
    <w:link w:val="Tijeloteksta2Char"/>
    <w:rsid w:val="00CC6A83"/>
    <w:pPr>
      <w:jc w:val="both"/>
    </w:pPr>
    <w:rPr>
      <w:sz w:val="28"/>
      <w:szCs w:val="20"/>
    </w:rPr>
  </w:style>
  <w:style w:customStyle="1" w:styleId="Tijeloteksta2Char" w:type="character">
    <w:name w:val="Tijelo teksta 2 Char"/>
    <w:basedOn w:val="Zadanifontodlomka"/>
    <w:link w:val="Tijeloteksta2"/>
    <w:rsid w:val="00CC6A83"/>
    <w:rPr>
      <w:sz w:val="28"/>
    </w:rPr>
  </w:style>
  <w:style w:styleId="Tekstrezerviranogmjesta" w:type="character">
    <w:name w:val="Placeholder Text"/>
    <w:basedOn w:val="Zadanifontodlomka"/>
    <w:uiPriority w:val="99"/>
    <w:semiHidden/>
    <w:rsid w:val="003A70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70A5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70A5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70A5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70A5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studenog 2016.</izvorni_sadrzaj>
    <derivirana_varijabla naziv="DomainObject.DatumDonosenjaOdluke_1">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</izvorni_sadrzaj>
    <derivirana_varijabla naziv="DomainObject.Predmet.Broj_1">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2012.</izvorni_sadrzaj>
    <derivirana_varijabla naziv="DomainObject.Predmet.DatumOsnivanja_1">23. veljače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28. svibnja 2014.</izvorni_sadrzaj>
    <derivirana_varijabla naziv="DomainObject.Predmet.DatumRjesavanja_1">28. svibnja 2014.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St-42/2012</izvorni_sadrzaj>
    <derivirana_varijabla naziv="DomainObject.Predmet.OznakaBroj_1">St-42/2012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Srđan</izvorni_sadrzaj>
    <derivirana_varijabla naziv="DomainObject.Predmet.PredmetRijesio.Ime_1">Srđan</derivirana_varijabla>
  </DomainObject.Predmet.PredmetRijesio.Ime>
  <DomainObject.Predmet.PredmetRijesio.Oib>
    <izvorni_sadrzaj>31760033444</izvorni_sadrzaj>
    <derivirana_varijabla naziv="DomainObject.Predmet.PredmetRijesio.Oib_1">31760033444</derivirana_varijabla>
  </DomainObject.Predmet.PredmetRijesio.Oib>
  <DomainObject.Predmet.PredmetRijesio.Prezime>
    <izvorni_sadrzaj>Gavranić</izvorni_sadrzaj>
    <derivirana_varijabla naziv="DomainObject.Predmet.PredmetRijesio.Prezime_1">Gavranić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STANOGRADNJA d.o.o. za trgovinu i usluge</izvorni_sadrzaj>
    <derivirana_varijabla naziv="DomainObject.Predmet.ProtustrankaFormated_1">  STANOGRADNJA d.o.o. za trgovinu i usluge</derivirana_varijabla>
  </DomainObject.Predmet.ProtustrankaFormated>
  <DomainObject.Predmet.ProtustrankaFormatedOIB>
    <izvorni_sadrzaj>  STANOGRADNJA d.o.o. za trgovinu i usluge, OIB 95455944987</izvorni_sadrzaj>
    <derivirana_varijabla naziv="DomainObject.Predmet.ProtustrankaFormatedOIB_1">  STANOGRADNJA d.o.o. za trgovinu i usluge, OIB 95455944987</derivirana_varijabla>
  </DomainObject.Predmet.ProtustrankaFormatedOIB>
  <DomainObject.Predmet.ProtustrankaFormatedWithAdress>
    <izvorni_sadrzaj> STANOGRADNJA d.o.o. za trgovinu i usluge, Dr.Ante Starčevića 74, Dubrovnik</izvorni_sadrzaj>
    <derivirana_varijabla naziv="DomainObject.Predmet.ProtustrankaFormatedWithAdress_1"> STANOGRADNJA d.o.o. za trgovinu i usluge, Dr.Ante Starčevića 74, Dubrovnik</derivirana_varijabla>
  </DomainObject.Predmet.ProtustrankaFormatedWithAdress>
  <DomainObject.Predmet.ProtustrankaFormatedWithAdressOIB>
    <izvorni_sadrzaj> STANOGRADNJA d.o.o. za trgovinu i usluge, OIB 95455944987, Dr.Ante Starčevića 74, Dubrovnik</izvorni_sadrzaj>
    <derivirana_varijabla naziv="DomainObject.Predmet.ProtustrankaFormatedWithAdressOIB_1"> STANOGRADNJA d.o.o. za trgovinu i usluge, OIB 95455944987, Dr.Ante Starčevića 74, Dubrovnik</derivirana_varijabla>
  </DomainObject.Predmet.ProtustrankaFormatedWithAdressOIB>
  <DomainObject.Predmet.ProtustrankaWithAdress>
    <izvorni_sadrzaj>STANOGRADNJA d.o.o. za trgovinu i usluge Dr.Ante Starčevića 74, Dubrovnik</izvorni_sadrzaj>
    <derivirana_varijabla naziv="DomainObject.Predmet.ProtustrankaWithAdress_1">STANOGRADNJA d.o.o. za trgovinu i usluge Dr.Ante Starčevića 74, Dubrovnik</derivirana_varijabla>
  </DomainObject.Predmet.ProtustrankaWithAdress>
  <DomainObject.Predmet.ProtustrankaWithAdressOIB>
    <izvorni_sadrzaj>STANOGRADNJA d.o.o. za trgovinu i usluge, OIB 95455944987, Dr.Ante Starčevića 74, Dubrovnik</izvorni_sadrzaj>
    <derivirana_varijabla naziv="DomainObject.Predmet.ProtustrankaWithAdressOIB_1">STANOGRADNJA d.o.o. za trgovinu i usluge, OIB 95455944987, Dr.Ante Starčevića 74, Dubrovnik</derivirana_varijabla>
  </DomainObject.Predmet.ProtustrankaWithAdressOIB>
  <DomainObject.Predmet.ProtustrankaNazivFormated>
    <izvorni_sadrzaj>STANOGRADNJA d.o.o. za trgovinu i usluge</izvorni_sadrzaj>
    <derivirana_varijabla naziv="DomainObject.Predmet.ProtustrankaNazivFormated_1">STANOGRADNJA d.o.o. za trgovinu i usluge</derivirana_varijabla>
  </DomainObject.Predmet.ProtustrankaNazivFormated>
  <DomainObject.Predmet.ProtustrankaNazivFormatedOIB>
    <izvorni_sadrzaj>STANOGRADNJA d.o.o. za trgovinu i usluge, OIB 95455944987</izvorni_sadrzaj>
    <derivirana_varijabla naziv="DomainObject.Predmet.ProtustrankaNazivFormatedOIB_1">STANOGRADNJA d.o.o. za trgovinu i usluge, OIB 95455944987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FINANCIJA, POREZNA UPRAVA, PODRUČNI URED DUBROVNIK zastupanog po punomoćniku ŽDO DUBROVNIK; ALEN IVKOVIĆ; SIGNALIZACIJA d.o.o. za poslovne usluge i održavanje prometnica zastupanog po punomoćniku MILE MABIĆ; Niko Aguzin; SVETIŠTE BLAŽENE GOSPSE OD MILOSRĐA; TERMOCOMERCCE d.o.o.; MIMARTA društvo s ograničenom odgovornošću za usluge; FRENDY d.o.o. za trgovinu, ugostiteljstvo i turizam zastupanog po punomoćniku MILE MABIĆ; SIRIUS d.o.o. za trgovinu i usluge zastupanog po punomoćniku Dubravko Arapović; M-PROJEKT 2000 d.o.o. za inženjering i usluge zastupanog po punomoćniku Dubravko Arapović; PORSCHE LEASING društvo s ograničenom odgovornošću za leasing zastupanog po punomoćniku Sebastian Miše; Niko Lujo zastupanog po punomoćniku Hrvoje Katušić; AKVATERM, društvo s ograničenom odgovornošću za završne radove u građevinarstvu i trgovinu na veliko i malo; HYPO-LEASING KROATIEN, društvo za financiranje, d.o.o.; Baldo Kraljević zastupanog po punomoćniku Pero Miljas; VIPnet d.o.o.; Ante Bautović vl. AB Keramika zastupanog po punomoćniku Pero Miljas; ČIGIR d.o.o. za građenje, trgovinu, turizam i usluge; Proizvodnja građevinskog materijala RAGUSA d.d.; DUBAC PROMET d.o.o. za promet, graditeljstvo i proizvodnju zastupanog po punomoćniku MILE MABIĆ; Marija Darrer vl. obrta Adriano,Dubrovnik</izvorni_sadrzaj>
    <derivirana_varijabla naziv="DomainObject.Predmet.StrankaFormated_1">  RH MINISTARSTVO FINANCIJA, POREZNA UPRAVA, PODRUČNI URED DUBROVNIK zastupanog po punomoćniku ŽDO DUBROVNIK; ALEN IVKOVIĆ; SIGNALIZACIJA d.o.o. za poslovne usluge i održavanje prometnica zastupanog po punomoćniku MILE MABIĆ; Niko Aguzin; SVETIŠTE BLAŽENE GOSPSE OD MILOSRĐA; TERMOCOMERCCE d.o.o.; MIMARTA društvo s ograničenom odgovornošću za usluge; FRENDY d.o.o. za trgovinu, ugostiteljstvo i turizam zastupanog po punomoćniku MILE MABIĆ; SIRIUS d.o.o. za trgovinu i usluge zastupanog po punomoćniku Dubravko Arapović; M-PROJEKT 2000 d.o.o. za inženjering i usluge zastupanog po punomoćniku Dubravko Arapović; PORSCHE LEASING društvo s ograničenom odgovornošću za leasing zastupanog po punomoćniku Sebastian Miše; Niko Lujo zastupanog po punomoćniku Hrvoje Katušić; AKVATERM, društvo s ograničenom odgovornošću za završne radove u građevinarstvu i trgovinu na veliko i malo; HYPO-LEASING KROATIEN, društvo za financiranje, d.o.o.; Baldo Kraljević zastupanog po punomoćniku Pero Miljas; VIPnet d.o.o.; Ante Bautović vl. AB Keramika zastupanog po punomoćniku Pero Miljas; ČIGIR d.o.o. za građenje, trgovinu, turizam i usluge; Proizvodnja građevinskog materijala RAGUSA d.d.; DUBAC PROMET d.o.o. za promet, graditeljstvo i proizvodnju zastupanog po punomoćniku MILE MABIĆ; Marija Darrer vl. obrta Adriano,Dubrovnik</derivirana_varijabla>
  </DomainObject.Predmet.StrankaFormated>
  <DomainObject.Predmet.StrankaFormatedOIB>
    <izvorni_sadrzaj>  RH MINISTARSTVO FINANCIJA, POREZNA UPRAVA, PODRUČNI URED DUBROVNIK zastupanog po punomoćniku ŽDO DUBROVNIK; ALEN IVKOVIĆ; SIGNALIZACIJA d.o.o. za poslovne usluge i održavanje prometnica, OIB 41021357341 zastupanog po punomoćniku MILE MABIĆ; Niko Aguzin; SVETIŠTE BLAŽENE GOSPSE OD MILOSRĐA; TERMOCOMERCCE d.o.o., OIB 09627920501; MIMARTA društvo s ograničenom odgovornošću za usluge, OIB 66899515822; FRENDY d.o.o. za trgovinu, ugostiteljstvo i turizam, OIB 66977869240 zastupanog po punomoćniku MILE MABIĆ; SIRIUS d.o.o. za trgovinu i usluge, OIB 60458951715 zastupanog po punomoćniku Dubravko Arapović; M-PROJEKT 2000 d.o.o. za inženjering i usluge, OIB 19311261113 zastupanog po punomoćniku Dubravko Arapović; PORSCHE LEASING društvo s ograničenom odgovornošću za leasing, OIB 90275854576 zastupanog po punomoćniku Sebastian Miše; Niko Lujo zastupanog po punomoćniku Hrvoje Katušić; AKVATERM, društvo s ograničenom odgovornošću za završne radove u građevinarstvu i trgovinu na veliko i malo, OIB 96818383433; HYPO-LEASING KROATIEN, društvo za financiranje, d.o.o., OIB 87064273078; Baldo Kraljević zastupanog po punomoćniku Pero Miljas; VIPnet d.o.o., OIB 29524210204; Ante Bautović vl. AB Keramika zastupanog po punomoćniku Pero Miljas; ČIGIR d.o.o. za građenje, trgovinu, turizam i usluge, OIB 87464164017; Proizvodnja građevinskog materijala RAGUSA d.d., OIB 68907889567; DUBAC PROMET d.o.o. za promet, graditeljstvo i proizvodnju, OIB 02373377075 zastupanog po punomoćniku MILE MABIĆ; Marija Darrer vl. obrta Adriano,Dubrovnik</izvorni_sadrzaj>
    <derivirana_varijabla naziv="DomainObject.Predmet.StrankaFormatedOIB_1">  RH MINISTARSTVO FINANCIJA, POREZNA UPRAVA, PODRUČNI URED DUBROVNIK zastupanog po punomoćniku ŽDO DUBROVNIK; ALEN IVKOVIĆ; SIGNALIZACIJA d.o.o. za poslovne usluge i održavanje prometnica, OIB 41021357341 zastupanog po punomoćniku MILE MABIĆ; Niko Aguzin; SVETIŠTE BLAŽENE GOSPSE OD MILOSRĐA; TERMOCOMERCCE d.o.o., OIB 09627920501; MIMARTA društvo s ograničenom odgovornošću za usluge, OIB 66899515822; FRENDY d.o.o. za trgovinu, ugostiteljstvo i turizam, OIB 66977869240 zastupanog po punomoćniku MILE MABIĆ; SIRIUS d.o.o. za trgovinu i usluge, OIB 60458951715 zastupanog po punomoćniku Dubravko Arapović; M-PROJEKT 2000 d.o.o. za inženjering i usluge, OIB 19311261113 zastupanog po punomoćniku Dubravko Arapović; PORSCHE LEASING društvo s ograničenom odgovornošću za leasing, OIB 90275854576 zastupanog po punomoćniku Sebastian Miše; Niko Lujo zastupanog po punomoćniku Hrvoje Katušić; AKVATERM, društvo s ograničenom odgovornošću za završne radove u građevinarstvu i trgovinu na veliko i malo, OIB 96818383433; HYPO-LEASING KROATIEN, društvo za financiranje, d.o.o., OIB 87064273078; Baldo Kraljević zastupanog po punomoćniku Pero Miljas; VIPnet d.o.o., OIB 29524210204; Ante Bautović vl. AB Keramika zastupanog po punomoćniku Pero Miljas; ČIGIR d.o.o. za građenje, trgovinu, turizam i usluge, OIB 87464164017; Proizvodnja građevinskog materijala RAGUSA d.d., OIB 68907889567; DUBAC PROMET d.o.o. za promet, graditeljstvo i proizvodnju, OIB 02373377075 zastupanog po punomoćniku MILE MABIĆ; Marija Darrer vl. obrta Adriano,Dubrovnik</derivirana_varijabla>
  </DomainObject.Predmet.StrankaFormatedOIB>
  <DomainObject.Predmet.StrankaFormatedWithAdress>
    <izvorni_sadrzaj> RH MINISTARSTVO FINANCIJA, POREZNA UPRAVA, PODRUČNI URED DUBROVNIK zastupanog po punomoćniku ŽDO DUBROVNIK; ALEN IVKOVIĆ, Giusepe Verdi 15, Opatija; SIGNALIZACIJA d.o.o. za poslovne usluge i održavanje prometnica, Podgaj 3A, 20236 Mokošica zastupanog po punomoćniku MILE MABIĆ; Niko Aguzin, Podanići 59, 20236 Osojnik; SVETIŠTE BLAŽENE GOSPSE OD MILOSRĐA, Liechstensteinov put 16, 20000 Dubrovnik; TERMOCOMERCCE d.o.o., Ul. Kneza Branimira 173, 10000 Zagreb; MIMARTA društvo s ograničenom odgovornošću za usluge, Od Batale 1, 20000 Split; FRENDY d.o.o. za trgovinu, ugostiteljstvo i turizam, Komolac, Tenturija 42, Mokošica zastupanog po punomoćniku MILE MABIĆ; SIRIUS d.o.o. za trgovinu i usluge, I.M.Jarnovića 1, 20000 Dubrovnik zastupanog po punomoćniku Dubravko Arapović; M-PROJEKT 2000 d.o.o. za inženjering i usluge, Ferićeva 7a, 20000 Dubrovnik zastupanog po punomoćniku Dubravko Arapović; PORSCHE LEASING društvo s ograničenom odgovornošću za leasing, Velimira Škorpika 21, 10000 Zagreb zastupanog po punomoćniku Sebastian Miše; Niko Lujo, Doli zastupanog po punomoćniku Hrvoje Katušić; AKVATERM, društvo s ograničenom odgovornošću za završne radove u građevinarstvu i trgovinu na veliko i malo, Bokeljkska 12, 20 000 Dubrovnik; HYPO-LEASING KROATIEN, društvo za financiranje, d.o.o., Koranska 16, 10000 Zasgreb; Baldo Kraljević, 20000 Dubrovnik zastupanog po punomoćniku Pero Miljas; VIPnet d.o.o.; Ante Bautović vl. AB Keramika zastupanog po punomoćniku Pero Miljas; ČIGIR d.o.o. za građenje, trgovinu, turizam i usluge, Bana Josipa Jelačića 45, Dubrovnik; Proizvodnja građevinskog materijala RAGUSA d.d., Vukovarska 17, Dubrovnik; DUBAC PROMET d.o.o. za promet, graditeljstvo i proizvodnju, Dubac, Dočine bb, Mlini zastupanog po punomoćniku MILE MABIĆ; Marija Darrer vl. obrta Adriano,Dubrovnik, 20000 Dubrovnik</izvorni_sadrzaj>
    <derivirana_varijabla naziv="DomainObject.Predmet.StrankaFormatedWithAdress_1"> RH MINISTARSTVO FINANCIJA, POREZNA UPRAVA, PODRUČNI URED DUBROVNIK zastupanog po punomoćniku ŽDO DUBROVNIK; ALEN IVKOVIĆ, Giusepe Verdi 15, Opatija; SIGNALIZACIJA d.o.o. za poslovne usluge i održavanje prometnica, Podgaj 3A, 20236 Mokošica zastupanog po punomoćniku MILE MABIĆ; Niko Aguzin, Podanići 59, 20236 Osojnik; SVETIŠTE BLAŽENE GOSPSE OD MILOSRĐA, Liechstensteinov put 16, 20000 Dubrovnik; TERMOCOMERCCE d.o.o., Ul. Kneza Branimira 173, 10000 Zagreb; MIMARTA društvo s ograničenom odgovornošću za usluge, Od Batale 1, 20000 Split; FRENDY d.o.o. za trgovinu, ugostiteljstvo i turizam, Komolac, Tenturija 42, Mokošica zastupanog po punomoćniku MILE MABIĆ; SIRIUS d.o.o. za trgovinu i usluge, I.M.Jarnovića 1, 20000 Dubrovnik zastupanog po punomoćniku Dubravko Arapović; M-PROJEKT 2000 d.o.o. za inženjering i usluge, Ferićeva 7a, 20000 Dubrovnik zastupanog po punomoćniku Dubravko Arapović; PORSCHE LEASING društvo s ograničenom odgovornošću za leasing, Velimira Škorpika 21, 10000 Zagreb zastupanog po punomoćniku Sebastian Miše; Niko Lujo, Doli zastupanog po punomoćniku Hrvoje Katušić; AKVATERM, društvo s ograničenom odgovornošću za završne radove u građevinarstvu i trgovinu na veliko i malo, Bokeljkska 12, 20 000 Dubrovnik; HYPO-LEASING KROATIEN, društvo za financiranje, d.o.o., Koranska 16, 10000 Zasgreb; Baldo Kraljević, 20000 Dubrovnik zastupanog po punomoćniku Pero Miljas; VIPnet d.o.o.; Ante Bautović vl. AB Keramika zastupanog po punomoćniku Pero Miljas; ČIGIR d.o.o. za građenje, trgovinu, turizam i usluge, Bana Josipa Jelačića 45, Dubrovnik; Proizvodnja građevinskog materijala RAGUSA d.d., Vukovarska 17, Dubrovnik; DUBAC PROMET d.o.o. za promet, graditeljstvo i proizvodnju, Dubac, Dočine bb, Mlini zastupanog po punomoćniku MILE MABIĆ; Marija Darrer vl. obrta Adriano,Dubrovnik, 20000 Dubrovnik</derivirana_varijabla>
  </DomainObject.Predmet.StrankaFormatedWithAdress>
  <DomainObject.Predmet.StrankaFormatedWithAdressOIB>
    <izvorni_sadrzaj> RH MINISTARSTVO FINANCIJA, POREZNA UPRAVA, PODRUČNI URED DUBROVNIK zastupanog po punomoćniku ŽDO DUBROVNIK; ALEN IVKOVIĆ, Giusepe Verdi 15, Opatija; SIGNALIZACIJA d.o.o. za poslovne usluge i održavanje prometnica, OIB 41021357341, Podgaj 3A, 20236 Mokošica zastupanog po punomoćniku MILE MABIĆ; Niko Aguzin, Podanići 59, 20236 Osojnik; SVETIŠTE BLAŽENE GOSPSE OD MILOSRĐA, Liechstensteinov put 16, 20000 Dubrovnik; TERMOCOMERCCE d.o.o., OIB 09627920501, Ul. Kneza Branimira 173, 10000 Zagreb; MIMARTA društvo s ograničenom odgovornošću za usluge, OIB 66899515822, Od Batale 1, 20000 Split; FRENDY d.o.o. za trgovinu, ugostiteljstvo i turizam, OIB 66977869240, Komolac, Tenturija 42, Mokošica zastupanog po punomoćniku MILE MABIĆ; SIRIUS d.o.o. za trgovinu i usluge, OIB 60458951715, I.M.Jarnovića 1, 20000 Dubrovnik zastupanog po punomoćniku Dubravko Arapović; M-PROJEKT 2000 d.o.o. za inženjering i usluge, OIB 19311261113, Ferićeva 7a, 20000 Dubrovnik zastupanog po punomoćniku Dubravko Arapović; PORSCHE LEASING društvo s ograničenom odgovornošću za leasing, OIB 90275854576, Velimira Škorpika 21, 10000 Zagreb zastupanog po punomoćniku Sebastian Miše; Niko Lujo, Doli zastupanog po punomoćniku Hrvoje Katušić; AKVATERM, društvo s ograničenom odgovornošću za završne radove u građevinarstvu i trgovinu na veliko i malo, OIB 96818383433, Bokeljkska 12, 20 000 Dubrovnik; HYPO-LEASING KROATIEN, društvo za financiranje, d.o.o., OIB 87064273078, Koranska 16, 10000 Zasgreb; Baldo Kraljević, 20000 Dubrovnik zastupanog po punomoćniku Pero Miljas; VIPnet d.o.o., OIB 29524210204; Ante Bautović vl. AB Keramika zastupanog po punomoćniku Pero Miljas; ČIGIR d.o.o. za građenje, trgovinu, turizam i usluge, OIB 87464164017, Bana Josipa Jelačića 45, Dubrovnik; Proizvodnja građevinskog materijala RAGUSA d.d., OIB 68907889567, Vukovarska 17, Dubrovnik; DUBAC PROMET d.o.o. za promet, graditeljstvo i proizvodnju, OIB 02373377075, Dubac, Dočine bb, Mlini zastupanog po punomoćniku MILE MABIĆ; Marija Darrer vl. obrta Adriano,Dubrovnik, 20000 Dubrovnik</izvorni_sadrzaj>
    <derivirana_varijabla naziv="DomainObject.Predmet.StrankaFormatedWithAdressOIB_1"> RH MINISTARSTVO FINANCIJA, POREZNA UPRAVA, PODRUČNI URED DUBROVNIK zastupanog po punomoćniku ŽDO DUBROVNIK; ALEN IVKOVIĆ, Giusepe Verdi 15, Opatija; SIGNALIZACIJA d.o.o. za poslovne usluge i održavanje prometnica, OIB 41021357341, Podgaj 3A, 20236 Mokošica zastupanog po punomoćniku MILE MABIĆ; Niko Aguzin, Podanići 59, 20236 Osojnik; SVETIŠTE BLAŽENE GOSPSE OD MILOSRĐA, Liechstensteinov put 16, 20000 Dubrovnik; TERMOCOMERCCE d.o.o., OIB 09627920501, Ul. Kneza Branimira 173, 10000 Zagreb; MIMARTA društvo s ograničenom odgovornošću za usluge, OIB 66899515822, Od Batale 1, 20000 Split; FRENDY d.o.o. za trgovinu, ugostiteljstvo i turizam, OIB 66977869240, Komolac, Tenturija 42, Mokošica zastupanog po punomoćniku MILE MABIĆ; SIRIUS d.o.o. za trgovinu i usluge, OIB 60458951715, I.M.Jarnovića 1, 20000 Dubrovnik zastupanog po punomoćniku Dubravko Arapović; M-PROJEKT 2000 d.o.o. za inženjering i usluge, OIB 19311261113, Ferićeva 7a, 20000 Dubrovnik zastupanog po punomoćniku Dubravko Arapović; PORSCHE LEASING društvo s ograničenom odgovornošću za leasing, OIB 90275854576, Velimira Škorpika 21, 10000 Zagreb zastupanog po punomoćniku Sebastian Miše; Niko Lujo, Doli zastupanog po punomoćniku Hrvoje Katušić; AKVATERM, društvo s ograničenom odgovornošću za završne radove u građevinarstvu i trgovinu na veliko i malo, OIB 96818383433, Bokeljkska 12, 20 000 Dubrovnik; HYPO-LEASING KROATIEN, društvo za financiranje, d.o.o., OIB 87064273078, Koranska 16, 10000 Zasgreb; Baldo Kraljević, 20000 Dubrovnik zastupanog po punomoćniku Pero Miljas; VIPnet d.o.o., OIB 29524210204; Ante Bautović vl. AB Keramika zastupanog po punomoćniku Pero Miljas; ČIGIR d.o.o. za građenje, trgovinu, turizam i usluge, OIB 87464164017, Bana Josipa Jelačića 45, Dubrovnik; Proizvodnja građevinskog materijala RAGUSA d.d., OIB 68907889567, Vukovarska 17, Dubrovnik; DUBAC PROMET d.o.o. za promet, graditeljstvo i proizvodnju, OIB 02373377075, Dubac, Dočine bb, Mlini zastupanog po punomoćniku MILE MABIĆ; Marija Darrer vl. obrta Adriano,Dubrovnik, 20000 Dubrovnik</derivirana_varijabla>
  </DomainObject.Predmet.StrankaFormatedWithAdressOIB>
  <DomainObject.Predmet.StrankaWithAdress>
    <izvorni_sadrzaj>RH MINISTARSTVO FINANCIJA, POREZNA UPRAVA, PODRUČNI URED DUBROVNIK ,ALEN IVKOVIĆ Giusepe Verdi 15,Opatija,SIGNALIZACIJA d.o.o. za poslovne usluge i održavanje prometnica Podgaj 3A,20236 Mokošica,Niko Aguzin Podanići 59,20236 Osojnik,SVETIŠTE BLAŽENE GOSPSE OD MILOSRĐA Liechstensteinov put 16,20000 Dubrovnik,TERMOCOMERCCE d.o.o. Ul. Kneza Branimira 173,10000 Zagreb,MIMARTA društvo s ograničenom odgovornošću za usluge Od Batale 1,20000 Split,FRENDY d.o.o. za trgovinu, ugostiteljstvo i turizam Komolac, Tenturija 42,Mokošica,SIRIUS d.o.o. za trgovinu i usluge I.M.Jarnovića 1,20000 Dubrovnik,M-PROJEKT 2000 d.o.o. za inženjering i usluge Ferićeva 7a,20000 Dubrovnik,PORSCHE LEASING društvo s ograničenom odgovornošću za leasing Velimira Škorpika 21,10000 Zagreb,Niko Lujo Doli,AKVATERM, društvo s ograničenom odgovornošću za završne radove u građevinarstvu i trgovinu na veliko i malo Bokeljkska 12,20 000 Dubrovnik,HYPO-LEASING KROATIEN, društvo za financiranje, d.o.o. Koranska 16,10000 Zasgreb,Baldo Kraljević 20000 Dubrovnik,VIPnet d.o.o. ,Ante Bautović vl. AB Keramika ,ČIGIR d.o.o. za građenje, trgovinu, turizam i usluge Bana Josipa Jelačića 45,Dubrovnik,Proizvodnja građevinskog materijala RAGUSA d.d. Vukovarska 17,Dubrovnik,DUBAC PROMET d.o.o. za promet, graditeljstvo i proizvodnju Dubac, Dočine bb,Mlini,Marija Darrer vl. obrta Adriano,Dubrovnik 20000 Dubrovnik</izvorni_sadrzaj>
    <derivirana_varijabla naziv="DomainObject.Predmet.StrankaWithAdress_1">RH MINISTARSTVO FINANCIJA, POREZNA UPRAVA, PODRUČNI URED DUBROVNIK ,ALEN IVKOVIĆ Giusepe Verdi 15,Opatija,SIGNALIZACIJA d.o.o. za poslovne usluge i održavanje prometnica Podgaj 3A,20236 Mokošica,Niko Aguzin Podanići 59,20236 Osojnik,SVETIŠTE BLAŽENE GOSPSE OD MILOSRĐA Liechstensteinov put 16,20000 Dubrovnik,TERMOCOMERCCE d.o.o. Ul. Kneza Branimira 173,10000 Zagreb,MIMARTA društvo s ograničenom odgovornošću za usluge Od Batale 1,20000 Split,FRENDY d.o.o. za trgovinu, ugostiteljstvo i turizam Komolac, Tenturija 42,Mokošica,SIRIUS d.o.o. za trgovinu i usluge I.M.Jarnovića 1,20000 Dubrovnik,M-PROJEKT 2000 d.o.o. za inženjering i usluge Ferićeva 7a,20000 Dubrovnik,PORSCHE LEASING društvo s ograničenom odgovornošću za leasing Velimira Škorpika 21,10000 Zagreb,Niko Lujo Doli,AKVATERM, društvo s ograničenom odgovornošću za završne radove u građevinarstvu i trgovinu na veliko i malo Bokeljkska 12,20 000 Dubrovnik,HYPO-LEASING KROATIEN, društvo za financiranje, d.o.o. Koranska 16,10000 Zasgreb,Baldo Kraljević 20000 Dubrovnik,VIPnet d.o.o. ,Ante Bautović vl. AB Keramika ,ČIGIR d.o.o. za građenje, trgovinu, turizam i usluge Bana Josipa Jelačića 45,Dubrovnik,Proizvodnja građevinskog materijala RAGUSA d.d. Vukovarska 17,Dubrovnik,DUBAC PROMET d.o.o. za promet, graditeljstvo i proizvodnju Dubac, Dočine bb,Mlini,Marija Darrer vl. obrta Adriano,Dubrovnik 20000 Dubrovnik</derivirana_varijabla>
  </DomainObject.Predmet.StrankaWithAdress>
  <DomainObject.Predmet.StrankaWithAdressOIB>
    <izvorni_sadrzaj>RH MINISTARSTVO FINANCIJA, POREZNA UPRAVA, PODRUČNI URED DUBROVNIK,ALEN IVKOVIĆ, Giusepe Verdi 15,Opatija,SIGNALIZACIJA d.o.o. za poslovne usluge i održavanje prometnica, OIB 41021357341, Podgaj 3A,20236 Mokošica,Niko Aguzin, Podanići 59,20236 Osojnik,SVETIŠTE BLAŽENE GOSPSE OD MILOSRĐA, Liechstensteinov put 16,20000 Dubrovnik,TERMOCOMERCCE d.o.o., OIB 09627920501, Ul. Kneza Branimira 173,10000 Zagreb,MIMARTA društvo s ograničenom odgovornošću za usluge, OIB 66899515822, Od Batale 1,20000 Split,FRENDY d.o.o. za trgovinu, ugostiteljstvo i turizam, OIB 66977869240, Komolac, Tenturija 42,Mokošica,SIRIUS d.o.o. za trgovinu i usluge, OIB 60458951715, I.M.Jarnovića 1,20000 Dubrovnik,M-PROJEKT 2000 d.o.o. za inženjering i usluge, OIB 19311261113, Ferićeva 7a,20000 Dubrovnik,PORSCHE LEASING društvo s ograničenom odgovornošću za leasing, OIB 90275854576, Velimira Škorpika 21,10000 Zagreb,Niko Lujo, Doli,AKVATERM, društvo s ograničenom odgovornošću za završne radove u građevinarstvu i trgovinu na veliko i malo, OIB 96818383433, Bokeljkska 12,20 000 Dubrovnik,HYPO-LEASING KROATIEN, društvo za financiranje, d.o.o., OIB 87064273078, Koranska 16,10000 Zasgreb,Baldo Kraljević, 20000 Dubrovnik,VIPnet d.o.o., OIB 29524210204,Ante Bautović vl. AB Keramika,ČIGIR d.o.o. za građenje, trgovinu, turizam i usluge, OIB 87464164017, Bana Josipa Jelačića 45,Dubrovnik,Proizvodnja građevinskog materijala RAGUSA d.d., OIB 68907889567, Vukovarska 17,Dubrovnik,DUBAC PROMET d.o.o. za promet, graditeljstvo i proizvodnju, OIB 02373377075, Dubac, Dočine bb,Mlini,Marija Darrer vl. obrta Adriano,Dubrovnik, 20000 Dubrovnik</izvorni_sadrzaj>
    <derivirana_varijabla naziv="DomainObject.Predmet.StrankaWithAdressOIB_1">RH MINISTARSTVO FINANCIJA, POREZNA UPRAVA, PODRUČNI URED DUBROVNIK,ALEN IVKOVIĆ, Giusepe Verdi 15,Opatija,SIGNALIZACIJA d.o.o. za poslovne usluge i održavanje prometnica, OIB 41021357341, Podgaj 3A,20236 Mokošica,Niko Aguzin, Podanići 59,20236 Osojnik,SVETIŠTE BLAŽENE GOSPSE OD MILOSRĐA, Liechstensteinov put 16,20000 Dubrovnik,TERMOCOMERCCE d.o.o., OIB 09627920501, Ul. Kneza Branimira 173,10000 Zagreb,MIMARTA društvo s ograničenom odgovornošću za usluge, OIB 66899515822, Od Batale 1,20000 Split,FRENDY d.o.o. za trgovinu, ugostiteljstvo i turizam, OIB 66977869240, Komolac, Tenturija 42,Mokošica,SIRIUS d.o.o. za trgovinu i usluge, OIB 60458951715, I.M.Jarnovića 1,20000 Dubrovnik,M-PROJEKT 2000 d.o.o. za inženjering i usluge, OIB 19311261113, Ferićeva 7a,20000 Dubrovnik,PORSCHE LEASING društvo s ograničenom odgovornošću za leasing, OIB 90275854576, Velimira Škorpika 21,10000 Zagreb,Niko Lujo, Doli,AKVATERM, društvo s ograničenom odgovornošću za završne radove u građevinarstvu i trgovinu na veliko i malo, OIB 96818383433, Bokeljkska 12,20 000 Dubrovnik,HYPO-LEASING KROATIEN, društvo za financiranje, d.o.o., OIB 87064273078, Koranska 16,10000 Zasgreb,Baldo Kraljević, 20000 Dubrovnik,VIPnet d.o.o., OIB 29524210204,Ante Bautović vl. AB Keramika,ČIGIR d.o.o. za građenje, trgovinu, turizam i usluge, OIB 87464164017, Bana Josipa Jelačića 45,Dubrovnik,Proizvodnja građevinskog materijala RAGUSA d.d., OIB 68907889567, Vukovarska 17,Dubrovnik,DUBAC PROMET d.o.o. za promet, graditeljstvo i proizvodnju, OIB 02373377075, Dubac, Dočine bb,Mlini,Marija Darrer vl. obrta Adriano,Dubrovnik, 20000 Dubrovnik</derivirana_varijabla>
  </DomainObject.Predmet.StrankaWithAdressOIB>
  <DomainObject.Predmet.StrankaNazivFormated>
    <izvorni_sadrzaj>RH MINISTARSTVO FINANCIJA, POREZNA UPRAVA, PODRUČNI URED DUBROVNIK,ALEN IVKOVIĆ,SIGNALIZACIJA d.o.o. za poslovne usluge i održavanje prometnica,Niko Aguzin,SVETIŠTE BLAŽENE GOSPSE OD MILOSRĐA,TERMOCOMERCCE d.o.o.,MIMARTA društvo s ograničenom odgovornošću za usluge,FRENDY d.o.o. za trgovinu, ugostiteljstvo i turizam,SIRIUS d.o.o. za trgovinu i usluge,M-PROJEKT 2000 d.o.o. za inženjering i usluge,PORSCHE LEASING društvo s ograničenom odgovornošću za leasing,Niko Lujo,AKVATERM, društvo s ograničenom odgovornošću za završne radove u građevinarstvu i trgovinu na veliko i malo,HYPO-LEASING KROATIEN, društvo za financiranje, d.o.o.,Baldo Kraljević,VIPnet d.o.o.,Ante Bautović vl. AB Keramika,ČIGIR d.o.o. za građenje, trgovinu, turizam i usluge,Proizvodnja građevinskog materijala RAGUSA d.d.,DUBAC PROMET d.o.o. za promet, graditeljstvo i proizvodnju,Marija Darrer vl. obrta Adriano,Dubrovnik</izvorni_sadrzaj>
    <derivirana_varijabla naziv="DomainObject.Predmet.StrankaNazivFormated_1">RH MINISTARSTVO FINANCIJA, POREZNA UPRAVA, PODRUČNI URED DUBROVNIK,ALEN IVKOVIĆ,SIGNALIZACIJA d.o.o. za poslovne usluge i održavanje prometnica,Niko Aguzin,SVETIŠTE BLAŽENE GOSPSE OD MILOSRĐA,TERMOCOMERCCE d.o.o.,MIMARTA društvo s ograničenom odgovornošću za usluge,FRENDY d.o.o. za trgovinu, ugostiteljstvo i turizam,SIRIUS d.o.o. za trgovinu i usluge,M-PROJEKT 2000 d.o.o. za inženjering i usluge,PORSCHE LEASING društvo s ograničenom odgovornošću za leasing,Niko Lujo,AKVATERM, društvo s ograničenom odgovornošću za završne radove u građevinarstvu i trgovinu na veliko i malo,HYPO-LEASING KROATIEN, društvo za financiranje, d.o.o.,Baldo Kraljević,VIPnet d.o.o.,Ante Bautović vl. AB Keramika,ČIGIR d.o.o. za građenje, trgovinu, turizam i usluge,Proizvodnja građevinskog materijala RAGUSA d.d.,DUBAC PROMET d.o.o. za promet, graditeljstvo i proizvodnju,Marija Darrer vl. obrta Adriano,Dubrovnik</derivirana_varijabla>
  </DomainObject.Predmet.StrankaNazivFormated>
  <DomainObject.Predmet.StrankaNazivFormatedOIB>
    <izvorni_sadrzaj>RH MINISTARSTVO FINANCIJA, POREZNA UPRAVA, PODRUČNI URED DUBROVNIK,ALEN IVKOVIĆ,SIGNALIZACIJA d.o.o. za poslovne usluge i održavanje prometnica, OIB 41021357341,Niko Aguzin,SVETIŠTE BLAŽENE GOSPSE OD MILOSRĐA,TERMOCOMERCCE d.o.o., OIB 09627920501,MIMARTA društvo s ograničenom odgovornošću za usluge, OIB 66899515822,FRENDY d.o.o. za trgovinu, ugostiteljstvo i turizam, OIB 66977869240,SIRIUS d.o.o. za trgovinu i usluge, OIB 60458951715,M-PROJEKT 2000 d.o.o. za inženjering i usluge, OIB 19311261113,PORSCHE LEASING društvo s ograničenom odgovornošću za leasing, OIB 90275854576,Niko Lujo,AKVATERM, društvo s ograničenom odgovornošću za završne radove u građevinarstvu i trgovinu na veliko i malo, OIB 96818383433,HYPO-LEASING KROATIEN, društvo za financiranje, d.o.o., OIB 87064273078,Baldo Kraljević,VIPnet d.o.o., OIB 29524210204,Ante Bautović vl. AB Keramika,ČIGIR d.o.o. za građenje, trgovinu, turizam i usluge, OIB 87464164017,Proizvodnja građevinskog materijala RAGUSA d.d., OIB 68907889567,DUBAC PROMET d.o.o. za promet, graditeljstvo i proizvodnju, OIB 02373377075,Marija Darrer vl. obrta Adriano,Dubrovnik</izvorni_sadrzaj>
    <derivirana_varijabla naziv="DomainObject.Predmet.StrankaNazivFormatedOIB_1">RH MINISTARSTVO FINANCIJA, POREZNA UPRAVA, PODRUČNI URED DUBROVNIK,ALEN IVKOVIĆ,SIGNALIZACIJA d.o.o. za poslovne usluge i održavanje prometnica, OIB 41021357341,Niko Aguzin,SVETIŠTE BLAŽENE GOSPSE OD MILOSRĐA,TERMOCOMERCCE d.o.o., OIB 09627920501,MIMARTA društvo s ograničenom odgovornošću za usluge, OIB 66899515822,FRENDY d.o.o. za trgovinu, ugostiteljstvo i turizam, OIB 66977869240,SIRIUS d.o.o. za trgovinu i usluge, OIB 60458951715,M-PROJEKT 2000 d.o.o. za inženjering i usluge, OIB 19311261113,PORSCHE LEASING društvo s ograničenom odgovornošću za leasing, OIB 90275854576,Niko Lujo,AKVATERM, društvo s ograničenom odgovornošću za završne radove u građevinarstvu i trgovinu na veliko i malo, OIB 96818383433,HYPO-LEASING KROATIEN, društvo za financiranje, d.o.o., OIB 87064273078,Baldo Kraljević,VIPnet d.o.o., OIB 29524210204,Ante Bautović vl. AB Keramika,ČIGIR d.o.o. za građenje, trgovinu, turizam i usluge, OIB 87464164017,Proizvodnja građevinskog materijala RAGUSA d.d., OIB 68907889567,DUBAC PROMET d.o.o. za promet, graditeljstvo i proizvodnju, OIB 02373377075,Marija Darrer vl. obrta Adriano,Dubrovnik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9266063.28</izvorni_sadrzaj>
    <derivirana_varijabla naziv="DomainObject.Predmet.TrenutnaVrijednost_1">9266063.28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RH MINISTARSTVO FINANCIJA, POREZNA UPRAVA, PODRUČNI URED DUBROVNIK zastupanog po punomoćniku ŽDO DUBROVNIK</item>
      <item>ALEN IVKOVIĆ</item>
      <item>SIGNALIZACIJA d.o.o. za poslovne usluge i održavanje prometnica zastupanog po punomoćniku MILE MABIĆ</item>
      <item>Niko Aguzin</item>
      <item>SVETIŠTE BLAŽENE GOSPSE OD MILOSRĐA</item>
      <item>TERMOCOMERCCE d.o.o.</item>
      <item>MIMARTA društvo s ograničenom odgovornošću za usluge</item>
      <item>FRENDY d.o.o. za trgovinu, ugostiteljstvo i turizam zastupanog po punomoćniku MILE MABIĆ</item>
      <item>SIRIUS d.o.o. za trgovinu i usluge zastupanog po punomoćniku Dubravko Arapović</item>
      <item>M-PROJEKT 2000 d.o.o. za inženjering i usluge zastupanog po punomoćniku Dubravko Arapović</item>
      <item>PORSCHE LEASING društvo s ograničenom odgovornošću za leasing zastupanog po punomoćniku Sebastian Miše</item>
      <item>Niko Lujo zastupanog po punomoćniku Hrvoje Katušić</item>
      <item>AKVATERM, društvo s ograničenom odgovornošću za završne radove u građevinarstvu i trgovinu na veliko i malo</item>
      <item>HYPO-LEASING KROATIEN, društvo za financiranje, d.o.o.</item>
      <item>Baldo Kraljević zastupanog po punomoćniku Pero Miljas</item>
      <item>VIPnet d.o.o.</item>
      <item>Ante Bautović vl. AB Keramika zastupanog po punomoćniku Pero Miljas</item>
      <item>ČIGIR d.o.o. za građenje, trgovinu, turizam i usluge</item>
      <item>Proizvodnja građevinskog materijala RAGUSA d.d.</item>
      <item>DUBAC PROMET d.o.o. za promet, graditeljstvo i proizvodnju zastupanog po punomoćniku MILE MABIĆ</item>
      <item>Marija Darrer vl. obrta Adriano,Dubrovnik</item>
    </izvorni_sadrzaj>
    <derivirana_varijabla naziv="DomainObject.Predmet.StrankaListFormated_1">
      <item>RH MINISTARSTVO FINANCIJA, POREZNA UPRAVA, PODRUČNI URED DUBROVNIK zastupanog po punomoćniku ŽDO DUBROVNIK</item>
      <item>ALEN IVKOVIĆ</item>
      <item>SIGNALIZACIJA d.o.o. za poslovne usluge i održavanje prometnica zastupanog po punomoćniku MILE MABIĆ</item>
      <item>Niko Aguzin</item>
      <item>SVETIŠTE BLAŽENE GOSPSE OD MILOSRĐA</item>
      <item>TERMOCOMERCCE d.o.o.</item>
      <item>MIMARTA društvo s ograničenom odgovornošću za usluge</item>
      <item>FRENDY d.o.o. za trgovinu, ugostiteljstvo i turizam zastupanog po punomoćniku MILE MABIĆ</item>
      <item>SIRIUS d.o.o. za trgovinu i usluge zastupanog po punomoćniku Dubravko Arapović</item>
      <item>M-PROJEKT 2000 d.o.o. za inženjering i usluge zastupanog po punomoćniku Dubravko Arapović</item>
      <item>PORSCHE LEASING društvo s ograničenom odgovornošću za leasing zastupanog po punomoćniku Sebastian Miše</item>
      <item>Niko Lujo zastupanog po punomoćniku Hrvoje Katušić</item>
      <item>AKVATERM, društvo s ograničenom odgovornošću za završne radove u građevinarstvu i trgovinu na veliko i malo</item>
      <item>HYPO-LEASING KROATIEN, društvo za financiranje, d.o.o.</item>
      <item>Baldo Kraljević zastupanog po punomoćniku Pero Miljas</item>
      <item>VIPnet d.o.o.</item>
      <item>Ante Bautović vl. AB Keramika zastupanog po punomoćniku Pero Miljas</item>
      <item>ČIGIR d.o.o. za građenje, trgovinu, turizam i usluge</item>
      <item>Proizvodnja građevinskog materijala RAGUSA d.d.</item>
      <item>DUBAC PROMET d.o.o. za promet, graditeljstvo i proizvodnju zastupanog po punomoćniku MILE MABIĆ</item>
      <item>Marija Darrer vl. obrta Adriano,Dubrovnik</item>
    </derivirana_varijabla>
  </DomainObject.Predmet.StrankaListFormated>
  <DomainObject.Predmet.StrankaListFormatedOIB>
    <izvorni_sadrzaj>
      <item>RH MINISTARSTVO FINANCIJA, POREZNA UPRAVA, PODRUČNI URED DUBROVNIK zastupanog po punomoćniku ŽDO DUBROVNIK</item>
      <item>ALEN IVKOVIĆ</item>
      <item>SIGNALIZACIJA d.o.o. za poslovne usluge i održavanje prometnica, OIB 41021357341 zastupanog po punomoćniku MILE MABIĆ</item>
      <item>Niko Aguzin</item>
      <item>SVETIŠTE BLAŽENE GOSPSE OD MILOSRĐA</item>
      <item>TERMOCOMERCCE d.o.o., OIB 09627920501</item>
      <item>MIMARTA društvo s ograničenom odgovornošću za usluge, OIB 66899515822</item>
      <item>FRENDY d.o.o. za trgovinu, ugostiteljstvo i turizam, OIB 66977869240 zastupanog po punomoćniku MILE MABIĆ</item>
      <item>SIRIUS d.o.o. za trgovinu i usluge, OIB 60458951715 zastupanog po punomoćniku Dubravko Arapović</item>
      <item>M-PROJEKT 2000 d.o.o. za inženjering i usluge, OIB 19311261113 zastupanog po punomoćniku Dubravko Arapović</item>
      <item>PORSCHE LEASING društvo s ograničenom odgovornošću za leasing, OIB 90275854576 zastupanog po punomoćniku Sebastian Miše</item>
      <item>Niko Lujo zastupanog po punomoćniku Hrvoje Katušić</item>
      <item>AKVATERM, društvo s ograničenom odgovornošću za završne radove u građevinarstvu i trgovinu na veliko i malo, OIB 96818383433</item>
      <item>HYPO-LEASING KROATIEN, društvo za financiranje, d.o.o., OIB 87064273078</item>
      <item>Baldo Kraljević zastupanog po punomoćniku Pero Miljas</item>
      <item>VIPnet d.o.o., OIB 29524210204</item>
      <item>Ante Bautović vl. AB Keramika zastupanog po punomoćniku Pero Miljas</item>
      <item>ČIGIR d.o.o. za građenje, trgovinu, turizam i usluge, OIB 87464164017</item>
      <item>Proizvodnja građevinskog materijala RAGUSA d.d., OIB 68907889567</item>
      <item>DUBAC PROMET d.o.o. za promet, graditeljstvo i proizvodnju, OIB 02373377075 zastupanog po punomoćniku MILE MABIĆ</item>
      <item>Marija Darrer vl. obrta Adriano,Dubrovnik</item>
    </izvorni_sadrzaj>
    <derivirana_varijabla naziv="DomainObject.Predmet.StrankaListFormatedOIB_1">
      <item>RH MINISTARSTVO FINANCIJA, POREZNA UPRAVA, PODRUČNI URED DUBROVNIK zastupanog po punomoćniku ŽDO DUBROVNIK</item>
      <item>ALEN IVKOVIĆ</item>
      <item>SIGNALIZACIJA d.o.o. za poslovne usluge i održavanje prometnica, OIB 41021357341 zastupanog po punomoćniku MILE MABIĆ</item>
      <item>Niko Aguzin</item>
      <item>SVETIŠTE BLAŽENE GOSPSE OD MILOSRĐA</item>
      <item>TERMOCOMERCCE d.o.o., OIB 09627920501</item>
      <item>MIMARTA društvo s ograničenom odgovornošću za usluge, OIB 66899515822</item>
      <item>FRENDY d.o.o. za trgovinu, ugostiteljstvo i turizam, OIB 66977869240 zastupanog po punomoćniku MILE MABIĆ</item>
      <item>SIRIUS d.o.o. za trgovinu i usluge, OIB 60458951715 zastupanog po punomoćniku Dubravko Arapović</item>
      <item>M-PROJEKT 2000 d.o.o. za inženjering i usluge, OIB 19311261113 zastupanog po punomoćniku Dubravko Arapović</item>
      <item>PORSCHE LEASING društvo s ograničenom odgovornošću za leasing, OIB 90275854576 zastupanog po punomoćniku Sebastian Miše</item>
      <item>Niko Lujo zastupanog po punomoćniku Hrvoje Katušić</item>
      <item>AKVATERM, društvo s ograničenom odgovornošću za završne radove u građevinarstvu i trgovinu na veliko i malo, OIB 96818383433</item>
      <item>HYPO-LEASING KROATIEN, društvo za financiranje, d.o.o., OIB 87064273078</item>
      <item>Baldo Kraljević zastupanog po punomoćniku Pero Miljas</item>
      <item>VIPnet d.o.o., OIB 29524210204</item>
      <item>Ante Bautović vl. AB Keramika zastupanog po punomoćniku Pero Miljas</item>
      <item>ČIGIR d.o.o. za građenje, trgovinu, turizam i usluge, OIB 87464164017</item>
      <item>Proizvodnja građevinskog materijala RAGUSA d.d., OIB 68907889567</item>
      <item>DUBAC PROMET d.o.o. za promet, graditeljstvo i proizvodnju, OIB 02373377075 zastupanog po punomoćniku MILE MABIĆ</item>
      <item>Marija Darrer vl. obrta Adriano,Dubrovnik</item>
    </derivirana_varijabla>
  </DomainObject.Predmet.StrankaListFormatedOIB>
  <DomainObject.Predmet.StrankaListFormatedWithAdress>
    <izvorni_sadrzaj>
      <item>RH MINISTARSTVO FINANCIJA, POREZNA UPRAVA, PODRUČNI URED DUBROVNIK zastupanog po punomoćniku ŽDO DUBROVNIK</item>
      <item>ALEN IVKOVIĆ, Giusepe Verdi 15, Opatija</item>
      <item>SIGNALIZACIJA d.o.o. za poslovne usluge i održavanje prometnica, Podgaj 3A, 20236 Mokošica zastupanog po punomoćniku MILE MABIĆ</item>
      <item>Niko Aguzin, Podanići 59, 20236 Osojnik</item>
      <item>SVETIŠTE BLAŽENE GOSPSE OD MILOSRĐA, Liechstensteinov put 16, 20000 Dubrovnik</item>
      <item>TERMOCOMERCCE d.o.o., Ul. Kneza Branimira 173, 10000 Zagreb</item>
      <item>MIMARTA društvo s ograničenom odgovornošću za usluge, Od Batale 1, 20000 Split</item>
      <item>FRENDY d.o.o. za trgovinu, ugostiteljstvo i turizam, Komolac, Tenturija 42, Mokošica zastupanog po punomoćniku MILE MABIĆ</item>
      <item>SIRIUS d.o.o. za trgovinu i usluge, I.M.Jarnovića 1, 20000 Dubrovnik zastupanog po punomoćniku Dubravko Arapović</item>
      <item>M-PROJEKT 2000 d.o.o. za inženjering i usluge, Ferićeva 7a, 20000 Dubrovnik zastupanog po punomoćniku Dubravko Arapović</item>
      <item>PORSCHE LEASING društvo s ograničenom odgovornošću za leasing, Velimira Škorpika 21, 10000 Zagreb zastupanog po punomoćniku Sebastian Miše</item>
      <item>Niko Lujo, Doli zastupanog po punomoćniku Hrvoje Katušić</item>
      <item>AKVATERM, društvo s ograničenom odgovornošću za završne radove u građevinarstvu i trgovinu na veliko i malo, Bokeljkska 12, 20 000 Dubrovnik</item>
      <item>HYPO-LEASING KROATIEN, društvo za financiranje, d.o.o., Koranska 16, 10000 Zasgreb</item>
      <item>Baldo Kraljević, 20000 Dubrovnik zastupanog po punomoćniku Pero Miljas</item>
      <item>VIPnet d.o.o.</item>
      <item>Ante Bautović vl. AB Keramika zastupanog po punomoćniku Pero Miljas</item>
      <item>ČIGIR d.o.o. za građenje, trgovinu, turizam i usluge, Bana Josipa Jelačića 45, Dubrovnik</item>
      <item>Proizvodnja građevinskog materijala RAGUSA d.d., Vukovarska 17, Dubrovnik</item>
      <item>DUBAC PROMET d.o.o. za promet, graditeljstvo i proizvodnju, Dubac, Dočine bb, Mlini zastupanog po punomoćniku MILE MABIĆ</item>
      <item>Marija Darrer vl. obrta Adriano,Dubrovnik, 20000 Dubrovnik</item>
    </izvorni_sadrzaj>
    <derivirana_varijabla naziv="DomainObject.Predmet.StrankaListFormatedWithAdress_1">
      <item>RH MINISTARSTVO FINANCIJA, POREZNA UPRAVA, PODRUČNI URED DUBROVNIK zastupanog po punomoćniku ŽDO DUBROVNIK</item>
      <item>ALEN IVKOVIĆ, Giusepe Verdi 15, Opatija</item>
      <item>SIGNALIZACIJA d.o.o. za poslovne usluge i održavanje prometnica, Podgaj 3A, 20236 Mokošica zastupanog po punomoćniku MILE MABIĆ</item>
      <item>Niko Aguzin, Podanići 59, 20236 Osojnik</item>
      <item>SVETIŠTE BLAŽENE GOSPSE OD MILOSRĐA, Liechstensteinov put 16, 20000 Dubrovnik</item>
      <item>TERMOCOMERCCE d.o.o., Ul. Kneza Branimira 173, 10000 Zagreb</item>
      <item>MIMARTA društvo s ograničenom odgovornošću za usluge, Od Batale 1, 20000 Split</item>
      <item>FRENDY d.o.o. za trgovinu, ugostiteljstvo i turizam, Komolac, Tenturija 42, Mokošica zastupanog po punomoćniku MILE MABIĆ</item>
      <item>SIRIUS d.o.o. za trgovinu i usluge, I.M.Jarnovića 1, 20000 Dubrovnik zastupanog po punomoćniku Dubravko Arapović</item>
      <item>M-PROJEKT 2000 d.o.o. za inženjering i usluge, Ferićeva 7a, 20000 Dubrovnik zastupanog po punomoćniku Dubravko Arapović</item>
      <item>PORSCHE LEASING društvo s ograničenom odgovornošću za leasing, Velimira Škorpika 21, 10000 Zagreb zastupanog po punomoćniku Sebastian Miše</item>
      <item>Niko Lujo, Doli zastupanog po punomoćniku Hrvoje Katušić</item>
      <item>AKVATERM, društvo s ograničenom odgovornošću za završne radove u građevinarstvu i trgovinu na veliko i malo, Bokeljkska 12, 20 000 Dubrovnik</item>
      <item>HYPO-LEASING KROATIEN, društvo za financiranje, d.o.o., Koranska 16, 10000 Zasgreb</item>
      <item>Baldo Kraljević, 20000 Dubrovnik zastupanog po punomoćniku Pero Miljas</item>
      <item>VIPnet d.o.o.</item>
      <item>Ante Bautović vl. AB Keramika zastupanog po punomoćniku Pero Miljas</item>
      <item>ČIGIR d.o.o. za građenje, trgovinu, turizam i usluge, Bana Josipa Jelačića 45, Dubrovnik</item>
      <item>Proizvodnja građevinskog materijala RAGUSA d.d., Vukovarska 17, Dubrovnik</item>
      <item>DUBAC PROMET d.o.o. za promet, graditeljstvo i proizvodnju, Dubac, Dočine bb, Mlini zastupanog po punomoćniku MILE MABIĆ</item>
      <item>Marija Darrer vl. obrta Adriano,Dubrovnik, 20000 Dubrovnik</item>
    </derivirana_varijabla>
  </DomainObject.Predmet.StrankaListFormatedWithAdress>
  <DomainObject.Predmet.StrankaListFormatedWithAdressOIB>
    <izvorni_sadrzaj>
      <item>RH MINISTARSTVO FINANCIJA, POREZNA UPRAVA, PODRUČNI URED DUBROVNIK zastupanog po punomoćniku ŽDO DUBROVNIK</item>
      <item>ALEN IVKOVIĆ, Giusepe Verdi 15, Opatija</item>
      <item>SIGNALIZACIJA d.o.o. za poslovne usluge i održavanje prometnica, OIB 41021357341, Podgaj 3A, 20236 Mokošica zastupanog po punomoćniku MILE MABIĆ</item>
      <item>Niko Aguzin, Podanići 59, 20236 Osojnik</item>
      <item>SVETIŠTE BLAŽENE GOSPSE OD MILOSRĐA, Liechstensteinov put 16, 20000 Dubrovnik</item>
      <item>TERMOCOMERCCE d.o.o., OIB 09627920501, Ul. Kneza Branimira 173, 10000 Zagreb</item>
      <item>MIMARTA društvo s ograničenom odgovornošću za usluge, OIB 66899515822, Od Batale 1, 20000 Split</item>
      <item>FRENDY d.o.o. za trgovinu, ugostiteljstvo i turizam, OIB 66977869240, Komolac, Tenturija 42, Mokošica zastupanog po punomoćniku MILE MABIĆ</item>
      <item>SIRIUS d.o.o. za trgovinu i usluge, OIB 60458951715, I.M.Jarnovića 1, 20000 Dubrovnik zastupanog po punomoćniku Dubravko Arapović</item>
      <item>M-PROJEKT 2000 d.o.o. za inženjering i usluge, OIB 19311261113, Ferićeva 7a, 20000 Dubrovnik zastupanog po punomoćniku Dubravko Arapović</item>
      <item>PORSCHE LEASING društvo s ograničenom odgovornošću za leasing, OIB 90275854576, Velimira Škorpika 21, 10000 Zagreb zastupanog po punomoćniku Sebastian Miše</item>
      <item>Niko Lujo, Doli zastupanog po punomoćniku Hrvoje Katušić</item>
      <item>AKVATERM, društvo s ograničenom odgovornošću za završne radove u građevinarstvu i trgovinu na veliko i malo, OIB 96818383433, Bokeljkska 12, 20 000 Dubrovnik</item>
      <item>HYPO-LEASING KROATIEN, društvo za financiranje, d.o.o., OIB 87064273078, Koranska 16, 10000 Zasgreb</item>
      <item>Baldo Kraljević, 20000 Dubrovnik zastupanog po punomoćniku Pero Miljas</item>
      <item>VIPnet d.o.o., OIB 29524210204</item>
      <item>Ante Bautović vl. AB Keramika zastupanog po punomoćniku Pero Miljas</item>
      <item>ČIGIR d.o.o. za građenje, trgovinu, turizam i usluge, OIB 87464164017, Bana Josipa Jelačića 45, Dubrovnik</item>
      <item>Proizvodnja građevinskog materijala RAGUSA d.d., OIB 68907889567, Vukovarska 17, Dubrovnik</item>
      <item>DUBAC PROMET d.o.o. za promet, graditeljstvo i proizvodnju, OIB 02373377075, Dubac, Dočine bb, Mlini zastupanog po punomoćniku MILE MABIĆ</item>
      <item>Marija Darrer vl. obrta Adriano,Dubrovnik, 20000 Dubrovnik</item>
    </izvorni_sadrzaj>
    <derivirana_varijabla naziv="DomainObject.Predmet.StrankaListFormatedWithAdressOIB_1">
      <item>RH MINISTARSTVO FINANCIJA, POREZNA UPRAVA, PODRUČNI URED DUBROVNIK zastupanog po punomoćniku ŽDO DUBROVNIK</item>
      <item>ALEN IVKOVIĆ, Giusepe Verdi 15, Opatija</item>
      <item>SIGNALIZACIJA d.o.o. za poslovne usluge i održavanje prometnica, OIB 41021357341, Podgaj 3A, 20236 Mokošica zastupanog po punomoćniku MILE MABIĆ</item>
      <item>Niko Aguzin, Podanići 59, 20236 Osojnik</item>
      <item>SVETIŠTE BLAŽENE GOSPSE OD MILOSRĐA, Liechstensteinov put 16, 20000 Dubrovnik</item>
      <item>TERMOCOMERCCE d.o.o., OIB 09627920501, Ul. Kneza Branimira 173, 10000 Zagreb</item>
      <item>MIMARTA društvo s ograničenom odgovornošću za usluge, OIB 66899515822, Od Batale 1, 20000 Split</item>
      <item>FRENDY d.o.o. za trgovinu, ugostiteljstvo i turizam, OIB 66977869240, Komolac, Tenturija 42, Mokošica zastupanog po punomoćniku MILE MABIĆ</item>
      <item>SIRIUS d.o.o. za trgovinu i usluge, OIB 60458951715, I.M.Jarnovića 1, 20000 Dubrovnik zastupanog po punomoćniku Dubravko Arapović</item>
      <item>M-PROJEKT 2000 d.o.o. za inženjering i usluge, OIB 19311261113, Ferićeva 7a, 20000 Dubrovnik zastupanog po punomoćniku Dubravko Arapović</item>
      <item>PORSCHE LEASING društvo s ograničenom odgovornošću za leasing, OIB 90275854576, Velimira Škorpika 21, 10000 Zagreb zastupanog po punomoćniku Sebastian Miše</item>
      <item>Niko Lujo, Doli zastupanog po punomoćniku Hrvoje Katušić</item>
      <item>AKVATERM, društvo s ograničenom odgovornošću za završne radove u građevinarstvu i trgovinu na veliko i malo, OIB 96818383433, Bokeljkska 12, 20 000 Dubrovnik</item>
      <item>HYPO-LEASING KROATIEN, društvo za financiranje, d.o.o., OIB 87064273078, Koranska 16, 10000 Zasgreb</item>
      <item>Baldo Kraljević, 20000 Dubrovnik zastupanog po punomoćniku Pero Miljas</item>
      <item>VIPnet d.o.o., OIB 29524210204</item>
      <item>Ante Bautović vl. AB Keramika zastupanog po punomoćniku Pero Miljas</item>
      <item>ČIGIR d.o.o. za građenje, trgovinu, turizam i usluge, OIB 87464164017, Bana Josipa Jelačića 45, Dubrovnik</item>
      <item>Proizvodnja građevinskog materijala RAGUSA d.d., OIB 68907889567, Vukovarska 17, Dubrovnik</item>
      <item>DUBAC PROMET d.o.o. za promet, graditeljstvo i proizvodnju, OIB 02373377075, Dubac, Dočine bb, Mlini zastupanog po punomoćniku MILE MABIĆ</item>
      <item>Marija Darrer vl. obrta Adriano,Dubrovnik, 20000 Dubrovnik</item>
    </derivirana_varijabla>
  </DomainObject.Predmet.StrankaListFormatedWithAdressOIB>
  <DomainObject.Predmet.StrankaListNazivFormated>
    <izvorni_sadrzaj>
      <item>RH MINISTARSTVO FINANCIJA, POREZNA UPRAVA, PODRUČNI URED DUBROVNIK</item>
      <item>ALEN IVKOVIĆ</item>
      <item>SIGNALIZACIJA d.o.o. za poslovne usluge i održavanje prometnica</item>
      <item>Niko Aguzin</item>
      <item>SVETIŠTE BLAŽENE GOSPSE OD MILOSRĐA</item>
      <item>TERMOCOMERCCE d.o.o.</item>
      <item>MIMARTA društvo s ograničenom odgovornošću za usluge</item>
      <item>FRENDY d.o.o. za trgovinu, ugostiteljstvo i turizam</item>
      <item>SIRIUS d.o.o. za trgovinu i usluge</item>
      <item>M-PROJEKT 2000 d.o.o. za inženjering i usluge</item>
      <item>PORSCHE LEASING društvo s ograničenom odgovornošću za leasing</item>
      <item>Niko Lujo</item>
      <item>AKVATERM, društvo s ograničenom odgovornošću za završne radove u građevinarstvu i trgovinu na veliko i malo</item>
      <item>HYPO-LEASING KROATIEN, društvo za financiranje, d.o.o.</item>
      <item>Baldo Kraljević</item>
      <item>VIPnet d.o.o.</item>
      <item>Ante Bautović vl. AB Keramika</item>
      <item>ČIGIR d.o.o. za građenje, trgovinu, turizam i usluge</item>
      <item>Proizvodnja građevinskog materijala RAGUSA d.d.</item>
      <item>DUBAC PROMET d.o.o. za promet, graditeljstvo i proizvodnju</item>
      <item>Marija Darrer vl. obrta Adriano,Dubrovnik</item>
    </izvorni_sadrzaj>
    <derivirana_varijabla naziv="DomainObject.Predmet.StrankaListNazivFormated_1">
      <item>RH MINISTARSTVO FINANCIJA, POREZNA UPRAVA, PODRUČNI URED DUBROVNIK</item>
      <item>ALEN IVKOVIĆ</item>
      <item>SIGNALIZACIJA d.o.o. za poslovne usluge i održavanje prometnica</item>
      <item>Niko Aguzin</item>
      <item>SVETIŠTE BLAŽENE GOSPSE OD MILOSRĐA</item>
      <item>TERMOCOMERCCE d.o.o.</item>
      <item>MIMARTA društvo s ograničenom odgovornošću za usluge</item>
      <item>FRENDY d.o.o. za trgovinu, ugostiteljstvo i turizam</item>
      <item>SIRIUS d.o.o. za trgovinu i usluge</item>
      <item>M-PROJEKT 2000 d.o.o. za inženjering i usluge</item>
      <item>PORSCHE LEASING društvo s ograničenom odgovornošću za leasing</item>
      <item>Niko Lujo</item>
      <item>AKVATERM, društvo s ograničenom odgovornošću za završne radove u građevinarstvu i trgovinu na veliko i malo</item>
      <item>HYPO-LEASING KROATIEN, društvo za financiranje, d.o.o.</item>
      <item>Baldo Kraljević</item>
      <item>VIPnet d.o.o.</item>
      <item>Ante Bautović vl. AB Keramika</item>
      <item>ČIGIR d.o.o. za građenje, trgovinu, turizam i usluge</item>
      <item>Proizvodnja građevinskog materijala RAGUSA d.d.</item>
      <item>DUBAC PROMET d.o.o. za promet, graditeljstvo i proizvodnju</item>
      <item>Marija Darrer vl. obrta Adriano,Dubrovnik</item>
    </derivirana_varijabla>
  </DomainObject.Predmet.StrankaListNazivFormated>
  <DomainObject.Predmet.StrankaListNazivFormatedOIB>
    <izvorni_sadrzaj>
      <item>RH MINISTARSTVO FINANCIJA, POREZNA UPRAVA, PODRUČNI URED DUBROVNIK</item>
      <item>ALEN IVKOVIĆ</item>
      <item>SIGNALIZACIJA d.o.o. za poslovne usluge i održavanje prometnica, OIB 41021357341</item>
      <item>Niko Aguzin</item>
      <item>SVETIŠTE BLAŽENE GOSPSE OD MILOSRĐA</item>
      <item>TERMOCOMERCCE d.o.o., OIB 09627920501</item>
      <item>MIMARTA društvo s ograničenom odgovornošću za usluge, OIB 66899515822</item>
      <item>FRENDY d.o.o. za trgovinu, ugostiteljstvo i turizam, OIB 66977869240</item>
      <item>SIRIUS d.o.o. za trgovinu i usluge, OIB 60458951715</item>
      <item>M-PROJEKT 2000 d.o.o. za inženjering i usluge, OIB 19311261113</item>
      <item>PORSCHE LEASING društvo s ograničenom odgovornošću za leasing, OIB 90275854576</item>
      <item>Niko Lujo</item>
      <item>AKVATERM, društvo s ograničenom odgovornošću za završne radove u građevinarstvu i trgovinu na veliko i malo, OIB 96818383433</item>
      <item>HYPO-LEASING KROATIEN, društvo za financiranje, d.o.o., OIB 87064273078</item>
      <item>Baldo Kraljević</item>
      <item>VIPnet d.o.o., OIB 29524210204</item>
      <item>Ante Bautović vl. AB Keramika</item>
      <item>ČIGIR d.o.o. za građenje, trgovinu, turizam i usluge, OIB 87464164017</item>
      <item>Proizvodnja građevinskog materijala RAGUSA d.d., OIB 68907889567</item>
      <item>DUBAC PROMET d.o.o. za promet, graditeljstvo i proizvodnju, OIB 02373377075</item>
      <item>Marija Darrer vl. obrta Adriano,Dubrovnik</item>
    </izvorni_sadrzaj>
    <derivirana_varijabla naziv="DomainObject.Predmet.StrankaListNazivFormatedOIB_1">
      <item>RH MINISTARSTVO FINANCIJA, POREZNA UPRAVA, PODRUČNI URED DUBROVNIK</item>
      <item>ALEN IVKOVIĆ</item>
      <item>SIGNALIZACIJA d.o.o. za poslovne usluge i održavanje prometnica, OIB 41021357341</item>
      <item>Niko Aguzin</item>
      <item>SVETIŠTE BLAŽENE GOSPSE OD MILOSRĐA</item>
      <item>TERMOCOMERCCE d.o.o., OIB 09627920501</item>
      <item>MIMARTA društvo s ograničenom odgovornošću za usluge, OIB 66899515822</item>
      <item>FRENDY d.o.o. za trgovinu, ugostiteljstvo i turizam, OIB 66977869240</item>
      <item>SIRIUS d.o.o. za trgovinu i usluge, OIB 60458951715</item>
      <item>M-PROJEKT 2000 d.o.o. za inženjering i usluge, OIB 19311261113</item>
      <item>PORSCHE LEASING društvo s ograničenom odgovornošću za leasing, OIB 90275854576</item>
      <item>Niko Lujo</item>
      <item>AKVATERM, društvo s ograničenom odgovornošću za završne radove u građevinarstvu i trgovinu na veliko i malo, OIB 96818383433</item>
      <item>HYPO-LEASING KROATIEN, društvo za financiranje, d.o.o., OIB 87064273078</item>
      <item>Baldo Kraljević</item>
      <item>VIPnet d.o.o., OIB 29524210204</item>
      <item>Ante Bautović vl. AB Keramika</item>
      <item>ČIGIR d.o.o. za građenje, trgovinu, turizam i usluge, OIB 87464164017</item>
      <item>Proizvodnja građevinskog materijala RAGUSA d.d., OIB 68907889567</item>
      <item>DUBAC PROMET d.o.o. za promet, graditeljstvo i proizvodnju, OIB 02373377075</item>
      <item>Marija Darrer vl. obrta Adriano,Dubrovnik</item>
    </derivirana_varijabla>
  </DomainObject.Predmet.StrankaListNazivFormatedOIB>
  <DomainObject.Predmet.ProtuStrankaListFormated>
    <izvorni_sadrzaj>
      <item>STANOGRADNJA d.o.o. za trgovinu i usluge</item>
    </izvorni_sadrzaj>
    <derivirana_varijabla naziv="DomainObject.Predmet.ProtuStrankaListFormated_1">
      <item>STANOGRADNJA d.o.o. za trgovinu i usluge</item>
    </derivirana_varijabla>
  </DomainObject.Predmet.ProtuStrankaListFormated>
  <DomainObject.Predmet.ProtuStrankaListFormatedOIB>
    <izvorni_sadrzaj>
      <item>STANOGRADNJA d.o.o. za trgovinu i usluge, OIB 95455944987</item>
    </izvorni_sadrzaj>
    <derivirana_varijabla naziv="DomainObject.Predmet.ProtuStrankaListFormatedOIB_1">
      <item>STANOGRADNJA d.o.o. za trgovinu i usluge, OIB 95455944987</item>
    </derivirana_varijabla>
  </DomainObject.Predmet.ProtuStrankaListFormatedOIB>
  <DomainObject.Predmet.ProtuStrankaListFormatedWithAdress>
    <izvorni_sadrzaj>
      <item>STANOGRADNJA d.o.o. za trgovinu i usluge, Dr.Ante Starčevića 74, Dubrovnik</item>
    </izvorni_sadrzaj>
    <derivirana_varijabla naziv="DomainObject.Predmet.ProtuStrankaListFormatedWithAdress_1">
      <item>STANOGRADNJA d.o.o. za trgovinu i usluge, Dr.Ante Starčevića 74, Dubrovnik</item>
    </derivirana_varijabla>
  </DomainObject.Predmet.ProtuStrankaListFormatedWithAdress>
  <DomainObject.Predmet.ProtuStrankaListFormatedWithAdressOIB>
    <izvorni_sadrzaj>
      <item>STANOGRADNJA d.o.o. za trgovinu i usluge, OIB 95455944987, Dr.Ante Starčevića 74, Dubrovnik</item>
    </izvorni_sadrzaj>
    <derivirana_varijabla naziv="DomainObject.Predmet.ProtuStrankaListFormatedWithAdressOIB_1">
      <item>STANOGRADNJA d.o.o. za trgovinu i usluge, OIB 95455944987, Dr.Ante Starčevića 74, Dubrovnik</item>
    </derivirana_varijabla>
  </DomainObject.Predmet.ProtuStrankaListFormatedWithAdressOIB>
  <DomainObject.Predmet.ProtuStrankaListNazivFormated>
    <izvorni_sadrzaj>
      <item>STANOGRADNJA d.o.o. za trgovinu i usluge</item>
    </izvorni_sadrzaj>
    <derivirana_varijabla naziv="DomainObject.Predmet.ProtuStrankaListNazivFormated_1">
      <item>STANOGRADNJA d.o.o. za trgovinu i usluge</item>
    </derivirana_varijabla>
  </DomainObject.Predmet.ProtuStrankaListNazivFormated>
  <DomainObject.Predmet.ProtuStrankaListNazivFormatedOIB>
    <izvorni_sadrzaj>
      <item>STANOGRADNJA d.o.o. za trgovinu i usluge, OIB 95455944987</item>
    </izvorni_sadrzaj>
    <derivirana_varijabla naziv="DomainObject.Predmet.ProtuStrankaListNazivFormatedOIB_1">
      <item>STANOGRADNJA d.o.o. za trgovinu i usluge, OIB 95455944987</item>
    </derivirana_varijabla>
  </DomainObject.Predmet.ProtuStrankaListNazivFormatedOIB>
  <DomainObject.Predmet.OstaliListFormated>
    <izvorni_sadrzaj>
      <item>ŽDO DUBROVNIK punomoćnik sudionika u postupku RH MINISTARSTVO FINANCIJA, POREZNA UPRAVA, PODRUČNI URED DUBROVNIK</item>
      <item>Stojan Ramljak</item>
      <item>PRIVREDNA BANKA ZAGREB d.d.</item>
      <item>FINA Dubrovnik</item>
      <item>VOLKSBANK d.d.</item>
      <item>Hrvoje Katušić punomoćnik sudionika u postupku Niko Lujo</item>
      <item>MILE MABIĆ punomoćnik sudionika u postupku SIGNALIZACIJA d.o.o. za poslovne usluge i održavanje prometnica; FRENDY d.o.o. za trgovinu, ugostiteljstvo i turizam; DUBAC PROMET d.o.o. za promet, graditeljstvo i proizvodnju</item>
      <item>Sebastian Miše punomoćnik sudionika u postupku PORSCHE LEASING društvo s ograničenom odgovornošću za leasing</item>
      <item>Dubravko Arapović punomoćnik sudionika u postupku SIRIUS d.o.o. za trgovinu i usluge; M-PROJEKT 2000 d.o.o. za inženjering i usluge</item>
      <item>Pero Miljas punomoćnik sudionika u postupku Baldo Kraljević; Ante Bautović vl. AB Keramika</item>
      <item>Srđan Brajević</item>
      <item>Odv.Antonio Zujić</item>
      <item>VOLKSBANK d.d.</item>
      <item>Marija Darrer vl. Adriano</item>
      <item>Proizvodnja građevinskog materijala RAGUSA d.d.</item>
      <item>Odvj.društvo Mihočević &amp; Bajs</item>
      <item>Ivanka Sušić</item>
    </izvorni_sadrzaj>
    <derivirana_varijabla naziv="DomainObject.Predmet.OstaliListFormated_1">
      <item>ŽDO DUBROVNIK punomoćnik sudionika u postupku RH MINISTARSTVO FINANCIJA, POREZNA UPRAVA, PODRUČNI URED DUBROVNIK</item>
      <item>Stojan Ramljak</item>
      <item>PRIVREDNA BANKA ZAGREB d.d.</item>
      <item>FINA Dubrovnik</item>
      <item>VOLKSBANK d.d.</item>
      <item>Hrvoje Katušić punomoćnik sudionika u postupku Niko Lujo</item>
      <item>MILE MABIĆ punomoćnik sudionika u postupku SIGNALIZACIJA d.o.o. za poslovne usluge i održavanje prometnica; FRENDY d.o.o. za trgovinu, ugostiteljstvo i turizam; DUBAC PROMET d.o.o. za promet, graditeljstvo i proizvodnju</item>
      <item>Sebastian Miše punomoćnik sudionika u postupku PORSCHE LEASING društvo s ograničenom odgovornošću za leasing</item>
      <item>Dubravko Arapović punomoćnik sudionika u postupku SIRIUS d.o.o. za trgovinu i usluge; M-PROJEKT 2000 d.o.o. za inženjering i usluge</item>
      <item>Pero Miljas punomoćnik sudionika u postupku Baldo Kraljević; Ante Bautović vl. AB Keramika</item>
      <item>Srđan Brajević</item>
      <item>Odv.Antonio Zujić</item>
      <item>VOLKSBANK d.d.</item>
      <item>Marija Darrer vl. Adriano</item>
      <item>Proizvodnja građevinskog materijala RAGUSA d.d.</item>
      <item>Odvj.društvo Mihočević &amp; Bajs</item>
      <item>Ivanka Sušić</item>
    </derivirana_varijabla>
  </DomainObject.Predmet.OstaliListFormated>
  <DomainObject.Predmet.OstaliListFormatedOIB>
    <izvorni_sadrzaj>
      <item>ŽDO DUBROVNIK punomoćnik sudionika u postupku RH MINISTARSTVO FINANCIJA, POREZNA UPRAVA, PODRUČNI URED DUBROVNIK</item>
      <item>Stojan Ramljak</item>
      <item>PRIVREDNA BANKA ZAGREB d.d.</item>
      <item>FINA Dubrovnik</item>
      <item>VOLKSBANK d.d.</item>
      <item>Hrvoje Katušić punomoćnik sudionika u postupku Niko Lujo</item>
      <item>MILE MABIĆ punomoćnik sudionika u postupku SIGNALIZACIJA d.o.o. za poslovne usluge i održavanje prometnica; FRENDY d.o.o. za trgovinu, ugostiteljstvo i turizam; DUBAC PROMET d.o.o. za promet, graditeljstvo i proizvodnju</item>
      <item>Sebastian Miše punomoćnik sudionika u postupku PORSCHE LEASING društvo s ograničenom odgovornošću za leasing</item>
      <item>Dubravko Arapović punomoćnik sudionika u postupku SIRIUS d.o.o. za trgovinu i usluge; M-PROJEKT 2000 d.o.o. za inženjering i usluge</item>
      <item>Pero Miljas punomoćnik sudionika u postupku Baldo Kraljević; Ante Bautović vl. AB Keramika</item>
      <item>Srđan Brajević</item>
      <item>Odv.Antonio Zujić</item>
      <item>VOLKSBANK d.d., OIB 78427478595</item>
      <item>Marija Darrer vl. Adriano</item>
      <item>Proizvodnja građevinskog materijala RAGUSA d.d., OIB 68907889567</item>
      <item>Odvj.društvo Mihočević &amp; Bajs</item>
      <item>Ivanka Sušić, OIB 74811324266</item>
    </izvorni_sadrzaj>
    <derivirana_varijabla naziv="DomainObject.Predmet.OstaliListFormatedOIB_1">
      <item>ŽDO DUBROVNIK punomoćnik sudionika u postupku RH MINISTARSTVO FINANCIJA, POREZNA UPRAVA, PODRUČNI URED DUBROVNIK</item>
      <item>Stojan Ramljak</item>
      <item>PRIVREDNA BANKA ZAGREB d.d.</item>
      <item>FINA Dubrovnik</item>
      <item>VOLKSBANK d.d.</item>
      <item>Hrvoje Katušić punomoćnik sudionika u postupku Niko Lujo</item>
      <item>MILE MABIĆ punomoćnik sudionika u postupku SIGNALIZACIJA d.o.o. za poslovne usluge i održavanje prometnica; FRENDY d.o.o. za trgovinu, ugostiteljstvo i turizam; DUBAC PROMET d.o.o. za promet, graditeljstvo i proizvodnju</item>
      <item>Sebastian Miše punomoćnik sudionika u postupku PORSCHE LEASING društvo s ograničenom odgovornošću za leasing</item>
      <item>Dubravko Arapović punomoćnik sudionika u postupku SIRIUS d.o.o. za trgovinu i usluge; M-PROJEKT 2000 d.o.o. za inženjering i usluge</item>
      <item>Pero Miljas punomoćnik sudionika u postupku Baldo Kraljević; Ante Bautović vl. AB Keramika</item>
      <item>Srđan Brajević</item>
      <item>Odv.Antonio Zujić</item>
      <item>VOLKSBANK d.d., OIB 78427478595</item>
      <item>Marija Darrer vl. Adriano</item>
      <item>Proizvodnja građevinskog materijala RAGUSA d.d., OIB 68907889567</item>
      <item>Odvj.društvo Mihočević &amp; Bajs</item>
      <item>Ivanka Sušić, OIB 74811324266</item>
    </derivirana_varijabla>
  </DomainObject.Predmet.OstaliListFormatedOIB>
  <DomainObject.Predmet.OstaliListFormatedWithAdress>
    <izvorni_sadrzaj>
      <item>ŽDO DUBROVNIK punomoćnik sudionika u postupku RH MINISTARSTVO FINANCIJA, POREZNA UPRAVA, PODRUČNI URED DUBROVNIK</item>
      <item>Stojan Ramljak</item>
      <item>PRIVREDNA BANKA ZAGREB d.d.</item>
      <item>FINA Dubrovnik</item>
      <item>VOLKSBANK d.d., 10 000 Zagreb</item>
      <item>Hrvoje Katušić, Antuninska 3, 20000 Dubrovnik punomoćnik sudionika u postupku Niko Lujo</item>
      <item>MILE MABIĆ, Bana J. Jelačića 69a, 20000 Dubrovnik punomoćnik sudionika u postupku SIGNALIZACIJA d.o.o. za poslovne usluge i održavanje prometnica; FRENDY d.o.o. za trgovinu, ugostiteljstvo i turizam; DUBAC PROMET d.o.o. za promet, graditeljstvo i proizvodnju</item>
      <item>Sebastian Miše, Petrinjska 48, 10000 Zagreb punomoćnik sudionika u postupku PORSCHE LEASING društvo s ograničenom odgovornošću za leasing</item>
      <item>Dubravko Arapović punomoćnik sudionika u postupku SIRIUS d.o.o. za trgovinu i usluge; M-PROJEKT 2000 d.o.o. za inženjering i usluge</item>
      <item>Pero Miljas punomoćnik sudionika u postupku Baldo Kraljević; Ante Bautović vl. AB Keramika</item>
      <item>Srđan Brajević, Smiljanićeva 2/I, 21000 Split</item>
      <item>Odv.Antonio Zujić</item>
      <item>VOLKSBANK d.d., Varšavska 9, 10000 Zagreb</item>
      <item>Marija Darrer vl. Adriano</item>
      <item>Proizvodnja građevinskog materijala RAGUSA d.d., Vukovarska 17, Dubrovnik</item>
      <item>Odvj.društvo Mihočević &amp; Bajs, Smičiklasova 18/III, 10000 Zagreb</item>
      <item>Ivanka Sušić, Gornji Kono 56, 20000 Dubrovnik</item>
    </izvorni_sadrzaj>
    <derivirana_varijabla naziv="DomainObject.Predmet.OstaliListFormatedWithAdress_1">
      <item>ŽDO DUBROVNIK punomoćnik sudionika u postupku RH MINISTARSTVO FINANCIJA, POREZNA UPRAVA, PODRUČNI URED DUBROVNIK</item>
      <item>Stojan Ramljak</item>
      <item>PRIVREDNA BANKA ZAGREB d.d.</item>
      <item>FINA Dubrovnik</item>
      <item>VOLKSBANK d.d., 10 000 Zagreb</item>
      <item>Hrvoje Katušić, Antuninska 3, 20000 Dubrovnik punomoćnik sudionika u postupku Niko Lujo</item>
      <item>MILE MABIĆ, Bana J. Jelačića 69a, 20000 Dubrovnik punomoćnik sudionika u postupku SIGNALIZACIJA d.o.o. za poslovne usluge i održavanje prometnica; FRENDY d.o.o. za trgovinu, ugostiteljstvo i turizam; DUBAC PROMET d.o.o. za promet, graditeljstvo i proizvodnju</item>
      <item>Sebastian Miše, Petrinjska 48, 10000 Zagreb punomoćnik sudionika u postupku PORSCHE LEASING društvo s ograničenom odgovornošću za leasing</item>
      <item>Dubravko Arapović punomoćnik sudionika u postupku SIRIUS d.o.o. za trgovinu i usluge; M-PROJEKT 2000 d.o.o. za inženjering i usluge</item>
      <item>Pero Miljas punomoćnik sudionika u postupku Baldo Kraljević; Ante Bautović vl. AB Keramika</item>
      <item>Srđan Brajević, Smiljanićeva 2/I, 21000 Split</item>
      <item>Odv.Antonio Zujić</item>
      <item>VOLKSBANK d.d., Varšavska 9, 10000 Zagreb</item>
      <item>Marija Darrer vl. Adriano</item>
      <item>Proizvodnja građevinskog materijala RAGUSA d.d., Vukovarska 17, Dubrovnik</item>
      <item>Odvj.društvo Mihočević &amp; Bajs, Smičiklasova 18/III, 10000 Zagreb</item>
      <item>Ivanka Sušić, Gornji Kono 56, 20000 Dubrovnik</item>
    </derivirana_varijabla>
  </DomainObject.Predmet.OstaliListFormatedWithAdress>
  <DomainObject.Predmet.OstaliListFormatedWithAdressOIB>
    <izvorni_sadrzaj>
      <item>ŽDO DUBROVNIK punomoćnik sudionika u postupku RH MINISTARSTVO FINANCIJA, POREZNA UPRAVA, PODRUČNI URED DUBROVNIK</item>
      <item>Stojan Ramljak</item>
      <item>PRIVREDNA BANKA ZAGREB d.d.</item>
      <item>FINA Dubrovnik</item>
      <item>VOLKSBANK d.d., 10 000 Zagreb</item>
      <item>Hrvoje Katušić, Antuninska 3, 20000 Dubrovnik punomoćnik sudionika u postupku Niko Lujo</item>
      <item>MILE MABIĆ, Bana J. Jelačića 69a, 20000 Dubrovnik punomoćnik sudionika u postupku SIGNALIZACIJA d.o.o. za poslovne usluge i održavanje prometnica; FRENDY d.o.o. za trgovinu, ugostiteljstvo i turizam; DUBAC PROMET d.o.o. za promet, graditeljstvo i proizvodnju</item>
      <item>Sebastian Miše, Petrinjska 48, 10000 Zagreb punomoćnik sudionika u postupku PORSCHE LEASING društvo s ograničenom odgovornošću za leasing</item>
      <item>Dubravko Arapović punomoćnik sudionika u postupku SIRIUS d.o.o. za trgovinu i usluge; M-PROJEKT 2000 d.o.o. za inženjering i usluge</item>
      <item>Pero Miljas punomoćnik sudionika u postupku Baldo Kraljević; Ante Bautović vl. AB Keramika</item>
      <item>Srđan Brajević, Smiljanićeva 2/I, 21000 Split</item>
      <item>Odv.Antonio Zujić</item>
      <item>VOLKSBANK d.d., OIB 78427478595, Varšavska 9, 10000 Zagreb</item>
      <item>Marija Darrer vl. Adriano</item>
      <item>Proizvodnja građevinskog materijala RAGUSA d.d., OIB 68907889567, Vukovarska 17, Dubrovnik</item>
      <item>Odvj.društvo Mihočević &amp; Bajs, Smičiklasova 18/III, 10000 Zagreb</item>
      <item>Ivanka Sušić, OIB 74811324266, Gornji Kono 56, 20000 Dubrovnik</item>
    </izvorni_sadrzaj>
    <derivirana_varijabla naziv="DomainObject.Predmet.OstaliListFormatedWithAdressOIB_1">
      <item>ŽDO DUBROVNIK punomoćnik sudionika u postupku RH MINISTARSTVO FINANCIJA, POREZNA UPRAVA, PODRUČNI URED DUBROVNIK</item>
      <item>Stojan Ramljak</item>
      <item>PRIVREDNA BANKA ZAGREB d.d.</item>
      <item>FINA Dubrovnik</item>
      <item>VOLKSBANK d.d., 10 000 Zagreb</item>
      <item>Hrvoje Katušić, Antuninska 3, 20000 Dubrovnik punomoćnik sudionika u postupku Niko Lujo</item>
      <item>MILE MABIĆ, Bana J. Jelačića 69a, 20000 Dubrovnik punomoćnik sudionika u postupku SIGNALIZACIJA d.o.o. za poslovne usluge i održavanje prometnica; FRENDY d.o.o. za trgovinu, ugostiteljstvo i turizam; DUBAC PROMET d.o.o. za promet, graditeljstvo i proizvodnju</item>
      <item>Sebastian Miše, Petrinjska 48, 10000 Zagreb punomoćnik sudionika u postupku PORSCHE LEASING društvo s ograničenom odgovornošću za leasing</item>
      <item>Dubravko Arapović punomoćnik sudionika u postupku SIRIUS d.o.o. za trgovinu i usluge; M-PROJEKT 2000 d.o.o. za inženjering i usluge</item>
      <item>Pero Miljas punomoćnik sudionika u postupku Baldo Kraljević; Ante Bautović vl. AB Keramika</item>
      <item>Srđan Brajević, Smiljanićeva 2/I, 21000 Split</item>
      <item>Odv.Antonio Zujić</item>
      <item>VOLKSBANK d.d., OIB 78427478595, Varšavska 9, 10000 Zagreb</item>
      <item>Marija Darrer vl. Adriano</item>
      <item>Proizvodnja građevinskog materijala RAGUSA d.d., OIB 68907889567, Vukovarska 17, Dubrovnik</item>
      <item>Odvj.društvo Mihočević &amp; Bajs, Smičiklasova 18/III, 10000 Zagreb</item>
      <item>Ivanka Sušić, OIB 74811324266, Gornji Kono 56, 20000 Dubrovnik</item>
    </derivirana_varijabla>
  </DomainObject.Predmet.OstaliListFormatedWithAdressOIB>
  <DomainObject.Predmet.OstaliListNazivFormated>
    <izvorni_sadrzaj>
      <item>ŽDO DUBROVNIK</item>
      <item>Stojan Ramljak</item>
      <item>PRIVREDNA BANKA ZAGREB d.d.</item>
      <item>FINA Dubrovnik</item>
      <item>VOLKSBANK d.d.</item>
      <item>Hrvoje Katušić</item>
      <item>MILE MABIĆ</item>
      <item>Sebastian Miše</item>
      <item>Dubravko Arapović</item>
      <item>Pero Miljas</item>
      <item>Srđan Brajević</item>
      <item>Odv.Antonio Zujić</item>
      <item>VOLKSBANK d.d.</item>
      <item>Marija Darrer vl. Adriano</item>
      <item>Proizvodnja građevinskog materijala RAGUSA d.d.</item>
      <item>Odvj.društvo Mihočević &amp; Bajs</item>
      <item>Ivanka Sušić</item>
    </izvorni_sadrzaj>
    <derivirana_varijabla naziv="DomainObject.Predmet.OstaliListNazivFormated_1">
      <item>ŽDO DUBROVNIK</item>
      <item>Stojan Ramljak</item>
      <item>PRIVREDNA BANKA ZAGREB d.d.</item>
      <item>FINA Dubrovnik</item>
      <item>VOLKSBANK d.d.</item>
      <item>Hrvoje Katušić</item>
      <item>MILE MABIĆ</item>
      <item>Sebastian Miše</item>
      <item>Dubravko Arapović</item>
      <item>Pero Miljas</item>
      <item>Srđan Brajević</item>
      <item>Odv.Antonio Zujić</item>
      <item>VOLKSBANK d.d.</item>
      <item>Marija Darrer vl. Adriano</item>
      <item>Proizvodnja građevinskog materijala RAGUSA d.d.</item>
      <item>Odvj.društvo Mihočević &amp; Bajs</item>
      <item>Ivanka Sušić</item>
    </derivirana_varijabla>
  </DomainObject.Predmet.OstaliListNazivFormated>
  <DomainObject.Predmet.OstaliListNazivFormatedOIB>
    <izvorni_sadrzaj>
      <item>ŽDO DUBROVNIK</item>
      <item>Stojan Ramljak</item>
      <item>PRIVREDNA BANKA ZAGREB d.d.</item>
      <item>FINA Dubrovnik</item>
      <item>VOLKSBANK d.d.</item>
      <item>Hrvoje Katušić</item>
      <item>MILE MABIĆ</item>
      <item>Sebastian Miše</item>
      <item>Dubravko Arapović</item>
      <item>Pero Miljas</item>
      <item>Srđan Brajević</item>
      <item>Odv.Antonio Zujić</item>
      <item>VOLKSBANK d.d., OIB 78427478595</item>
      <item>Marija Darrer vl. Adriano</item>
      <item>Proizvodnja građevinskog materijala RAGUSA d.d., OIB 68907889567</item>
      <item>Odvj.društvo Mihočević &amp; Bajs</item>
      <item>Ivanka Sušić, OIB 74811324266</item>
    </izvorni_sadrzaj>
    <derivirana_varijabla naziv="DomainObject.Predmet.OstaliListNazivFormatedOIB_1">
      <item>ŽDO DUBROVNIK</item>
      <item>Stojan Ramljak</item>
      <item>PRIVREDNA BANKA ZAGREB d.d.</item>
      <item>FINA Dubrovnik</item>
      <item>VOLKSBANK d.d.</item>
      <item>Hrvoje Katušić</item>
      <item>MILE MABIĆ</item>
      <item>Sebastian Miše</item>
      <item>Dubravko Arapović</item>
      <item>Pero Miljas</item>
      <item>Srđan Brajević</item>
      <item>Odv.Antonio Zujić</item>
      <item>VOLKSBANK d.d., OIB 78427478595</item>
      <item>Marija Darrer vl. Adriano</item>
      <item>Proizvodnja građevinskog materijala RAGUSA d.d., OIB 68907889567</item>
      <item>Odvj.društvo Mihočević &amp; Bajs</item>
      <item>Ivanka Sušić, OIB 74811324266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studenog 2016.</izvorni_sadrzaj>
    <derivirana_varijabla naziv="DomainObject.Datum_1">4.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FINANCIJA, POREZNA UPRAVA, PODRUČNI URED DUBROVNIK i dr.</izvorni_sadrzaj>
    <derivirana_varijabla naziv="DomainObject.Predmet.StrankaIDrugi_1">RH MINISTARSTVO FINANCIJA, POREZNA UPRAVA, PODRUČNI URED DUBROVNIK i dr.</derivirana_varijabla>
  </DomainObject.Predmet.StrankaIDrugi>
  <DomainObject.Predmet.ProtustrankaIDrugi>
    <izvorni_sadrzaj>STANOGRADNJA d.o.o. za trgovinu i usluge</izvorni_sadrzaj>
    <derivirana_varijabla naziv="DomainObject.Predmet.ProtustrankaIDrugi_1">STANOGRADNJA d.o.o. za trgovinu i usluge</derivirana_varijabla>
  </DomainObject.Predmet.ProtustrankaIDrugi>
  <DomainObject.Predmet.StrankaIDrugiAdressOIB>
    <izvorni_sadrzaj>RH MINISTARSTVO FINANCIJA, POREZNA UPRAVA, PODRUČNI URED DUBROVNIK i dr.</izvorni_sadrzaj>
    <derivirana_varijabla naziv="DomainObject.Predmet.StrankaIDrugiAdressOIB_1">RH MINISTARSTVO FINANCIJA, POREZNA UPRAVA, PODRUČNI URED DUBROVNIK i dr.</derivirana_varijabla>
  </DomainObject.Predmet.StrankaIDrugiAdressOIB>
  <DomainObject.Predmet.ProtustrankaIDrugiAdressOIB>
    <izvorni_sadrzaj>STANOGRADNJA d.o.o. za trgovinu i usluge, OIB 95455944987, Dr.Ante Starčevića 74, Dubrovnik</izvorni_sadrzaj>
    <derivirana_varijabla naziv="DomainObject.Predmet.ProtustrankaIDrugiAdressOIB_1">STANOGRADNJA d.o.o. za trgovinu i usluge, OIB 95455944987, Dr.Ante Starčevića 74,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27. svibnja 2014.</izvorni_sadrzaj>
    <derivirana_varijabla naziv="DomainObject.Predmet.OdlukaRjesenje.DatumDonosenjaOdluke_1">27. svibnja 2014.</derivirana_varijabla>
  </DomainObject.Predmet.OdlukaRjesenje.DatumDonosenjaOdluke>
  <DomainObject.Predmet.OdlukaRjesenje.DatumPravomocnosti>
    <izvorni_sadrzaj>21. lipnja 2014.</izvorni_sadrzaj>
    <derivirana_varijabla naziv="DomainObject.Predmet.OdlukaRjesenje.DatumPravomocnosti_1">21. lipnja 2014.</derivirana_varijabla>
  </DomainObject.Predmet.OdlukaRjesenje.DatumPravomocnosti>
  <DomainObject.Predmet.OdlukaRjesenje.Oznaka>
    <izvorni_sadrzaj>St-42/2012-210</izvorni_sadrzaj>
    <derivirana_varijabla naziv="DomainObject.Predmet.OdlukaRjesenje.Oznaka_1">St-42/2012-210</derivirana_varijabla>
  </DomainObject.Predmet.OdlukaRjesenje.Oznaka>
  <DomainObject.Predmet.SudioniciListNaziv>
    <izvorni_sadrzaj>
      <item>STANOGRADNJA d.o.o. za trgovinu i usluge</item>
      <item>ŽDO DUBROVNIK</item>
      <item>RH MINISTARSTVO FINANCIJA, POREZNA UPRAVA, PODRUČNI URED DUBROVNIK</item>
      <item>Stojan Ramljak</item>
      <item>PRIVREDNA BANKA ZAGREB d.d.</item>
      <item>FINA Dubrovnik</item>
      <item>ALEN IVKOVIĆ</item>
      <item>SIGNALIZACIJA d.o.o. za poslovne usluge i održavanje prometnica</item>
      <item>Niko Aguzin</item>
      <item>SVETIŠTE BLAŽENE GOSPSE OD MILOSRĐA</item>
      <item>TERMOCOMERCCE d.o.o.</item>
      <item>MIMARTA društvo s ograničenom odgovornošću za usluge</item>
      <item>FRENDY d.o.o. za trgovinu, ugostiteljstvo i turizam</item>
      <item>SIRIUS d.o.o. za trgovinu i usluge</item>
      <item>M-PROJEKT 2000 d.o.o. za inženjering i usluge</item>
      <item>VOLKSBANK d.d.</item>
      <item>Hrvoje Katušić</item>
      <item>MILE MABIĆ</item>
      <item>Sebastian Miše</item>
      <item>PORSCHE LEASING društvo s ograničenom odgovornošću za leasing</item>
      <item>Niko Lujo</item>
      <item>AKVATERM, društvo s ograničenom odgovornošću za završne radove u građevinarstvu i trgovinu na veliko i malo</item>
      <item>HYPO-LEASING KROATIEN, društvo za financiranje, d.o.o.</item>
      <item>Dubravko Arapović</item>
      <item>Pero Miljas</item>
      <item>Baldo Kraljević</item>
      <item>VIPnet d.o.o.</item>
      <item>Ante Bautović vl. AB Keramika</item>
      <item>ČIGIR d.o.o. za građenje, trgovinu, turizam i usluge</item>
      <item>Proizvodnja građevinskog materijala RAGUSA d.d.</item>
      <item>DUBAC PROMET d.o.o. za promet, graditeljstvo i proizvodnju</item>
      <item>Srđan Brajević</item>
      <item>Odv.Antonio Zujić</item>
      <item>VOLKSBANK d.d.</item>
      <item>Marija Darrer vl. Adriano</item>
      <item>Proizvodnja građevinskog materijala RAGUSA d.d.</item>
      <item>Marija Darrer vl. obrta Adriano,Dubrovnik</item>
      <item>Odvj.društvo Mihočević &amp; Bajs</item>
      <item>Ivanka Sušić</item>
    </izvorni_sadrzaj>
    <derivirana_varijabla naziv="DomainObject.Predmet.SudioniciListNaziv_1">
      <item>STANOGRADNJA d.o.o. za trgovinu i usluge</item>
      <item>ŽDO DUBROVNIK</item>
      <item>RH MINISTARSTVO FINANCIJA, POREZNA UPRAVA, PODRUČNI URED DUBROVNIK</item>
      <item>Stojan Ramljak</item>
      <item>PRIVREDNA BANKA ZAGREB d.d.</item>
      <item>FINA Dubrovnik</item>
      <item>ALEN IVKOVIĆ</item>
      <item>SIGNALIZACIJA d.o.o. za poslovne usluge i održavanje prometnica</item>
      <item>Niko Aguzin</item>
      <item>SVETIŠTE BLAŽENE GOSPSE OD MILOSRĐA</item>
      <item>TERMOCOMERCCE d.o.o.</item>
      <item>MIMARTA društvo s ograničenom odgovornošću za usluge</item>
      <item>FRENDY d.o.o. za trgovinu, ugostiteljstvo i turizam</item>
      <item>SIRIUS d.o.o. za trgovinu i usluge</item>
      <item>M-PROJEKT 2000 d.o.o. za inženjering i usluge</item>
      <item>VOLKSBANK d.d.</item>
      <item>Hrvoje Katušić</item>
      <item>MILE MABIĆ</item>
      <item>Sebastian Miše</item>
      <item>PORSCHE LEASING društvo s ograničenom odgovornošću za leasing</item>
      <item>Niko Lujo</item>
      <item>AKVATERM, društvo s ograničenom odgovornošću za završne radove u građevinarstvu i trgovinu na veliko i malo</item>
      <item>HYPO-LEASING KROATIEN, društvo za financiranje, d.o.o.</item>
      <item>Dubravko Arapović</item>
      <item>Pero Miljas</item>
      <item>Baldo Kraljević</item>
      <item>VIPnet d.o.o.</item>
      <item>Ante Bautović vl. AB Keramika</item>
      <item>ČIGIR d.o.o. za građenje, trgovinu, turizam i usluge</item>
      <item>Proizvodnja građevinskog materijala RAGUSA d.d.</item>
      <item>DUBAC PROMET d.o.o. za promet, graditeljstvo i proizvodnju</item>
      <item>Srđan Brajević</item>
      <item>Odv.Antonio Zujić</item>
      <item>VOLKSBANK d.d.</item>
      <item>Marija Darrer vl. Adriano</item>
      <item>Proizvodnja građevinskog materijala RAGUSA d.d.</item>
      <item>Marija Darrer vl. obrta Adriano,Dubrovnik</item>
      <item>Odvj.društvo Mihočević &amp; Bajs</item>
      <item>Ivanka Sušić</item>
    </derivirana_varijabla>
  </DomainObject.Predmet.SudioniciListNaziv>
  <DomainObject.Predmet.SudioniciListAdressOIB>
    <izvorni_sadrzaj>
      <item>STANOGRADNJA d.o.o. za trgovinu i usluge, OIB 95455944987, Dr.Ante Starčevića 74,Dubrovnik</item>
      <item>ŽDO DUBROVNIK</item>
      <item>RH MINISTARSTVO FINANCIJA, POREZNA UPRAVA, PODRUČNI URED DUBROVNIK</item>
      <item>Stojan Ramljak</item>
      <item>PRIVREDNA BANKA ZAGREB d.d.</item>
      <item>FINA Dubrovnik</item>
      <item>ALEN IVKOVIĆ, Giusepe Verdi 15,Opatija</item>
      <item>SIGNALIZACIJA d.o.o. za poslovne usluge i održavanje prometnica, OIB 41021357341, Podgaj 3A,20236 Mokošica</item>
      <item>Niko Aguzin, Podanići 59,20236 Osojnik</item>
      <item>SVETIŠTE BLAŽENE GOSPSE OD MILOSRĐA, Liechstensteinov put 16,20000 Dubrovnik</item>
      <item>TERMOCOMERCCE d.o.o., OIB 09627920501, Ul. Kneza Branimira 173,10000 Zagreb</item>
      <item>MIMARTA društvo s ograničenom odgovornošću za usluge, OIB 66899515822, Od Batale 1,20000 Split</item>
      <item>FRENDY d.o.o. za trgovinu, ugostiteljstvo i turizam, OIB 66977869240, Komolac, Tenturija 42,Mokošica</item>
      <item>SIRIUS d.o.o. za trgovinu i usluge, OIB 60458951715, I.M.Jarnovića 1,20000 Dubrovnik</item>
      <item>M-PROJEKT 2000 d.o.o. za inženjering i usluge, OIB 19311261113, Ferićeva 7a,20000 Dubrovnik</item>
      <item>VOLKSBANK d.d., 10 000 Zagreb</item>
      <item>Hrvoje Katušić, Antuninska 3,20000 Dubrovnik</item>
      <item>MILE MABIĆ, Bana J. Jelačića 69a,20000 Dubrovnik</item>
      <item>Sebastian Miše, Petrinjska 48,10000 Zagreb</item>
      <item>PORSCHE LEASING društvo s ograničenom odgovornošću za leasing, OIB 90275854576, Velimira Škorpika 21,10000 Zagreb</item>
      <item>Niko Lujo, Doli</item>
      <item>AKVATERM, društvo s ograničenom odgovornošću za završne radove u građevinarstvu i trgovinu na veliko i malo, OIB 96818383433, Bokeljkska 12,20 000 Dubrovnik</item>
      <item>HYPO-LEASING KROATIEN, društvo za financiranje, d.o.o., OIB 87064273078, Koranska 16,10000 Zasgreb</item>
      <item>Dubravko Arapović</item>
      <item>Pero Miljas</item>
      <item>Baldo Kraljević, 20000 Dubrovnik</item>
      <item>VIPnet d.o.o., OIB 29524210204</item>
      <item>Ante Bautović vl. AB Keramika</item>
      <item>ČIGIR d.o.o. za građenje, trgovinu, turizam i usluge, OIB 87464164017, Bana Josipa Jelačića 45,Dubrovnik</item>
      <item>Proizvodnja građevinskog materijala RAGUSA d.d., OIB 68907889567, Vukovarska 17,Dubrovnik</item>
      <item>DUBAC PROMET d.o.o. za promet, graditeljstvo i proizvodnju, OIB 02373377075, Dubac, Dočine bb,Mlini</item>
      <item>Srđan Brajević, Smiljanićeva 2/I,21000 Split</item>
      <item>Odv.Antonio Zujić</item>
      <item>VOLKSBANK d.d., OIB 78427478595, Varšavska 9,10000 Zagreb</item>
      <item>Marija Darrer vl. Adriano</item>
      <item>Proizvodnja građevinskog materijala RAGUSA d.d., OIB 68907889567, Vukovarska 17,Dubrovnik</item>
      <item>Marija Darrer vl. obrta Adriano,Dubrovnik, 20000 Dubrovnik</item>
      <item>Odvj.društvo Mihočević &amp; Bajs, Smičiklasova 18/III,10000 Zagreb</item>
      <item>Ivanka Sušić, OIB 74811324266, Gornji Kono 56,20000 Dubrovnik</item>
    </izvorni_sadrzaj>
    <derivirana_varijabla naziv="DomainObject.Predmet.SudioniciListAdressOIB_1">
      <item>STANOGRADNJA d.o.o. za trgovinu i usluge, OIB 95455944987, Dr.Ante Starčevića 74,Dubrovnik</item>
      <item>ŽDO DUBROVNIK</item>
      <item>RH MINISTARSTVO FINANCIJA, POREZNA UPRAVA, PODRUČNI URED DUBROVNIK</item>
      <item>Stojan Ramljak</item>
      <item>PRIVREDNA BANKA ZAGREB d.d.</item>
      <item>FINA Dubrovnik</item>
      <item>ALEN IVKOVIĆ, Giusepe Verdi 15,Opatija</item>
      <item>SIGNALIZACIJA d.o.o. za poslovne usluge i održavanje prometnica, OIB 41021357341, Podgaj 3A,20236 Mokošica</item>
      <item>Niko Aguzin, Podanići 59,20236 Osojnik</item>
      <item>SVETIŠTE BLAŽENE GOSPSE OD MILOSRĐA, Liechstensteinov put 16,20000 Dubrovnik</item>
      <item>TERMOCOMERCCE d.o.o., OIB 09627920501, Ul. Kneza Branimira 173,10000 Zagreb</item>
      <item>MIMARTA društvo s ograničenom odgovornošću za usluge, OIB 66899515822, Od Batale 1,20000 Split</item>
      <item>FRENDY d.o.o. za trgovinu, ugostiteljstvo i turizam, OIB 66977869240, Komolac, Tenturija 42,Mokošica</item>
      <item>SIRIUS d.o.o. za trgovinu i usluge, OIB 60458951715, I.M.Jarnovića 1,20000 Dubrovnik</item>
      <item>M-PROJEKT 2000 d.o.o. za inženjering i usluge, OIB 19311261113, Ferićeva 7a,20000 Dubrovnik</item>
      <item>VOLKSBANK d.d., 10 000 Zagreb</item>
      <item>Hrvoje Katušić, Antuninska 3,20000 Dubrovnik</item>
      <item>MILE MABIĆ, Bana J. Jelačića 69a,20000 Dubrovnik</item>
      <item>Sebastian Miše, Petrinjska 48,10000 Zagreb</item>
      <item>PORSCHE LEASING društvo s ograničenom odgovornošću za leasing, OIB 90275854576, Velimira Škorpika 21,10000 Zagreb</item>
      <item>Niko Lujo, Doli</item>
      <item>AKVATERM, društvo s ograničenom odgovornošću za završne radove u građevinarstvu i trgovinu na veliko i malo, OIB 96818383433, Bokeljkska 12,20 000 Dubrovnik</item>
      <item>HYPO-LEASING KROATIEN, društvo za financiranje, d.o.o., OIB 87064273078, Koranska 16,10000 Zasgreb</item>
      <item>Dubravko Arapović</item>
      <item>Pero Miljas</item>
      <item>Baldo Kraljević, 20000 Dubrovnik</item>
      <item>VIPnet d.o.o., OIB 29524210204</item>
      <item>Ante Bautović vl. AB Keramika</item>
      <item>ČIGIR d.o.o. za građenje, trgovinu, turizam i usluge, OIB 87464164017, Bana Josipa Jelačića 45,Dubrovnik</item>
      <item>Proizvodnja građevinskog materijala RAGUSA d.d., OIB 68907889567, Vukovarska 17,Dubrovnik</item>
      <item>DUBAC PROMET d.o.o. za promet, graditeljstvo i proizvodnju, OIB 02373377075, Dubac, Dočine bb,Mlini</item>
      <item>Srđan Brajević, Smiljanićeva 2/I,21000 Split</item>
      <item>Odv.Antonio Zujić</item>
      <item>VOLKSBANK d.d., OIB 78427478595, Varšavska 9,10000 Zagreb</item>
      <item>Marija Darrer vl. Adriano</item>
      <item>Proizvodnja građevinskog materijala RAGUSA d.d., OIB 68907889567, Vukovarska 17,Dubrovnik</item>
      <item>Marija Darrer vl. obrta Adriano,Dubrovnik, 20000 Dubrovnik</item>
      <item>Odvj.društvo Mihočević &amp; Bajs, Smičiklasova 18/III,10000 Zagreb</item>
      <item>Ivanka Sušić, OIB 74811324266, Gornji Kono 56,20000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95455944987</item>
      <item>, OIB null</item>
      <item>, OIB null</item>
      <item>, OIB null</item>
      <item>, OIB null</item>
      <item>, OIB null</item>
      <item>, OIB null</item>
      <item>, OIB 41021357341</item>
      <item>, OIB null</item>
      <item>, OIB null</item>
      <item>, OIB 09627920501</item>
      <item>, OIB 66899515822</item>
      <item>, OIB 66977869240</item>
      <item>, OIB 60458951715</item>
      <item>, OIB 19311261113</item>
      <item>, OIB null</item>
      <item>, OIB null</item>
      <item>, OIB null</item>
      <item>, OIB null</item>
      <item>, OIB 90275854576</item>
      <item>, OIB null</item>
      <item>, OIB 96818383433</item>
      <item>, OIB 87064273078</item>
      <item>, OIB null</item>
      <item>, OIB null</item>
      <item>, OIB null</item>
      <item>, OIB 29524210204</item>
      <item>, OIB null</item>
      <item>, OIB 87464164017</item>
      <item>, OIB 68907889567</item>
      <item>, OIB 02373377075</item>
      <item>, OIB null</item>
      <item>, OIB null</item>
      <item>, OIB 78427478595</item>
      <item>, OIB null</item>
      <item>, OIB 68907889567</item>
      <item>, OIB null</item>
      <item>, OIB null</item>
      <item>, OIB 74811324266</item>
    </izvorni_sadrzaj>
    <derivirana_varijabla naziv="DomainObject.Predmet.SudioniciListNazivOIB_1">
      <item>, OIB 95455944987</item>
      <item>, OIB null</item>
      <item>, OIB null</item>
      <item>, OIB null</item>
      <item>, OIB null</item>
      <item>, OIB null</item>
      <item>, OIB null</item>
      <item>, OIB 41021357341</item>
      <item>, OIB null</item>
      <item>, OIB null</item>
      <item>, OIB 09627920501</item>
      <item>, OIB 66899515822</item>
      <item>, OIB 66977869240</item>
      <item>, OIB 60458951715</item>
      <item>, OIB 19311261113</item>
      <item>, OIB null</item>
      <item>, OIB null</item>
      <item>, OIB null</item>
      <item>, OIB null</item>
      <item>, OIB 90275854576</item>
      <item>, OIB null</item>
      <item>, OIB 96818383433</item>
      <item>, OIB 87064273078</item>
      <item>, OIB null</item>
      <item>, OIB null</item>
      <item>, OIB null</item>
      <item>, OIB 29524210204</item>
      <item>, OIB null</item>
      <item>, OIB 87464164017</item>
      <item>, OIB 68907889567</item>
      <item>, OIB 02373377075</item>
      <item>, OIB null</item>
      <item>, OIB null</item>
      <item>, OIB 78427478595</item>
      <item>, OIB null</item>
      <item>, OIB 68907889567</item>
      <item>, OIB null</item>
      <item>, OIB null</item>
      <item>, OIB 74811324266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298</properties:Words>
  <properties:Characters>1608</properties:Characters>
  <properties:Lines>57</properties:Lines>
  <properties:Paragraphs>23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1936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2016-11-04T08:57:00Z</dcterms:created>
  <dc:creator>Srđan Gavranić</dc:creator>
  <cp:lastModifiedBy>Srđan Gavranić</cp:lastModifiedBy>
  <cp:lastPrinted>2016-09-30T06:56:00Z</cp:lastPrinted>
  <dcterms:modified xmlns:xsi="http://www.w3.org/2001/XMLSchema-instance" xsi:type="dcterms:W3CDTF">2016-11-04T08:59:00Z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