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0bc0" w14:paraId="1dc0bc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A5534D">
        <w:rPr>
          <w:szCs w:val="24"/>
          <w:lang w:val="hr-HR"/>
        </w:rPr>
        <w:t>264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A5534D">
        <w:rPr>
          <w:lang w:val="hr-HR"/>
        </w:rPr>
        <w:t>FRANKOPAN jednostavno društvo s ograničenom odgovornošću za turizam i ugostiteljstvo, Gornje Plavnice, Gornje Plavnice 339, MBS: 010084435, OIB: 06695608084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A5534D">
        <w:rPr>
          <w:lang w:val="hr-HR"/>
        </w:rPr>
        <w:t>FRANKOPAN jednostavno društvo s ograničenom odgovornošću za turizam i ugostiteljstvo, Gornje Plavnice, Gornje Plavnice 339, MBS: 010084435, OIB: 06695608084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A5534D">
        <w:rPr>
          <w:szCs w:val="24"/>
          <w:lang w:val="hr-HR"/>
        </w:rPr>
        <w:t>DAŠA PANJAKOVIĆ SENJIĆ</w:t>
      </w:r>
      <w:r w:rsidR="00A214A4">
        <w:rPr>
          <w:szCs w:val="24"/>
          <w:lang w:val="hr-HR"/>
        </w:rPr>
        <w:t xml:space="preserve">, </w:t>
      </w:r>
      <w:r w:rsidR="00A5534D">
        <w:rPr>
          <w:szCs w:val="24"/>
          <w:lang w:val="hr-HR"/>
        </w:rPr>
        <w:t>Osijek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A5534D">
        <w:rPr>
          <w:szCs w:val="24"/>
          <w:lang w:val="hr-HR"/>
        </w:rPr>
        <w:t>Gornjodravska obala 89a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A5534D">
        <w:rPr>
          <w:szCs w:val="24"/>
          <w:lang w:val="hr-HR"/>
        </w:rPr>
        <w:t>39849053592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A5534D">
        <w:rPr>
          <w:lang w:val="hr-HR"/>
        </w:rPr>
        <w:t>FRANKOPAN jednostavno društvo s ograničenom odgovornošću za turizam i ugostiteljstvo, Gornje Plavnice, Gornje Plavnice 339, MBS: 010084435, OIB: 06695608084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A5534D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5534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5534D">
        <w:rPr>
          <w:szCs w:val="24"/>
          <w:lang w:val="hr-HR"/>
        </w:rPr>
        <w:t>264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2613DD">
        <w:rPr>
          <w:szCs w:val="24"/>
          <w:lang w:val="hr-HR"/>
        </w:rPr>
        <w:t>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FF6" w:rsidR="00164FF6">
      <w:r>
        <w:separator/>
      </w:r>
    </w:p>
  </w:endnote>
  <w:endnote w:id="0" w:type="continuationSeparator">
    <w:p w:rsidRDefault="00164FF6" w:rsidR="00164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FF6" w:rsidR="00164FF6">
      <w:r>
        <w:separator/>
      </w:r>
    </w:p>
  </w:footnote>
  <w:footnote w:id="0" w:type="continuationSeparator">
    <w:p w:rsidRDefault="00164FF6" w:rsidR="00164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4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A5534D">
      <w:t>264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1446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4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44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4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4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4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44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4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4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FRANKOPAN jednostavno društvo s ograničenom odgovornošću za turizam i ugostiteljstvo, Gornje Plavnice zastupanog po punomoćniku Matija Vincek</izvorni_sadrzaj>
    <derivirana_varijabla naziv="DomainObject.Predmet.ProtustrankaFormated_1">  FRANKOPAN jednostavno društvo s ograničenom odgovornošću za turizam i ugostiteljstvo, Gornje Plavnice zastupanog po punomoćniku Matija Vincek</derivirana_varijabla>
  </DomainObject.Predmet.ProtustrankaFormated>
  <DomainObject.Predmet.ProtustrankaFormatedOIB>
    <izvorni_sadrzaj>  FRANKOPAN jednostavno društvo s ograničenom odgovornošću za turizam i ugostiteljstvo, Gornje Plavnice, OIB 06695608084 zastupanog po punomoćniku Matija Vincek</izvorni_sadrzaj>
    <derivirana_varijabla naziv="DomainObject.Predmet.ProtustrankaFormatedOIB_1">  FRANKOPAN jednostavno društvo s ograničenom odgovornošću za turizam i ugostiteljstvo, Gornje Plavnice, OIB 06695608084 zastupanog po punomoćniku Matija Vincek</derivirana_varijabla>
  </DomainObject.Predmet.ProtustrankaFormatedOIB>
  <DomainObject.Predmet.ProtustrankaFormatedWithAdress>
    <izvorni_sadrzaj> FRANKOPAN jednostavno društvo s ograničenom odgovornošću za turizam i ugostiteljstvo, Gornje Plavnice, Gornje Plavnice 339, 43000 Gornje Plavnice zastupanog po punomoćniku Matija Vincek</izvorni_sadrzaj>
    <derivirana_varijabla naziv="DomainObject.Predmet.ProtustrankaFormatedWithAdress_1"> FRANKOPAN jednostavno društvo s ograničenom odgovornošću za turizam i ugostiteljstvo, Gornje Plavnice, Gornje Plavnice 339, 43000 Gornje Plavnice zastupanog po punomoćniku Matija Vincek</derivirana_varijabla>
  </DomainObject.Predmet.ProtustrankaFormatedWithAdress>
  <DomainObject.Predmet.ProtustrankaFormatedWithAdressOIB>
    <izvorni_sadrzaj> FRANKOPAN jednostavno društvo s ograničenom odgovornošću za turizam i ugostiteljstvo, Gornje Plavnice, OIB 06695608084, Gornje Plavnice 339, 43000 Gornje Plavnice zastupanog po punomoćniku Matija Vincek</izvorni_sadrzaj>
    <derivirana_varijabla naziv="DomainObject.Predmet.ProtustrankaFormatedWithAdressOIB_1"> FRANKOPAN jednostavno društvo s ograničenom odgovornošću za turizam i ugostiteljstvo, Gornje Plavnice, OIB 06695608084, Gornje Plavnice 339, 43000 Gornje Plavnice zastupanog po punomoćniku Matija Vincek</derivirana_varijabla>
  </DomainObject.Predmet.ProtustrankaFormatedWithAdressOIB>
  <DomainObject.Predmet.ProtustrankaWithAdress>
    <izvorni_sadrzaj>FRANKOPAN jednostavno društvo s ograničenom odgovornošću za turizam i ugostiteljstvo, Gornje Plavnice Gornje Plavnice 339, 43000 Gornje Plavnice</izvorni_sadrzaj>
    <derivirana_varijabla naziv="DomainObject.Predmet.ProtustrankaWithAdress_1">FRANKOPAN jednostavno društvo s ograničenom odgovornošću za turizam i ugostiteljstvo, Gornje Plavnice Gornje Plavnice 339, 43000 Gornje Plavnice</derivirana_varijabla>
  </DomainObject.Predmet.ProtustrankaWithAdress>
  <DomainObject.Predmet.ProtustrankaWithAdressOIB>
    <izvorni_sadrzaj>FRANKOPAN jednostavno društvo s ograničenom odgovornošću za turizam i ugostiteljstvo, Gornje Plavnice, OIB 06695608084, Gornje Plavnice 339, 43000 Gornje Plavnice</izvorni_sadrzaj>
    <derivirana_varijabla naziv="DomainObject.Predmet.ProtustrankaWithAdressOIB_1">FRANKOPAN jednostavno društvo s ograničenom odgovornošću za turizam i ugostiteljstvo, Gornje Plavnice, OIB 06695608084, Gornje Plavnice 339, 43000 Gornje Plavnice</derivirana_varijabla>
  </DomainObject.Predmet.ProtustrankaWithAdressOIB>
  <DomainObject.Predmet.ProtustrankaNazivFormated>
    <izvorni_sadrzaj>FRANKOPAN jednostavno društvo s ograničenom odgovornošću za turizam i ugostiteljstvo, Gornje Plavnice</izvorni_sadrzaj>
    <derivirana_varijabla naziv="DomainObject.Predmet.ProtustrankaNazivFormated_1">FRANKOPAN jednostavno društvo s ograničenom odgovornošću za turizam i ugostiteljstvo, Gornje Plavnice</derivirana_varijabla>
  </DomainObject.Predmet.ProtustrankaNazivFormated>
  <DomainObject.Predmet.ProtustrankaNazivFormatedOIB>
    <izvorni_sadrzaj>FRANKOPAN jednostavno društvo s ograničenom odgovornošću za turizam i ugostiteljstvo, Gornje Plavnice, OIB 06695608084</izvorni_sadrzaj>
    <derivirana_varijabla naziv="DomainObject.Predmet.ProtustrankaNazivFormatedOIB_1">FRANKOPAN jednostavno društvo s ograničenom odgovornošću za turizam i ugostiteljstvo, Gornje Plavnice, OIB 06695608084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FRANKOPAN jednostavno društvo s ograničenom odgovornošću za turizam i ugostiteljstvo, Gornje Plavnice zastupanog po punomoćniku Matija Vincek</item>
    </izvorni_sadrzaj>
    <derivirana_varijabla naziv="DomainObject.Predmet.ProtuStrankaListFormated_1">
      <item>FRANKOPAN jednostavno društvo s ograničenom odgovornošću za turizam i ugostiteljstvo, Gornje Plavnice zastupanog po punomoćniku Matija Vincek</item>
    </derivirana_varijabla>
  </DomainObject.Predmet.ProtuStrankaListFormated>
  <DomainObject.Predmet.ProtuStrankaListFormatedOIB>
    <izvorni_sadrzaj>
      <item>FRANKOPAN jednostavno društvo s ograničenom odgovornošću za turizam i ugostiteljstvo, Gornje Plavnice, OIB 06695608084 zastupanog po punomoćniku Matija Vincek</item>
    </izvorni_sadrzaj>
    <derivirana_varijabla naziv="DomainObject.Predmet.ProtuStrankaListFormatedOIB_1">
      <item>FRANKOPAN jednostavno društvo s ograničenom odgovornošću za turizam i ugostiteljstvo, Gornje Plavnice, OIB 06695608084 zastupanog po punomoćniku Matija Vincek</item>
    </derivirana_varijabla>
  </DomainObject.Predmet.ProtuStrankaListFormatedOIB>
  <DomainObject.Predmet.ProtuStrankaListFormatedWithAdress>
    <izvorni_sadrzaj>
      <item>FRANKOPAN jednostavno društvo s ograničenom odgovornošću za turizam i ugostiteljstvo, Gornje Plavnice, Gornje Plavnice 339, 43000 Gornje Plavnice zastupanog po punomoćniku Matija Vincek</item>
    </izvorni_sadrzaj>
    <derivirana_varijabla naziv="DomainObject.Predmet.ProtuStrankaListFormatedWithAdress_1">
      <item>FRANKOPAN jednostavno društvo s ograničenom odgovornošću za turizam i ugostiteljstvo, Gornje Plavnice, Gornje Plavnice 339, 43000 Gornje Plavnice zastupanog po punomoćniku Matija Vincek</item>
    </derivirana_varijabla>
  </DomainObject.Predmet.ProtuStrankaListFormatedWithAdress>
  <DomainObject.Predmet.ProtuStrankaListFormatedWithAdressOIB>
    <izvorni_sadrzaj>
      <item>FRANKOPAN jednostavno društvo s ograničenom odgovornošću za turizam i ugostiteljstvo, Gornje Plavnice, OIB 06695608084, Gornje Plavnice 339, 43000 Gornje Plavnice zastupanog po punomoćniku Matija Vincek</item>
    </izvorni_sadrzaj>
    <derivirana_varijabla naziv="DomainObject.Predmet.ProtuStrankaListFormatedWithAdressOIB_1">
      <item>FRANKOPAN jednostavno društvo s ograničenom odgovornošću za turizam i ugostiteljstvo, Gornje Plavnice, OIB 06695608084, Gornje Plavnice 339, 43000 Gornje Plavnice zastupanog po punomoćniku Matija Vincek</item>
    </derivirana_varijabla>
  </DomainObject.Predmet.ProtuStrankaListFormatedWithAdressOIB>
  <DomainObject.Predmet.ProtuStrankaListNazivFormated>
    <izvorni_sadrzaj>
      <item>FRANKOPAN jednostavno društvo s ograničenom odgovornošću za turizam i ugostiteljstvo, Gornje Plavnice</item>
    </izvorni_sadrzaj>
    <derivirana_varijabla naziv="DomainObject.Predmet.ProtuStrankaListNazivFormated_1">
      <item>FRANKOPAN jednostavno društvo s ograničenom odgovornošću za turizam i ugostiteljstvo, Gornje Plavnice</item>
    </derivirana_varijabla>
  </DomainObject.Predmet.ProtuStrankaListNazivFormated>
  <DomainObject.Predmet.ProtuStrankaListNazivFormatedOIB>
    <izvorni_sadrzaj>
      <item>FRANKOPAN jednostavno društvo s ograničenom odgovornošću za turizam i ugostiteljstvo, Gornje Plavnice, OIB 06695608084</item>
    </izvorni_sadrzaj>
    <derivirana_varijabla naziv="DomainObject.Predmet.ProtuStrankaListNazivFormatedOIB_1">
      <item>FRANKOPAN jednostavno društvo s ograničenom odgovornošću za turizam i ugostiteljstvo, Gornje Plavnice, OIB 06695608084</item>
    </derivirana_varijabla>
  </DomainObject.Predmet.ProtuStrankaListNazivFormatedOIB>
  <DomainObject.Predmet.OstaliListFormated>
    <izvorni_sadrzaj>
      <item>Matija Vincek punomoćnik sudionika u postupku FRANKOPAN jednostavno društvo s ograničenom odgovornošću za turizam i ugostiteljstvo, Gornje Plavnice</item>
    </izvorni_sadrzaj>
    <derivirana_varijabla naziv="DomainObject.Predmet.OstaliListFormated_1">
      <item>Matija Vincek punomoćnik sudionika u postupku FRANKOPAN jednostavno društvo s ograničenom odgovornošću za turizam i ugostiteljstvo, Gornje Plavnice</item>
    </derivirana_varijabla>
  </DomainObject.Predmet.OstaliListFormated>
  <DomainObject.Predmet.OstaliListFormatedOIB>
    <izvorni_sadrzaj>
      <item>Matija Vincek, OIB 02487933622 punomoćnik sudionika u postupku FRANKOPAN jednostavno društvo s ograničenom odgovornošću za turizam i ugostiteljstvo, Gornje Plavnice</item>
    </izvorni_sadrzaj>
    <derivirana_varijabla naziv="DomainObject.Predmet.OstaliListFormatedOIB_1">
      <item>Matija Vincek, OIB 02487933622 punomoćnik sudionika u postupku FRANKOPAN jednostavno društvo s ograničenom odgovornošću za turizam i ugostiteljstvo, Gornje Plavnice</item>
    </derivirana_varijabla>
  </DomainObject.Predmet.OstaliListFormatedOIB>
  <DomainObject.Predmet.OstaliListFormatedWithAdress>
    <izvorni_sadrzaj>
      <item>Matija Vincek, Gornje Plavnice 339, 43000 Gornje Plavnice punomoćnik sudionika u postupku FRANKOPAN jednostavno društvo s ograničenom odgovornošću za turizam i ugostiteljstvo, Gornje Plavnice</item>
    </izvorni_sadrzaj>
    <derivirana_varijabla naziv="DomainObject.Predmet.OstaliListFormatedWithAdress_1">
      <item>Matija Vincek, Gornje Plavnice 339, 43000 Gornje Plavnice punomoćnik sudionika u postupku FRANKOPAN jednostavno društvo s ograničenom odgovornošću za turizam i ugostiteljstvo, Gornje Plavnice</item>
    </derivirana_varijabla>
  </DomainObject.Predmet.OstaliListFormatedWithAdress>
  <DomainObject.Predmet.OstaliListFormatedWithAdressOIB>
    <izvorni_sadrzaj>
      <item>Matija Vincek, OIB 02487933622, Gornje Plavnice 339, 43000 Gornje Plavnice punomoćnik sudionika u postupku FRANKOPAN jednostavno društvo s ograničenom odgovornošću za turizam i ugostiteljstvo, Gornje Plavnice</item>
    </izvorni_sadrzaj>
    <derivirana_varijabla naziv="DomainObject.Predmet.OstaliListFormatedWithAdressOIB_1">
      <item>Matija Vincek, OIB 02487933622, Gornje Plavnice 339, 43000 Gornje Plavnice punomoćnik sudionika u postupku FRANKOPAN jednostavno društvo s ograničenom odgovornošću za turizam i ugostiteljstvo, Gornje Plavnice</item>
    </derivirana_varijabla>
  </DomainObject.Predmet.OstaliListFormatedWithAdressOIB>
  <DomainObject.Predmet.OstaliListNazivFormated>
    <izvorni_sadrzaj>
      <item>Matija Vincek</item>
    </izvorni_sadrzaj>
    <derivirana_varijabla naziv="DomainObject.Predmet.OstaliListNazivFormated_1">
      <item>Matija Vincek</item>
    </derivirana_varijabla>
  </DomainObject.Predmet.OstaliListNazivFormated>
  <DomainObject.Predmet.OstaliListNazivFormatedOIB>
    <izvorni_sadrzaj>
      <item>Matija Vincek, OIB 02487933622</item>
    </izvorni_sadrzaj>
    <derivirana_varijabla naziv="DomainObject.Predmet.OstaliListNazivFormatedOIB_1">
      <item>Matija Vincek, OIB 02487933622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FRANKOPAN jednostavno društvo s ograničenom odgovornošću za turizam i ugostiteljstvo, Gornje Plavnice</izvorni_sadrzaj>
    <derivirana_varijabla naziv="DomainObject.Predmet.ProtustrankaIDrugi_1">FRANKOPAN jednostavno društvo s ograničenom odgovornošću za turizam i ugostiteljstvo,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FRANKOPAN jednostavno društvo s ograničenom odgovornošću za turizam i ugostiteljstvo, Gornje Plavnice, OIB 06695608084, Gornje Plavnice 339, 43000 Gornje Plavnice</izvorni_sadrzaj>
    <derivirana_varijabla naziv="DomainObject.Predmet.ProtustrankaIDrugiAdressOIB_1">FRANKOPAN jednostavno društvo s ograničenom odgovornošću za turizam i ugostiteljstvo, Gornje Plavnice, OIB 06695608084, Gornje Plavnice 339,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FRANKOPAN jednostavno društvo s ograničenom odgovornošću za turizam i ugostiteljstvo, Gornje Plavnice</item>
      <item>Matija Vincek</item>
    </izvorni_sadrzaj>
    <derivirana_varijabla naziv="DomainObject.Predmet.SudioniciListNaziv_1">
      <item>FINA, RC ZAGREB, Podružnica Bjelovar</item>
      <item>FRANKOPAN jednostavno društvo s ograničenom odgovornošću za turizam i ugostiteljstvo, Gornje Plavnice</item>
      <item>Matija Vincek</item>
    </derivirana_varijabla>
  </DomainObject.Predmet.SudioniciListNaziv>
  <DomainObject.Predmet.SudioniciListAdressOIB>
    <izvorni_sadrzaj>
      <item>FINA, RC ZAGREB, Podružnica Bjelovar, OIB 85821130368, F. Supila 4,43000 Bjelovar</item>
      <item>FRANKOPAN jednostavno društvo s ograničenom odgovornošću za turizam i ugostiteljstvo, Gornje Plavnice, OIB 06695608084, Gornje Plavnice 339,43000 Gornje Plavnice</item>
      <item>Matija Vincek, OIB 02487933622, Gornje Plavnice 339,43000 Gornje Plavnice</item>
    </izvorni_sadrzaj>
    <derivirana_varijabla naziv="DomainObject.Predmet.SudioniciListAdressOIB_1">
      <item>FINA, RC ZAGREB, Podružnica Bjelovar, OIB 85821130368, F. Supila 4,43000 Bjelovar</item>
      <item>FRANKOPAN jednostavno društvo s ograničenom odgovornošću za turizam i ugostiteljstvo, Gornje Plavnice, OIB 06695608084, Gornje Plavnice 339,43000 Gornje Plavnice</item>
      <item>Matija Vincek, OIB 02487933622, Gornje Plavnice 339,43000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06695608084</item>
      <item>, OIB 02487933622</item>
    </izvorni_sadrzaj>
    <derivirana_varijabla naziv="DomainObject.Predmet.SudioniciListNazivOIB_1">
      <item>, OIB 85821130368</item>
      <item>, OIB 06695608084</item>
      <item>, OIB 02487933622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E5314-0868-4EBD-89BE-FDD7C0EA7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3990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2016-02-22T09:12:00Z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2016-02-22T09:17:00Z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