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1c8b" w14:paraId="7e61c8b" w:rsidRDefault="002E07EC" w:rsidP="002E07EC" w:rsidR="002E07E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7EC" w:rsidP="002E07EC" w:rsidR="002E07E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E07EC" w:rsidP="002E07EC" w:rsidR="002E07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E07EC" w:rsidP="002E07EC" w:rsidR="002E07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E07EC" w:rsidP="002E07EC" w:rsidR="002E07E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E07EC" w:rsidP="002E07EC" w:rsidR="002E07E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E07EC" w:rsidP="002E07EC" w:rsidR="002E07EC" w:rsidRPr="005D578C">
      <w:pPr>
        <w:jc w:val="center"/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E07EC" w:rsidP="002E07EC" w:rsidR="002E07EC" w:rsidRPr="005D578C">
      <w:pPr>
        <w:rPr>
          <w:rFonts w:cs="Times New Roman" w:eastAsia="Times New Roman"/>
          <w:szCs w:val="24"/>
        </w:rPr>
      </w:pPr>
    </w:p>
    <w:p w:rsidRDefault="002E07EC" w:rsidP="002E07EC" w:rsidR="002E07E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Kristini Pauletić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CRLJENICA j. d. o. o. Pula, Rizzijeva ulica 8, OIB </w:t>
      </w:r>
      <w:r w:rsidRPr="002E07EC">
        <w:rPr>
          <w:rFonts w:cs="Times New Roman" w:eastAsia="Times New Roman"/>
          <w:szCs w:val="24"/>
        </w:rPr>
        <w:t>76128242953</w:t>
      </w:r>
      <w:r>
        <w:rPr>
          <w:rFonts w:cs="Times New Roman" w:eastAsia="Times New Roman"/>
          <w:szCs w:val="24"/>
        </w:rPr>
        <w:t xml:space="preserve">, MBS </w:t>
      </w:r>
      <w:r w:rsidRPr="002E07EC">
        <w:rPr>
          <w:rFonts w:cs="Times New Roman" w:eastAsia="Times New Roman"/>
          <w:szCs w:val="24"/>
        </w:rPr>
        <w:t>130059759</w:t>
      </w:r>
      <w:r>
        <w:rPr>
          <w:rFonts w:cs="Times New Roman" w:eastAsia="Times New Roman"/>
          <w:szCs w:val="24"/>
        </w:rPr>
        <w:t xml:space="preserve">, </w:t>
      </w:r>
      <w:r w:rsidR="00757916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2018.</w:t>
      </w:r>
    </w:p>
    <w:p w:rsidRDefault="002E07EC" w:rsidP="002E07EC" w:rsidR="002E07EC" w:rsidRPr="005D578C">
      <w:pPr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E07EC" w:rsidP="002E07EC" w:rsidR="002E07EC" w:rsidRPr="005D578C">
      <w:pPr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CRLJENICA j. d. o. o. Pula, Rizzijeva ulica 8, OIB </w:t>
      </w:r>
      <w:r w:rsidRPr="002E07EC">
        <w:rPr>
          <w:rFonts w:cs="Times New Roman" w:eastAsia="Times New Roman"/>
          <w:szCs w:val="24"/>
        </w:rPr>
        <w:t>76128242953</w:t>
      </w:r>
      <w:r>
        <w:rPr>
          <w:rFonts w:cs="Times New Roman" w:eastAsia="Times New Roman"/>
          <w:szCs w:val="24"/>
        </w:rPr>
        <w:t xml:space="preserve">, MBS </w:t>
      </w:r>
      <w:r w:rsidRPr="002E07EC">
        <w:rPr>
          <w:rFonts w:cs="Times New Roman" w:eastAsia="Times New Roman"/>
          <w:szCs w:val="24"/>
        </w:rPr>
        <w:t>130059759</w:t>
      </w:r>
      <w:r>
        <w:rPr>
          <w:rFonts w:cs="Times New Roman" w:eastAsia="Times New Roman"/>
          <w:szCs w:val="24"/>
        </w:rPr>
        <w:t>.</w:t>
      </w:r>
    </w:p>
    <w:p w:rsidRDefault="002E07EC" w:rsidP="002E07EC" w:rsidR="002E07EC" w:rsidRPr="005D578C">
      <w:pPr>
        <w:rPr>
          <w:rFonts w:cs="Times New Roman" w:eastAsia="Times New Roman"/>
          <w:szCs w:val="24"/>
        </w:rPr>
      </w:pPr>
    </w:p>
    <w:p w:rsidRDefault="002E07EC" w:rsidP="002E07EC" w:rsidR="002E07EC" w:rsidRPr="0093084A">
      <w:pPr>
        <w:ind w:firstLine="708"/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II. </w:t>
      </w:r>
      <w:r w:rsidRPr="0093084A">
        <w:rPr>
          <w:rFonts w:cs="Times New Roman" w:eastAsia="Times New Roman"/>
          <w:szCs w:val="20"/>
        </w:rPr>
        <w:t xml:space="preserve">Za stečajnog upravitelja imenuje se </w:t>
      </w:r>
      <w:r>
        <w:t>Anamarija Murtezani iz Zagreba, Sunčane Škrinjarić 1, OIB 54031780904.</w:t>
      </w:r>
    </w:p>
    <w:p w:rsidRDefault="002E07EC" w:rsidP="002E07EC" w:rsidR="002E07EC">
      <w:pPr>
        <w:rPr>
          <w:rFonts w:cs="Times New Roman" w:eastAsia="Times New Roman"/>
          <w:szCs w:val="20"/>
        </w:rPr>
      </w:pPr>
    </w:p>
    <w:p w:rsidRDefault="002E07EC" w:rsidP="002E07EC" w:rsidR="002E07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CRLJENICA j. d. o. o. Pula, Rizzijeva ulica 8, OIB </w:t>
      </w:r>
      <w:r w:rsidRPr="002E07EC">
        <w:rPr>
          <w:rFonts w:cs="Times New Roman" w:eastAsia="Times New Roman"/>
          <w:szCs w:val="24"/>
        </w:rPr>
        <w:t>76128242953</w:t>
      </w:r>
      <w:r>
        <w:rPr>
          <w:rFonts w:cs="Times New Roman" w:eastAsia="Times New Roman"/>
          <w:szCs w:val="24"/>
        </w:rPr>
        <w:t xml:space="preserve">, MBS </w:t>
      </w:r>
      <w:r w:rsidRPr="002E07EC">
        <w:rPr>
          <w:rFonts w:cs="Times New Roman" w:eastAsia="Times New Roman"/>
          <w:szCs w:val="24"/>
        </w:rPr>
        <w:t>130059759</w:t>
      </w:r>
      <w:r>
        <w:rPr>
          <w:rFonts w:cs="Times New Roman" w:eastAsia="Times New Roman"/>
          <w:szCs w:val="24"/>
        </w:rPr>
        <w:t>.</w:t>
      </w:r>
    </w:p>
    <w:p w:rsidRDefault="002E07EC" w:rsidP="002E07EC" w:rsidR="002E07EC">
      <w:pPr>
        <w:ind w:firstLine="709"/>
        <w:rPr>
          <w:rFonts w:cs="Times New Roman" w:eastAsia="Times New Roman"/>
          <w:szCs w:val="24"/>
        </w:rPr>
      </w:pPr>
    </w:p>
    <w:p w:rsidRDefault="002E07EC" w:rsidP="002E07EC" w:rsidR="002E07E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CRLJENICA j. d. o. o. Pula, Rizzijeva ulica 8, OIB </w:t>
      </w:r>
      <w:r w:rsidRPr="002E07EC">
        <w:rPr>
          <w:rFonts w:cs="Times New Roman" w:eastAsia="Times New Roman"/>
          <w:szCs w:val="24"/>
        </w:rPr>
        <w:t>76128242953</w:t>
      </w:r>
      <w:r>
        <w:rPr>
          <w:rFonts w:cs="Times New Roman" w:eastAsia="Times New Roman"/>
          <w:szCs w:val="24"/>
        </w:rPr>
        <w:t xml:space="preserve">, MBS </w:t>
      </w:r>
      <w:r w:rsidRPr="002E07EC">
        <w:rPr>
          <w:rFonts w:cs="Times New Roman" w:eastAsia="Times New Roman"/>
          <w:szCs w:val="24"/>
        </w:rPr>
        <w:t>130059759</w:t>
      </w:r>
      <w:r>
        <w:rPr>
          <w:rFonts w:cs="Times New Roman" w:eastAsia="Times New Roman"/>
        </w:rPr>
        <w:t>.</w:t>
      </w:r>
    </w:p>
    <w:p w:rsidRDefault="002E07EC" w:rsidP="002E07EC" w:rsidR="002E07EC" w:rsidRPr="005D578C">
      <w:pPr>
        <w:ind w:firstLine="709"/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E07EC" w:rsidP="002E07EC" w:rsidR="002E07EC">
      <w:pPr>
        <w:ind w:firstLine="708"/>
        <w:rPr>
          <w:rFonts w:cs="Times New Roman" w:eastAsia="Times New Roman"/>
          <w:szCs w:val="24"/>
        </w:rPr>
      </w:pPr>
    </w:p>
    <w:p w:rsidRDefault="002E07EC" w:rsidP="002E07EC" w:rsidR="002E07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8.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CRLJENICA j. d. o. o. Pula.</w:t>
      </w:r>
    </w:p>
    <w:p w:rsidRDefault="002E07EC" w:rsidP="002E07EC" w:rsidR="002E07E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ožujka 2018. imao neizvršene osnove za plaćanje u neprekinutom razdoblju od 120 dana u ukupnom iznosu 10.464,78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14. ožujka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St-64/2018-3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2E07EC" w:rsidP="002E07EC" w:rsidR="002E07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2E07EC" w:rsidP="002E07EC" w:rsidR="002E07E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2E07EC" w:rsidP="002E07EC" w:rsidR="002E07EC" w:rsidRPr="005D578C">
      <w:pPr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57916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E07EC" w:rsidP="002E07EC" w:rsidR="002E07EC">
      <w:pPr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2E07EC" w:rsidP="002E07EC" w:rsidR="002E07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3F7018">
        <w:rPr>
          <w:rFonts w:cs="Times New Roman" w:eastAsia="Times New Roman"/>
          <w:szCs w:val="24"/>
        </w:rPr>
        <w:t xml:space="preserve">, v. r. </w:t>
      </w:r>
    </w:p>
    <w:p w:rsidRDefault="002E07EC" w:rsidP="002E07EC" w:rsidR="002E07EC">
      <w:pPr>
        <w:jc w:val="left"/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jc w:val="left"/>
        <w:rPr>
          <w:rFonts w:cs="Times New Roman" w:eastAsia="Times New Roman"/>
          <w:szCs w:val="24"/>
        </w:rPr>
      </w:pPr>
    </w:p>
    <w:p w:rsidRDefault="002E07EC" w:rsidP="002E07EC" w:rsidR="002E07E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E07EC" w:rsidP="002E07EC" w:rsidR="002E07E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2E07EC" w:rsidP="002E07EC" w:rsidR="002E0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2E07EC" w:rsidP="002E07EC" w:rsidR="002E07EC">
      <w:pPr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rPr>
          <w:rFonts w:cs="Times New Roman" w:eastAsia="Times New Roman"/>
          <w:szCs w:val="24"/>
        </w:rPr>
      </w:pPr>
    </w:p>
    <w:p w:rsidRDefault="002E07EC" w:rsidP="002E07EC" w:rsidR="002E07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E07EC" w:rsidP="002E07EC" w:rsidR="002E0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E07EC" w:rsidP="002E07EC" w:rsidR="002E0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CRLJENICA j. d. o. o. Pula, Rizzijeva ulica 8</w:t>
      </w:r>
      <w:r>
        <w:rPr>
          <w:rFonts w:cs="Times New Roman" w:eastAsia="Times New Roman"/>
        </w:rPr>
        <w:t>,</w:t>
      </w:r>
    </w:p>
    <w:p w:rsidRDefault="002E07EC" w:rsidP="002E07EC" w:rsidR="002E07E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2E07EC" w:rsidP="002E07EC" w:rsidR="002E0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2E07EC" w:rsidP="002E07EC" w:rsidR="002E07EC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Anamarija Murtezani, Zagreb, Sunčane Škrinjarić 1,</w:t>
      </w:r>
    </w:p>
    <w:p w:rsidRDefault="002E07EC" w:rsidP="002E07EC" w:rsidR="002E07E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E07EC" w:rsidP="002E07EC" w:rsidR="002E0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E07EC" w:rsidP="002E07EC" w:rsidR="002E0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E07EC" w:rsidP="002E07EC" w:rsidR="002E07EC"/>
    <w:p w:rsidRDefault="002E07EC" w:rsidP="002E07EC" w:rsidR="002E07EC"/>
    <w:p w:rsidRDefault="002E07EC" w:rsidP="002E07EC" w:rsidR="002E07EC"/>
    <w:p w:rsidRDefault="002E07EC" w:rsidP="002E07EC" w:rsidR="002E07EC"/>
    <w:p w:rsidRDefault="003F7018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7EC" w:rsidP="002E07EC" w:rsidR="002E07EC">
      <w:r>
        <w:separator/>
      </w:r>
    </w:p>
  </w:endnote>
  <w:endnote w:id="0" w:type="continuationSeparator">
    <w:p w:rsidRDefault="002E07EC" w:rsidP="002E07EC" w:rsidR="002E0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7EC" w:rsidP="002E07EC" w:rsidR="002E07EC">
      <w:r>
        <w:separator/>
      </w:r>
    </w:p>
  </w:footnote>
  <w:footnote w:id="0" w:type="continuationSeparator">
    <w:p w:rsidRDefault="002E07EC" w:rsidP="002E07EC" w:rsidR="002E07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A61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F701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</w:t>
    </w:r>
    <w:r w:rsidR="002E07EC">
      <w:rPr>
        <w:szCs w:val="24"/>
      </w:rPr>
      <w:t>64</w:t>
    </w:r>
    <w:r>
      <w:rPr>
        <w:szCs w:val="24"/>
      </w:rPr>
      <w:t>/2018-4</w:t>
    </w:r>
  </w:p>
  <w:p w:rsidRDefault="003F7018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A61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  <w:t>12 St-</w:t>
    </w:r>
    <w:r w:rsidR="002E07EC">
      <w:rPr>
        <w:szCs w:val="24"/>
      </w:rPr>
      <w:t>64</w:t>
    </w:r>
    <w:r>
      <w:rPr>
        <w:szCs w:val="24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40A0"/>
    <w:rsid w:val="000C1B8E"/>
    <w:rsid w:val="002A0151"/>
    <w:rsid w:val="002E07EC"/>
    <w:rsid w:val="003F7018"/>
    <w:rsid w:val="0047136B"/>
    <w:rsid w:val="00561B59"/>
    <w:rsid w:val="00757916"/>
    <w:rsid w:val="00965430"/>
    <w:rsid w:val="00A64A61"/>
    <w:rsid w:val="00DA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7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07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E07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7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7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7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07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01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701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70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701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7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E07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E07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7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7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7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07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7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01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701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70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701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CRLJENICA j.d.o.o. PULA</izvorni_sadrzaj>
    <derivirana_varijabla naziv="DomainObject.Predmet.ProtustrankaFormated_1">  CRLJENICA j.d.o.o. PULA</derivirana_varijabla>
  </DomainObject.Predmet.ProtustrankaFormated>
  <DomainObject.Predmet.ProtustrankaFormatedOIB>
    <izvorni_sadrzaj>  CRLJENICA j.d.o.o. PULA, OIB 76128242953</izvorni_sadrzaj>
    <derivirana_varijabla naziv="DomainObject.Predmet.ProtustrankaFormatedOIB_1">  CRLJENICA j.d.o.o. PULA, OIB 76128242953</derivirana_varijabla>
  </DomainObject.Predmet.ProtustrankaFormatedOIB>
  <DomainObject.Predmet.ProtustrankaFormatedWithAdress>
    <izvorni_sadrzaj> CRLJENICA j.d.o.o. PULA, Rizzijeva ulica 8, 52100 Pula</izvorni_sadrzaj>
    <derivirana_varijabla naziv="DomainObject.Predmet.ProtustrankaFormatedWithAdress_1"> CRLJENICA j.d.o.o. PULA, Rizzijeva ulica 8, 52100 Pula</derivirana_varijabla>
  </DomainObject.Predmet.ProtustrankaFormatedWithAdress>
  <DomainObject.Predmet.ProtustrankaFormatedWithAdressOIB>
    <izvorni_sadrzaj> CRLJENICA j.d.o.o. PULA, OIB 76128242953, Rizzijeva ulica 8, 52100 Pula</izvorni_sadrzaj>
    <derivirana_varijabla naziv="DomainObject.Predmet.ProtustrankaFormatedWithAdressOIB_1"> CRLJENICA j.d.o.o. PULA, OIB 76128242953, Rizzijeva ulica 8, 52100 Pula</derivirana_varijabla>
  </DomainObject.Predmet.ProtustrankaFormatedWithAdressOIB>
  <DomainObject.Predmet.ProtustrankaWithAdress>
    <izvorni_sadrzaj>CRLJENICA j.d.o.o. PULA Rizzijeva ulica 8, 52100 Pula</izvorni_sadrzaj>
    <derivirana_varijabla naziv="DomainObject.Predmet.ProtustrankaWithAdress_1">CRLJENICA j.d.o.o. PULA Rizzijeva ulica 8, 52100 Pula</derivirana_varijabla>
  </DomainObject.Predmet.ProtustrankaWithAdress>
  <DomainObject.Predmet.ProtustrankaWithAdressOIB>
    <izvorni_sadrzaj>CRLJENICA j.d.o.o. PULA, OIB 76128242953, Rizzijeva ulica 8, 52100 Pula</izvorni_sadrzaj>
    <derivirana_varijabla naziv="DomainObject.Predmet.ProtustrankaWithAdressOIB_1">CRLJENICA j.d.o.o. PULA, OIB 76128242953, Rizzijeva ulica 8, 52100 Pula</derivirana_varijabla>
  </DomainObject.Predmet.ProtustrankaWithAdressOIB>
  <DomainObject.Predmet.ProtustrankaNazivFormated>
    <izvorni_sadrzaj>CRLJENICA j.d.o.o. PULA</izvorni_sadrzaj>
    <derivirana_varijabla naziv="DomainObject.Predmet.ProtustrankaNazivFormated_1">CRLJENICA j.d.o.o. PULA</derivirana_varijabla>
  </DomainObject.Predmet.ProtustrankaNazivFormated>
  <DomainObject.Predmet.ProtustrankaNazivFormatedOIB>
    <izvorni_sadrzaj>CRLJENICA j.d.o.o. PULA, OIB 76128242953</izvorni_sadrzaj>
    <derivirana_varijabla naziv="DomainObject.Predmet.ProtustrankaNazivFormatedOIB_1">CRLJENICA j.d.o.o. PULA, OIB 76128242953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10464.78</izvorni_sadrzaj>
    <derivirana_varijabla naziv="DomainObject.Predmet.TrenutnaVrijednost_1">10464.78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CRLJENICA j.d.o.o. PULA</item>
    </izvorni_sadrzaj>
    <derivirana_varijabla naziv="DomainObject.Predmet.ProtuStrankaListFormated_1">
      <item>CRLJENICA j.d.o.o. PULA</item>
    </derivirana_varijabla>
  </DomainObject.Predmet.ProtuStrankaListFormated>
  <DomainObject.Predmet.ProtuStrankaListFormatedOIB>
    <izvorni_sadrzaj>
      <item>CRLJENICA j.d.o.o. PULA, OIB 76128242953</item>
    </izvorni_sadrzaj>
    <derivirana_varijabla naziv="DomainObject.Predmet.ProtuStrankaListFormatedOIB_1">
      <item>CRLJENICA j.d.o.o. PULA, OIB 76128242953</item>
    </derivirana_varijabla>
  </DomainObject.Predmet.ProtuStrankaListFormatedOIB>
  <DomainObject.Predmet.ProtuStrankaListFormatedWithAdress>
    <izvorni_sadrzaj>
      <item>CRLJENICA j.d.o.o. PULA, Rizzijeva ulica 8, 52100 Pula</item>
    </izvorni_sadrzaj>
    <derivirana_varijabla naziv="DomainObject.Predmet.ProtuStrankaListFormatedWithAdress_1">
      <item>CRLJENICA j.d.o.o. PULA, Rizzijeva ulica 8, 52100 Pula</item>
    </derivirana_varijabla>
  </DomainObject.Predmet.ProtuStrankaListFormatedWithAdress>
  <DomainObject.Predmet.ProtuStrankaListFormatedWithAdressOIB>
    <izvorni_sadrzaj>
      <item>CRLJENICA j.d.o.o. PULA, OIB 76128242953, Rizzijeva ulica 8, 52100 Pula</item>
    </izvorni_sadrzaj>
    <derivirana_varijabla naziv="DomainObject.Predmet.ProtuStrankaListFormatedWithAdressOIB_1">
      <item>CRLJENICA j.d.o.o. PULA, OIB 76128242953, Rizzijeva ulica 8, 52100 Pula</item>
    </derivirana_varijabla>
  </DomainObject.Predmet.ProtuStrankaListFormatedWithAdressOIB>
  <DomainObject.Predmet.ProtuStrankaListNazivFormated>
    <izvorni_sadrzaj>
      <item>CRLJENICA j.d.o.o. PULA</item>
    </izvorni_sadrzaj>
    <derivirana_varijabla naziv="DomainObject.Predmet.ProtuStrankaListNazivFormated_1">
      <item>CRLJENICA j.d.o.o. PULA</item>
    </derivirana_varijabla>
  </DomainObject.Predmet.ProtuStrankaListNazivFormated>
  <DomainObject.Predmet.ProtuStrankaListNazivFormatedOIB>
    <izvorni_sadrzaj>
      <item>CRLJENICA j.d.o.o. PULA, OIB 76128242953</item>
    </izvorni_sadrzaj>
    <derivirana_varijabla naziv="DomainObject.Predmet.ProtuStrankaListNazivFormatedOIB_1">
      <item>CRLJENICA j.d.o.o. PULA, OIB 76128242953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CRLJENICA j.d.o.o. PULA</izvorni_sadrzaj>
    <derivirana_varijabla naziv="DomainObject.Predmet.ProtustrankaIDrugi_1">CRLJENICA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CRLJENICA j.d.o.o. PULA, OIB 76128242953, Rizzijeva ulica 8, 52100 Pula</izvorni_sadrzaj>
    <derivirana_varijabla naziv="DomainObject.Predmet.ProtustrankaIDrugiAdressOIB_1">CRLJENICA j.d.o.o. PULA, OIB 76128242953, Rizzijeva ulica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CRLJENICA j.d.o.o. PULA</item>
    </izvorni_sadrzaj>
    <derivirana_varijabla naziv="DomainObject.Predmet.SudioniciListNaziv_1">
      <item>FINANCIJSKA AGENCIJA, RC RIJEKA, PODRUŽNICA PULA, PULA</item>
      <item>CRLJENICA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CRLJENICA j.d.o.o. PULA, OIB 76128242953, Rizzijeva ulica 8,52100 Pula</item>
    </izvorni_sadrzaj>
    <derivirana_varijabla naziv="DomainObject.Predmet.SudioniciListAdressOIB_1">
      <item>FINANCIJSKA AGENCIJA, RC RIJEKA, PODRUŽNICA PULA, PULA, OIB 85821130368, F. Kurelca 8,51000 Rijeka</item>
      <item>CRLJENICA j.d.o.o. PULA, OIB 76128242953, Rizzijeva ulica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76128242953</item>
    </izvorni_sadrzaj>
    <derivirana_varijabla naziv="DomainObject.Predmet.SudioniciListNazivOIB_1">
      <item>, OIB 85821130368</item>
      <item>, OIB 76128242953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3638</properties:Characters>
  <properties:Lines>87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2018-05-11T08:22:00Z</dcterms:created>
  <dc:creator>Morena Brajuha</dc:creator>
  <dc:description/>
  <cp:keywords/>
  <cp:lastModifiedBy>Morena Brajuha</cp:lastModifiedBy>
  <cp:lastPrinted>2018-05-15T08:04:00Z</cp:lastPrinted>
  <dcterms:modified xmlns:xsi="http://www.w3.org/2001/XMLSchema-instance" xsi:type="dcterms:W3CDTF">2018-05-15T08:04:00Z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(St-64-18 Crljenica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