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e2f0a" w14:paraId="49e2f0a" w:rsidRDefault="0048223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82234" w:rsidP="00482234" w:rsidR="00AE649C">
      <w:pPr>
        <w:pStyle w:val="NormaleSPIS"/>
        <w:spacing w:after="0"/>
      </w:pPr>
      <w:r>
        <w:t xml:space="preserve">         Republika Hrvatska</w:t>
      </w:r>
    </w:p>
    <w:p w:rsidRDefault="00482234" w:rsidP="00482234" w:rsidR="00482234">
      <w:pPr>
        <w:pStyle w:val="NormaleSPIS"/>
        <w:spacing w:after="0"/>
      </w:pPr>
      <w:r>
        <w:t xml:space="preserve">      Trgovački sud u Bjelovaru</w:t>
      </w:r>
    </w:p>
    <w:p w:rsidRDefault="00482234" w:rsidP="00482234" w:rsidR="00482234">
      <w:pPr>
        <w:pStyle w:val="NormaleSPIS"/>
      </w:pPr>
      <w:r>
        <w:t xml:space="preserve">Bjelovar, Šetalište dr.I.Lebovića 42. </w:t>
      </w:r>
    </w:p>
    <w:p w:rsidRDefault="00482234" w:rsidP="00482234" w:rsidR="00482234">
      <w:pPr>
        <w:pStyle w:val="NormaleSPIS"/>
        <w:jc w:val="right"/>
        <w:rPr>
          <w:b/>
        </w:rPr>
      </w:pPr>
      <w:r>
        <w:t xml:space="preserve">   Poslovni broj:7 St-798/2017-37</w:t>
      </w:r>
    </w:p>
    <w:p w:rsidRDefault="00482234" w:rsidP="00482234" w:rsidR="00482234">
      <w:pPr>
        <w:jc w:val="both"/>
      </w:pPr>
    </w:p>
    <w:p w:rsidRDefault="00482234" w:rsidP="00482234" w:rsidR="00482234">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BOŽIDARA ZAGORCA vlasnika  obrta KAVANA I SLASTIČARNA ZAGORJE iz Bjelovara, I.V.Trnskog 15, OIB 62988214414, kojeg zastupaju punomoćnici, odvjetnici iz ZOU Zlatko Gregurić, Tatjana </w:t>
      </w:r>
      <w:proofErr w:type="spellStart"/>
      <w:r>
        <w:t>Figač</w:t>
      </w:r>
      <w:proofErr w:type="spellEnd"/>
      <w:r>
        <w:t xml:space="preserve">-Gregurić, Hrvoje </w:t>
      </w:r>
      <w:proofErr w:type="spellStart"/>
      <w:r>
        <w:t>Mladinić</w:t>
      </w:r>
      <w:proofErr w:type="spellEnd"/>
      <w:r>
        <w:t xml:space="preserve"> iz Bjelovara, Mihanovićeva 15b, 10. rujna 2018., donio je slijedeći</w:t>
      </w:r>
    </w:p>
    <w:p w:rsidRDefault="00482234" w:rsidP="00482234" w:rsidR="00482234">
      <w:pPr>
        <w:jc w:val="center"/>
      </w:pPr>
      <w:r>
        <w:t>Z A K L J U Č A K</w:t>
      </w:r>
      <w:r>
        <w:tab/>
      </w:r>
    </w:p>
    <w:p w:rsidRDefault="00482234" w:rsidP="00482234" w:rsidR="00482234">
      <w:pPr>
        <w:ind w:firstLine="720"/>
        <w:jc w:val="both"/>
      </w:pPr>
      <w:r>
        <w:t>1.Zakazuje se ročište za glasovanje o Izmijenjenom Planu restrukturiranja dužnika BOŽIDARA ZAGORCA vlasnika  obrta KAVANA I SLASTIČARNA ZAGORJE iz Bjelovara, I.V.Trnskog 15, OIB 62988214414, za dan 15.</w:t>
      </w:r>
      <w:r>
        <w:rPr>
          <w:b/>
        </w:rPr>
        <w:t xml:space="preserve"> </w:t>
      </w:r>
      <w:r>
        <w:t xml:space="preserve">listopada  2018. godine u 10,00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482234" w:rsidP="00482234" w:rsidR="00482234">
      <w:pPr>
        <w:ind w:firstLine="720"/>
        <w:jc w:val="both"/>
      </w:pPr>
      <w:r>
        <w:t xml:space="preserve">2.Izmijenjeni Plan financijskog restrukturiranja za koji će vjerovnici glasovati objavljen je dana 10. rujna 2018. godine na  mrežnoj stranici e-oglasna ploča Trgovačkog suda u Bjelovaru. </w:t>
      </w:r>
    </w:p>
    <w:p w:rsidRDefault="00482234" w:rsidP="00482234" w:rsidR="00482234">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482234" w:rsidP="00482234" w:rsidR="00482234">
      <w:pPr>
        <w:ind w:firstLine="720"/>
        <w:jc w:val="both"/>
      </w:pPr>
      <w:r>
        <w:t xml:space="preserve">Pravo glasa na ovom ročištu za glasovanje imaju vjerovnici čije su tražbine utvrđene rješenjem ovog suda o utvrđivanju tražbina pod poslovnim brojem 7 St-798/2017-24 od 13. ožujka 2018. godine. </w:t>
      </w:r>
    </w:p>
    <w:p w:rsidRDefault="00482234" w:rsidP="00482234" w:rsidR="00482234">
      <w:pPr>
        <w:ind w:firstLine="720"/>
        <w:jc w:val="center"/>
      </w:pPr>
      <w:r>
        <w:t>Bjelovar 10. rujna 2018.</w:t>
      </w:r>
    </w:p>
    <w:p w:rsidRDefault="00482234" w:rsidP="00482234" w:rsidR="00482234">
      <w:pPr>
        <w:ind w:firstLine="720"/>
        <w:jc w:val="both"/>
      </w:pPr>
      <w:r>
        <w:tab/>
      </w:r>
      <w:r>
        <w:tab/>
      </w:r>
      <w:r>
        <w:tab/>
      </w:r>
      <w:r>
        <w:tab/>
      </w:r>
      <w:r>
        <w:tab/>
      </w:r>
      <w:r>
        <w:tab/>
      </w:r>
      <w:r>
        <w:tab/>
        <w:t xml:space="preserve">                S u d a c</w:t>
      </w:r>
    </w:p>
    <w:p w:rsidRDefault="00482234" w:rsidP="00482234" w:rsidR="00482234">
      <w:pPr>
        <w:ind w:firstLine="720"/>
        <w:jc w:val="both"/>
      </w:pPr>
      <w:r>
        <w:tab/>
      </w:r>
      <w:r>
        <w:tab/>
      </w:r>
      <w:r>
        <w:tab/>
      </w:r>
      <w:r>
        <w:tab/>
      </w:r>
      <w:r>
        <w:tab/>
      </w:r>
      <w:r>
        <w:tab/>
      </w:r>
      <w:r>
        <w:tab/>
        <w:t xml:space="preserve">       Tomislav Mrazović</w:t>
      </w:r>
    </w:p>
    <w:p w:rsidRDefault="00482234" w:rsidP="00482234" w:rsidR="00AE649C" w:rsidRPr="00B76F3C">
      <w:pPr>
        <w:jc w:val="both"/>
      </w:pPr>
      <w:r>
        <w:t>POUKA O PRAVNOM LIJEKU:Protiv ovog zaključka nije dopušten pravni lijek (čl.19.st.7.Stečajnog zakona).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234"/>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7950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St-798/2017-37</izvorni_sadrzaj>
    <derivirana_varijabla naziv="DomainObject.Oznaka_1">St-798/2017-37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St-798/2017-37</izvorni_sadrzaj>
    <derivirana_varijabla naziv="DomainObject.PoslovniBrojDokumenta_1">St-798/2017-37</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75A8B-EE1F-45AB-A996-6BA4FC5CEC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311</properties:Words>
  <properties:Characters>1837</properties:Characters>
  <properties:Lines>36</properties:Lines>
  <properties:Paragraphs>14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2018-09-10T11:55:00Z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St-798/2017-37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