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d15f" w14:paraId="0f9d15f" w:rsidRDefault="002F357C" w:rsidP="00345FCD" w:rsidR="00345FCD" w:rsidRPr="00182333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8233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09295" cx="5340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18233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2333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18233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2333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18233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hAnsi="Times New Roman" w:ascii="Times New Roman"/>
          <w:sz w:val="24"/>
          <w:szCs w:val="24"/>
        </w:rPr>
        <w:t>Zagreb, Amruševa 2/II</w:t>
      </w:r>
      <w:r w:rsidRPr="00182333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72E8" w:rsidRPr="00182333">
        <w:rPr>
          <w:rFonts w:cs="Times New Roman" w:hAnsi="Times New Roman" w:ascii="Times New Roman"/>
          <w:sz w:val="24"/>
          <w:szCs w:val="24"/>
        </w:rPr>
        <w:t>OSAM KUNA jd.o.o., Zaprešić, Drage Švajcara 5, OIB: 02977317847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1823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72E8" w:rsidRPr="00182333">
        <w:rPr>
          <w:rFonts w:cs="Times New Roman" w:hAnsi="Times New Roman" w:ascii="Times New Roman"/>
          <w:sz w:val="24"/>
          <w:szCs w:val="24"/>
        </w:rPr>
        <w:t>OSAM KUNA jd.o.o., Zaprešić, Drage Švajcara 5, OIB: 02977317847</w:t>
      </w:r>
      <w:r w:rsidR="00C149FF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1823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1823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72E8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Dejana Ivanović iz Zagreba, Svetog Mateja 124</w:t>
      </w:r>
      <w:r w:rsidR="00BC184A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772E8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82361868781</w:t>
      </w:r>
      <w:r w:rsidR="005879F4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1823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72E8" w:rsidRPr="00182333">
        <w:rPr>
          <w:rFonts w:cs="Times New Roman" w:hAnsi="Times New Roman" w:ascii="Times New Roman"/>
          <w:sz w:val="24"/>
          <w:szCs w:val="24"/>
        </w:rPr>
        <w:t xml:space="preserve">OSAM KUNA jd.o.o., Zaprešić, Drage Švajcara 5, OIB: 02977317847 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18233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1823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1823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35B49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13. siječnja 2017</w:t>
      </w:r>
      <w:r w:rsidR="006761C1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C35B49" w:rsidRPr="00182333">
        <w:rPr>
          <w:rFonts w:cs="Times New Roman" w:hAnsi="Times New Roman" w:ascii="Times New Roman"/>
          <w:sz w:val="24"/>
          <w:szCs w:val="24"/>
        </w:rPr>
        <w:t>OSAM KUNA jd.o.o., Zaprešić, Drage Švajcara 5, OIB: 02977317847</w:t>
      </w:r>
      <w:r w:rsidR="00184C3D" w:rsidRPr="00182333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1823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C35B49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133/2017</w:t>
      </w:r>
      <w:r w:rsidR="00026C85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D13FF3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761C1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1823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182333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18233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182333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182333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182333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182333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18233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18233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18233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18233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18233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18233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18233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18233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18233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18233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18233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18233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18233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1823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C0DA4" w:rsidP="00345FCD" w:rsidR="00C97E01" w:rsidRPr="0018233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18233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6C0DA4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>Poslovni broj: 58. St-</w:t>
    </w:r>
    <w:r w:rsidR="00B4644C">
      <w:rPr>
        <w:b/>
      </w:rPr>
      <w:t>133/2017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6C0DA4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B4644C">
          <w:rPr>
            <w:b/>
          </w:rPr>
          <w:t>133/2017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705AB"/>
    <w:rsid w:val="00182333"/>
    <w:rsid w:val="00184C3D"/>
    <w:rsid w:val="001949A3"/>
    <w:rsid w:val="00247628"/>
    <w:rsid w:val="002A2A1A"/>
    <w:rsid w:val="002A4819"/>
    <w:rsid w:val="002B1598"/>
    <w:rsid w:val="002C1AEF"/>
    <w:rsid w:val="002F357C"/>
    <w:rsid w:val="002F35AE"/>
    <w:rsid w:val="00330535"/>
    <w:rsid w:val="00345FCD"/>
    <w:rsid w:val="003B2EA0"/>
    <w:rsid w:val="003C1974"/>
    <w:rsid w:val="003D0E0E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879F4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C0DA4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B0996"/>
    <w:rsid w:val="007F25C0"/>
    <w:rsid w:val="007F555B"/>
    <w:rsid w:val="007F6956"/>
    <w:rsid w:val="00800A69"/>
    <w:rsid w:val="008135C6"/>
    <w:rsid w:val="00830EF6"/>
    <w:rsid w:val="008422FC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4644C"/>
    <w:rsid w:val="00B5563D"/>
    <w:rsid w:val="00BC184A"/>
    <w:rsid w:val="00BE2983"/>
    <w:rsid w:val="00C12535"/>
    <w:rsid w:val="00C149FF"/>
    <w:rsid w:val="00C35B49"/>
    <w:rsid w:val="00C941D3"/>
    <w:rsid w:val="00CA317F"/>
    <w:rsid w:val="00CA617C"/>
    <w:rsid w:val="00D01556"/>
    <w:rsid w:val="00D12E11"/>
    <w:rsid w:val="00D13FF3"/>
    <w:rsid w:val="00D17903"/>
    <w:rsid w:val="00D6564F"/>
    <w:rsid w:val="00D772E8"/>
    <w:rsid w:val="00DB3F0C"/>
    <w:rsid w:val="00DE4E4A"/>
    <w:rsid w:val="00E3064C"/>
    <w:rsid w:val="00E434B2"/>
    <w:rsid w:val="00E53C05"/>
    <w:rsid w:val="00E672ED"/>
    <w:rsid w:val="00E92AA6"/>
    <w:rsid w:val="00EB15F6"/>
    <w:rsid w:val="00EC49B8"/>
    <w:rsid w:val="00ED487B"/>
    <w:rsid w:val="00ED4D5F"/>
    <w:rsid w:val="00F53498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OSAM KUNA j.d.o.o.</izvorni_sadrzaj>
    <derivirana_varijabla naziv="DomainObject.Predmet.ProtustrankaFormated_1">  OSAM KUNA j.d.o.o.</derivirana_varijabla>
  </DomainObject.Predmet.ProtustrankaFormated>
  <DomainObject.Predmet.ProtustrankaFormatedOIB>
    <izvorni_sadrzaj>  OSAM KUNA j.d.o.o., OIB 02977317847</izvorni_sadrzaj>
    <derivirana_varijabla naziv="DomainObject.Predmet.ProtustrankaFormatedOIB_1">  OSAM KUNA j.d.o.o., OIB 02977317847</derivirana_varijabla>
  </DomainObject.Predmet.ProtustrankaFormatedOIB>
  <DomainObject.Predmet.ProtustrankaFormatedWithAdress>
    <izvorni_sadrzaj> OSAM KUNA j.d.o.o., Drage Švajcara 5, 10290 Zaprešić</izvorni_sadrzaj>
    <derivirana_varijabla naziv="DomainObject.Predmet.ProtustrankaFormatedWithAdress_1"> OSAM KUNA j.d.o.o., Drage Švajcara 5, 10290 Zaprešić</derivirana_varijabla>
  </DomainObject.Predmet.ProtustrankaFormatedWithAdress>
  <DomainObject.Predmet.ProtustrankaFormatedWithAdressOIB>
    <izvorni_sadrzaj> OSAM KUNA j.d.o.o., OIB 02977317847, Drage Švajcara 5, 10290 Zaprešić</izvorni_sadrzaj>
    <derivirana_varijabla naziv="DomainObject.Predmet.ProtustrankaFormatedWithAdressOIB_1"> OSAM KUNA j.d.o.o., OIB 02977317847, Drage Švajcara 5, 10290 Zaprešić</derivirana_varijabla>
  </DomainObject.Predmet.ProtustrankaFormatedWithAdressOIB>
  <DomainObject.Predmet.ProtustrankaWithAdress>
    <izvorni_sadrzaj>OSAM KUNA j.d.o.o. Drage Švajcara 5, 10290 Zaprešić</izvorni_sadrzaj>
    <derivirana_varijabla naziv="DomainObject.Predmet.ProtustrankaWithAdress_1">OSAM KUNA j.d.o.o. Drage Švajcara 5, 10290 Zaprešić</derivirana_varijabla>
  </DomainObject.Predmet.ProtustrankaWithAdress>
  <DomainObject.Predmet.ProtustrankaWithAdressOIB>
    <izvorni_sadrzaj>OSAM KUNA j.d.o.o., OIB 02977317847, Drage Švajcara 5, 10290 Zaprešić</izvorni_sadrzaj>
    <derivirana_varijabla naziv="DomainObject.Predmet.ProtustrankaWithAdressOIB_1">OSAM KUNA j.d.o.o., OIB 02977317847, Drage Švajcara 5, 10290 Zaprešić</derivirana_varijabla>
  </DomainObject.Predmet.ProtustrankaWithAdressOIB>
  <DomainObject.Predmet.ProtustrankaNazivFormated>
    <izvorni_sadrzaj>OSAM KUNA j.d.o.o.</izvorni_sadrzaj>
    <derivirana_varijabla naziv="DomainObject.Predmet.ProtustrankaNazivFormated_1">OSAM KUNA j.d.o.o.</derivirana_varijabla>
  </DomainObject.Predmet.ProtustrankaNazivFormated>
  <DomainObject.Predmet.ProtustrankaNazivFormatedOIB>
    <izvorni_sadrzaj>OSAM KUNA j.d.o.o., OIB 02977317847</izvorni_sadrzaj>
    <derivirana_varijabla naziv="DomainObject.Predmet.ProtustrankaNazivFormatedOIB_1">OSAM KUNA j.d.o.o., OIB 02977317847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OSAM KUNA j.d.o.o.</item>
    </izvorni_sadrzaj>
    <derivirana_varijabla naziv="DomainObject.Predmet.ProtuStrankaListFormated_1">
      <item>OSAM KUNA j.d.o.o.</item>
    </derivirana_varijabla>
  </DomainObject.Predmet.ProtuStrankaListFormated>
  <DomainObject.Predmet.ProtuStrankaListFormatedOIB>
    <izvorni_sadrzaj>
      <item>OSAM KUNA j.d.o.o., OIB 02977317847</item>
    </izvorni_sadrzaj>
    <derivirana_varijabla naziv="DomainObject.Predmet.ProtuStrankaListFormatedOIB_1">
      <item>OSAM KUNA j.d.o.o., OIB 02977317847</item>
    </derivirana_varijabla>
  </DomainObject.Predmet.ProtuStrankaListFormatedOIB>
  <DomainObject.Predmet.ProtuStrankaListFormatedWithAdress>
    <izvorni_sadrzaj>
      <item>OSAM KUNA j.d.o.o., Drage Švajcara 5, 10290 Zaprešić</item>
    </izvorni_sadrzaj>
    <derivirana_varijabla naziv="DomainObject.Predmet.ProtuStrankaListFormatedWithAdress_1">
      <item>OSAM KUNA j.d.o.o., Drage Švajcara 5, 10290 Zaprešić</item>
    </derivirana_varijabla>
  </DomainObject.Predmet.ProtuStrankaListFormatedWithAdress>
  <DomainObject.Predmet.ProtuStrankaListFormatedWithAdressOIB>
    <izvorni_sadrzaj>
      <item>OSAM KUNA j.d.o.o., OIB 02977317847, Drage Švajcara 5, 10290 Zaprešić</item>
    </izvorni_sadrzaj>
    <derivirana_varijabla naziv="DomainObject.Predmet.ProtuStrankaListFormatedWithAdressOIB_1">
      <item>OSAM KUNA j.d.o.o., OIB 02977317847, Drage Švajcara 5, 10290 Zaprešić</item>
    </derivirana_varijabla>
  </DomainObject.Predmet.ProtuStrankaListFormatedWithAdressOIB>
  <DomainObject.Predmet.ProtuStrankaListNazivFormated>
    <izvorni_sadrzaj>
      <item>OSAM KUNA j.d.o.o.</item>
    </izvorni_sadrzaj>
    <derivirana_varijabla naziv="DomainObject.Predmet.ProtuStrankaListNazivFormated_1">
      <item>OSAM KUNA j.d.o.o.</item>
    </derivirana_varijabla>
  </DomainObject.Predmet.ProtuStrankaListNazivFormated>
  <DomainObject.Predmet.ProtuStrankaListNazivFormatedOIB>
    <izvorni_sadrzaj>
      <item>OSAM KUNA j.d.o.o., OIB 02977317847</item>
    </izvorni_sadrzaj>
    <derivirana_varijabla naziv="DomainObject.Predmet.ProtuStrankaListNazivFormatedOIB_1">
      <item>OSAM KUNA j.d.o.o., OIB 02977317847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OSAM KUNA j.d.o.o.</izvorni_sadrzaj>
    <derivirana_varijabla naziv="DomainObject.Predmet.ProtustrankaIDrugi_1">OSAM KUNA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OSAM KUNA j.d.o.o., OIB 02977317847, Drage Švajcara 5, 10290 Zaprešić</izvorni_sadrzaj>
    <derivirana_varijabla naziv="DomainObject.Predmet.ProtustrankaIDrugiAdressOIB_1">OSAM KUNA j.d.o.o., OIB 02977317847, Drage Švajcara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OSAM KUNA j.d.o.o.</item>
    </izvorni_sadrzaj>
    <derivirana_varijabla naziv="DomainObject.Predmet.SudioniciListNaziv_1">
      <item>FINA Regionalni centar Zagreb</item>
      <item>OSAM KUNA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OSAM KUNA j.d.o.o., OIB 02977317847, Drage Švajcara 5,10290 Zaprešić</item>
    </izvorni_sadrzaj>
    <derivirana_varijabla naziv="DomainObject.Predmet.SudioniciListAdressOIB_1">
      <item>FINA Regionalni centar Zagreb, OIB 85821130368, Trg svibanjskih žrtava 1995. 1,10000 Zagreb</item>
      <item>OSAM KUNA j.d.o.o., OIB 02977317847, Drage Švajcara 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02977317847</item>
    </izvorni_sadrzaj>
    <derivirana_varijabla naziv="DomainObject.Predmet.SudioniciListNazivOIB_1">
      <item>, OIB 85821130368</item>
      <item>, OIB 02977317847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2414</properties:Characters>
  <properties:Lines>79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2017-09-07T12:57:00Z</dcterms:created>
  <dc:creator>Joško Livaković</dc:creator>
  <cp:lastModifiedBy>Anđelka Mandarić</cp:lastModifiedBy>
  <cp:lastPrinted>2017-09-07T12:50:00Z</cp:lastPrinted>
  <dcterms:modified xmlns:xsi="http://www.w3.org/2001/XMLSchema-instance" xsi:type="dcterms:W3CDTF">2017-09-08T08:57:00Z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