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9491" w14:paraId="6569491" w:rsidRDefault="005C1EEE" w:rsidP="005C1EEE" w:rsidR="005C1EEE" w:rsidRPr="0006120C">
      <w:pPr>
        <w15:collapsed w:val="false"/>
      </w:pPr>
      <w:bookmarkStart w:name="_GoBack" w:id="0"/>
      <w:bookmarkEnd w:id="0"/>
      <w:r w:rsidRPr="0006120C">
        <w:rPr>
          <w:bCs/>
        </w:rPr>
        <w:t xml:space="preserve">                  </w:t>
      </w:r>
      <w:r w:rsidRPr="0006120C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</w:p>
    <w:p w:rsidRDefault="005C1EEE" w:rsidP="005C1EEE" w:rsidR="005C1EEE" w:rsidRPr="0006120C">
      <w:r w:rsidRPr="0006120C">
        <w:t xml:space="preserve">    REPU</w:t>
      </w:r>
      <w:r>
        <w:t>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St-743/201</w:t>
      </w:r>
      <w:r w:rsidRPr="00303B09">
        <w:t>6-170</w:t>
      </w:r>
    </w:p>
    <w:p w:rsidRDefault="005C1EEE" w:rsidP="005C1EEE" w:rsidR="005C1EEE" w:rsidRPr="0006120C">
      <w:r w:rsidRPr="0006120C">
        <w:t xml:space="preserve"> TRGOVAČKI SUD U PAZINU </w:t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</w:t>
      </w:r>
    </w:p>
    <w:p w:rsidRDefault="005C1EEE" w:rsidP="005C1EEE" w:rsidR="005C1EEE" w:rsidRPr="0006120C">
      <w:r w:rsidRPr="0006120C">
        <w:t xml:space="preserve">     52000 PAZIN, Dršćevka 1</w:t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            </w:t>
      </w:r>
      <w:r w:rsidRPr="0006120C">
        <w:tab/>
        <w:t xml:space="preserve">    </w:t>
      </w:r>
    </w:p>
    <w:p w:rsidRDefault="005C1EEE" w:rsidP="005C1EEE" w:rsidR="005C1EEE" w:rsidRPr="0006120C"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</w:p>
    <w:p w:rsidRDefault="005C1EEE" w:rsidP="005C1EEE" w:rsidR="005C1EEE" w:rsidRPr="0006120C">
      <w:r w:rsidRPr="0006120C">
        <w:tab/>
      </w:r>
      <w:r w:rsidRPr="0006120C">
        <w:tab/>
      </w:r>
    </w:p>
    <w:p w:rsidRDefault="005C1EEE" w:rsidP="005C1EEE" w:rsidR="005C1EEE" w:rsidRPr="0006120C">
      <w:pPr>
        <w:jc w:val="center"/>
      </w:pPr>
      <w:r w:rsidRPr="0006120C">
        <w:t>U  I M E  R E P U B L I K E  H R V A T S K E</w:t>
      </w:r>
    </w:p>
    <w:p w:rsidRDefault="005C1EEE" w:rsidP="005C1EEE" w:rsidR="005C1EEE" w:rsidRPr="0006120C"/>
    <w:p w:rsidRDefault="005C1EEE" w:rsidP="005C1EEE" w:rsidR="005C1EEE" w:rsidRPr="0006120C">
      <w:pPr>
        <w:jc w:val="center"/>
      </w:pPr>
      <w:r w:rsidRPr="0006120C">
        <w:t>R J E Š E NJ E</w:t>
      </w: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pPr>
        <w:jc w:val="both"/>
      </w:pPr>
      <w:r w:rsidRPr="0006120C">
        <w:tab/>
        <w:t xml:space="preserve">Trgovački sud u Pazinu, po stečajnom sucu Adrijani Labinjan Skok, u stečajnom postupku nad stečajnim dužnikom </w:t>
      </w:r>
      <w:r w:rsidRPr="001B00B4">
        <w:t>ISTRA ALUMINIJ d.o.o.</w:t>
      </w:r>
      <w:r>
        <w:t xml:space="preserve"> u stečaju</w:t>
      </w:r>
      <w:r w:rsidRPr="001B00B4">
        <w:t>, Lupoglav, Lupoglav 8, OIB: 352829550</w:t>
      </w:r>
      <w:r w:rsidRPr="001C7E93">
        <w:t>37</w:t>
      </w:r>
      <w:r w:rsidRPr="0006120C">
        <w:t>,</w:t>
      </w:r>
      <w:r w:rsidRPr="00303B09">
        <w:t xml:space="preserve"> </w:t>
      </w:r>
      <w:r w:rsidR="00303B09" w:rsidRPr="00303B09">
        <w:t>7. prosinca</w:t>
      </w:r>
      <w:r w:rsidRPr="00303B09">
        <w:t xml:space="preserve"> 201</w:t>
      </w:r>
      <w:r w:rsidRPr="0006120C">
        <w:t xml:space="preserve">8., </w:t>
      </w: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pPr>
        <w:jc w:val="center"/>
        <w:rPr>
          <w:bCs/>
        </w:rPr>
      </w:pPr>
      <w:r w:rsidRPr="0006120C">
        <w:rPr>
          <w:bCs/>
        </w:rPr>
        <w:t>r i j e š i o  je</w:t>
      </w:r>
    </w:p>
    <w:p w:rsidRDefault="005C1EEE" w:rsidP="005C1EEE" w:rsidR="005C1EEE" w:rsidRPr="00303B09">
      <w:pPr>
        <w:jc w:val="center"/>
        <w:rPr>
          <w:bCs/>
        </w:rPr>
      </w:pPr>
    </w:p>
    <w:p w:rsidRDefault="005C1EEE" w:rsidP="005C1EEE" w:rsidR="005C1EEE" w:rsidRPr="00303B09">
      <w:pPr>
        <w:jc w:val="both"/>
      </w:pPr>
      <w:r w:rsidRPr="00303B09">
        <w:tab/>
        <w:t>I.</w:t>
      </w:r>
      <w:r w:rsidRPr="00303B09">
        <w:tab/>
        <w:t>Zaključuje se stečajni postupak nad stečajnim dužnikom ISTRA ALUMINIJ d.o.o. u stečaju, Lupoglav, Lupoglav 8, OIB: 35282955037, temeljem odredbe čl. 286. st. 1. Stečajnog zakona (Narodne novine broj 71/15, 104/17, dalje: SZ).</w:t>
      </w:r>
    </w:p>
    <w:p w:rsidRDefault="005C1EEE" w:rsidP="005C1EEE" w:rsidR="005C1EEE" w:rsidRPr="00303B09">
      <w:pPr>
        <w:jc w:val="both"/>
      </w:pPr>
    </w:p>
    <w:p w:rsidRDefault="005C1EEE" w:rsidP="005C1EEE" w:rsidR="005C1EEE" w:rsidRPr="00303B09">
      <w:pPr>
        <w:jc w:val="both"/>
      </w:pPr>
      <w:r w:rsidRPr="00303B09">
        <w:tab/>
        <w:t>II.</w:t>
      </w:r>
      <w:r w:rsidRPr="00303B09">
        <w:tab/>
        <w:t>Ovo rješenje i osnova zaključenja stečajnog postupka objavit će se na mrežnoj stranici e-Oglasna ploča suda.</w:t>
      </w:r>
    </w:p>
    <w:p w:rsidRDefault="005C1EEE" w:rsidP="005C1EEE" w:rsidR="005C1EEE" w:rsidRPr="00303B09">
      <w:pPr>
        <w:jc w:val="both"/>
      </w:pPr>
    </w:p>
    <w:p w:rsidRDefault="005C1EEE" w:rsidP="005C1EEE" w:rsidR="005C1EEE" w:rsidRPr="00303B09">
      <w:pPr>
        <w:jc w:val="both"/>
      </w:pPr>
      <w:r w:rsidRPr="00303B09">
        <w:tab/>
        <w:t>III.</w:t>
      </w:r>
      <w:r w:rsidRPr="00303B09">
        <w:tab/>
        <w:t>Nalaže se sudskom registru ovoga suda da po pravomoćnosti ovog rješenja izvrši brisanje stečajnog dužnika ISTRA ALUMINIJ d.o.o. u stečaju, Lupoglav, Lupoglav 8, OIB: 35282955037, iz sudskog registra.</w:t>
      </w:r>
    </w:p>
    <w:p w:rsidRDefault="005C1EEE" w:rsidP="005C1EEE" w:rsidR="005C1EEE" w:rsidRPr="00303B09">
      <w:pPr>
        <w:jc w:val="both"/>
      </w:pPr>
    </w:p>
    <w:p w:rsidRDefault="005C1EEE" w:rsidP="005C1EEE" w:rsidR="005C1EEE" w:rsidRPr="00303B09">
      <w:pPr>
        <w:jc w:val="both"/>
      </w:pPr>
    </w:p>
    <w:p w:rsidRDefault="005C1EEE" w:rsidP="005C1EEE" w:rsidR="005C1EEE" w:rsidRPr="0006120C">
      <w:pPr>
        <w:jc w:val="center"/>
        <w:rPr>
          <w:bCs/>
        </w:rPr>
      </w:pPr>
      <w:r w:rsidRPr="0006120C">
        <w:rPr>
          <w:bCs/>
        </w:rPr>
        <w:t>Obrazloženje</w:t>
      </w:r>
    </w:p>
    <w:p w:rsidRDefault="005C1EEE" w:rsidP="005C1EEE" w:rsidR="005C1EEE" w:rsidRPr="0006120C">
      <w:pPr>
        <w:jc w:val="center"/>
      </w:pPr>
      <w:r w:rsidRPr="0006120C">
        <w:rPr>
          <w:bCs/>
        </w:rPr>
        <w:t xml:space="preserve"> </w:t>
      </w:r>
      <w:r w:rsidRPr="0006120C">
        <w:rPr>
          <w:bCs/>
        </w:rPr>
        <w:tab/>
      </w:r>
      <w:r w:rsidRPr="0006120C">
        <w:t xml:space="preserve"> </w:t>
      </w:r>
    </w:p>
    <w:p w:rsidRDefault="005C1EEE" w:rsidP="005C1EEE" w:rsidR="00DD0F40" w:rsidRPr="00DD0F40">
      <w:pPr>
        <w:jc w:val="both"/>
      </w:pPr>
      <w:r w:rsidRPr="00DD0F40">
        <w:tab/>
        <w:t>U predmetu je održano završno ročište 5. listopada 2018. na kojem se raspravio završni račun i završno izvješće stečajnog upravitelja,</w:t>
      </w:r>
      <w:r w:rsidR="00DD0F40" w:rsidRPr="00DD0F40">
        <w:t xml:space="preserve"> te je pravomoćno odlučeno o prigovoru na završni diobni popis.</w:t>
      </w:r>
    </w:p>
    <w:p w:rsidRDefault="005C1EEE" w:rsidP="005C1EEE" w:rsidR="005C1EEE" w:rsidRPr="00DD0F40">
      <w:pPr>
        <w:jc w:val="both"/>
      </w:pPr>
    </w:p>
    <w:p w:rsidRDefault="005C1EEE" w:rsidP="005C1EEE" w:rsidR="00DD0F40" w:rsidRPr="00DD0F40">
      <w:pPr>
        <w:jc w:val="both"/>
      </w:pPr>
      <w:r w:rsidRPr="00DD0F40">
        <w:tab/>
        <w:t xml:space="preserve">Iz navoda stečajnog upravitelja proizlazi da </w:t>
      </w:r>
      <w:r w:rsidR="00DD0F40" w:rsidRPr="00DD0F40">
        <w:t xml:space="preserve">je unovčena </w:t>
      </w:r>
      <w:r w:rsidRPr="00DD0F40">
        <w:t>sva imovina stečajnog dužnika</w:t>
      </w:r>
      <w:r w:rsidR="00DD0F40" w:rsidRPr="00DD0F40">
        <w:t xml:space="preserve"> koja je bila podobna za unovčenje do završnog ročišta</w:t>
      </w:r>
      <w:r w:rsidRPr="00DD0F40">
        <w:t xml:space="preserve">. </w:t>
      </w:r>
      <w:r w:rsidR="00DD0F40" w:rsidRPr="00DD0F40">
        <w:t>Iznos diobne mase raspoloživ za podjelu vjerovnicima iznosi 537.064,74 kn, iz kojeg bi se u cijelosti namirile tražbine I. višeg isplatnog reda koje iznose 395.183,46 kn, a preostalim iznosom od 141.881,28 kn namirile bi se djelomično tražbine II. višeg isplatnog reda i to u omjeru od 0,37 %.</w:t>
      </w:r>
    </w:p>
    <w:p w:rsidRDefault="00DD0F40" w:rsidP="005C1EEE" w:rsidR="00DD0F40" w:rsidRPr="00DD0F40">
      <w:pPr>
        <w:jc w:val="both"/>
      </w:pPr>
      <w:r w:rsidRPr="00DD0F40">
        <w:tab/>
        <w:t>Nakon završnog ročišta, stečajni upravitelj je izvijestio sud da je završna dioba provedena prema objavljenom diobnom popisu, s time da je za vjerovnika RALOX s</w:t>
      </w:r>
      <w:r>
        <w:t>.</w:t>
      </w:r>
      <w:r w:rsidRPr="00DD0F40">
        <w:t>p.a. izvršena rezervacija deponiranjem u sudski depozit, jer ima tražbinu u sporu. U odnosu na vjerovnika ANODAL EXTRUSION</w:t>
      </w:r>
      <w:r>
        <w:t xml:space="preserve"> s.p.a. zabilježen je nešto viši iznos plaćanja od onog u diobnom popisu iz razloga što je nastao trošak konverzije valute zbog plaćanja u inozemstvo i trošak otvaranja privremenog deviznog računa za jednokratne uplate, pa se oboje prikazuje kao transakcija a ne zasebno kao trošak banke.</w:t>
      </w:r>
      <w:r w:rsidR="00303B09">
        <w:t xml:space="preserve"> Predložio je zaključenje stečajnog postupka.</w:t>
      </w:r>
    </w:p>
    <w:p w:rsidRDefault="005C1EEE" w:rsidP="005C1EEE" w:rsidR="005C1EEE" w:rsidRPr="00303B09">
      <w:pPr>
        <w:jc w:val="both"/>
      </w:pPr>
    </w:p>
    <w:p w:rsidRDefault="005C1EEE" w:rsidP="005C1EEE" w:rsidR="005C1EEE" w:rsidRPr="00303B09">
      <w:pPr>
        <w:jc w:val="both"/>
      </w:pPr>
      <w:r w:rsidRPr="00303B09">
        <w:tab/>
        <w:t xml:space="preserve">Slijedom navedenog a temeljem odredbe čl. 286. st. 1., 2. i 3. SZ-a donesena je odluka kao u izreci. </w:t>
      </w: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pPr>
        <w:jc w:val="both"/>
      </w:pPr>
    </w:p>
    <w:p w:rsidRDefault="005C1EEE" w:rsidP="005C1EEE" w:rsidR="005C1EEE" w:rsidRPr="00303B09">
      <w:pPr>
        <w:jc w:val="center"/>
      </w:pPr>
      <w:r w:rsidRPr="00303B09">
        <w:t xml:space="preserve">U Pazinu </w:t>
      </w:r>
      <w:r w:rsidR="00303B09" w:rsidRPr="00303B09">
        <w:t>7. prosinca</w:t>
      </w:r>
      <w:r w:rsidRPr="00303B09">
        <w:t xml:space="preserve"> 2018.</w:t>
      </w: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pPr>
        <w:jc w:val="both"/>
      </w:pP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Stečajna sutkinja                 </w:t>
      </w:r>
    </w:p>
    <w:p w:rsidRDefault="005C1EEE" w:rsidP="005C1EEE" w:rsidR="005C1EEE" w:rsidRPr="0006120C">
      <w:pPr>
        <w:ind w:left="2160"/>
        <w:jc w:val="both"/>
      </w:pPr>
      <w:r w:rsidRPr="0006120C">
        <w:t xml:space="preserve">                               </w:t>
      </w:r>
      <w:r w:rsidRPr="0006120C">
        <w:tab/>
      </w:r>
      <w:r w:rsidRPr="0006120C">
        <w:tab/>
        <w:t xml:space="preserve">                    Adrijana Labinjan Skok, v.r. </w:t>
      </w:r>
    </w:p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>
      <w:r w:rsidRPr="0006120C">
        <w:t>UPUTA O PRAVNOM LIJEKU:</w:t>
      </w:r>
    </w:p>
    <w:p w:rsidRDefault="005C1EEE" w:rsidP="005C1EEE" w:rsidR="005C1EEE" w:rsidRPr="0006120C">
      <w:pPr>
        <w:ind w:firstLine="720"/>
        <w:jc w:val="both"/>
      </w:pPr>
      <w:r w:rsidRPr="0006120C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C1EEE" w:rsidP="005C1EEE" w:rsidR="005C1EEE" w:rsidRPr="0006120C">
      <w:pPr>
        <w:jc w:val="both"/>
      </w:pPr>
    </w:p>
    <w:p w:rsidRDefault="005C1EEE" w:rsidP="005C1EEE" w:rsidR="005C1EEE" w:rsidRPr="0006120C">
      <w:r w:rsidRPr="0006120C">
        <w:t>DNA:</w:t>
      </w:r>
    </w:p>
    <w:p w:rsidRDefault="005C1EEE" w:rsidP="005C1EEE" w:rsidR="005C1EEE">
      <w:r w:rsidRPr="001C7E93">
        <w:t>- stečajni upravitelj Alein Khan iz Rijeke, Trg sv. Barbare 1</w:t>
      </w:r>
    </w:p>
    <w:p w:rsidRDefault="005C1EEE" w:rsidP="005C1EEE" w:rsidR="005C1EEE" w:rsidRPr="0006120C">
      <w:r w:rsidRPr="0006120C">
        <w:t>- ŽDO Pula, Pula, Rovinjska ul. 2</w:t>
      </w:r>
    </w:p>
    <w:p w:rsidRDefault="005C1EEE" w:rsidP="005C1EEE" w:rsidR="005C1EEE" w:rsidRPr="0006120C">
      <w:pPr>
        <w:jc w:val="both"/>
      </w:pPr>
      <w:r w:rsidRPr="0006120C">
        <w:t>- FINA, Regionalni centar Rijeka, Rijeka, F. Kurelca 8</w:t>
      </w:r>
    </w:p>
    <w:p w:rsidRDefault="005C1EEE" w:rsidP="005C1EEE" w:rsidR="005C1EEE" w:rsidRPr="0006120C">
      <w:pPr>
        <w:jc w:val="both"/>
      </w:pPr>
      <w:r w:rsidRPr="0006120C">
        <w:t xml:space="preserve">- Porezna uprava – Područni ured Pazin, Pazin, M. B. Rašana 2/4, p.p. 60  </w:t>
      </w:r>
    </w:p>
    <w:p w:rsidRDefault="005C1EEE" w:rsidP="005C1EEE" w:rsidR="005C1EEE" w:rsidRPr="0006120C">
      <w:r w:rsidRPr="0006120C">
        <w:t>- e-Oglasna ploča 8 dana</w:t>
      </w:r>
    </w:p>
    <w:p w:rsidRDefault="005C1EEE" w:rsidP="005C1EEE" w:rsidR="005C1EEE" w:rsidRPr="0006120C"/>
    <w:p w:rsidRDefault="005C1EEE" w:rsidP="005C1EEE" w:rsidR="005C1EEE" w:rsidRPr="0006120C">
      <w:pPr>
        <w:jc w:val="both"/>
      </w:pPr>
      <w:r w:rsidRPr="0006120C">
        <w:t>Po pravomoćnosti:</w:t>
      </w:r>
    </w:p>
    <w:p w:rsidRDefault="005C1EEE" w:rsidP="005C1EEE" w:rsidR="005C1EEE" w:rsidRPr="0006120C">
      <w:pPr>
        <w:jc w:val="both"/>
      </w:pPr>
      <w:r w:rsidRPr="0006120C">
        <w:t>- sudski registar – (</w:t>
      </w:r>
      <w:r w:rsidRPr="0006120C">
        <w:rPr>
          <w:u w:val="single"/>
        </w:rPr>
        <w:t>elektronskim putem i fizički</w:t>
      </w:r>
      <w:r w:rsidRPr="0006120C">
        <w:t xml:space="preserve">) - radi brisanja dužnika iz sudskog registra </w:t>
      </w:r>
    </w:p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5C1EEE" w:rsidP="005C1EEE" w:rsidR="005C1EEE" w:rsidRPr="0006120C"/>
    <w:p w:rsidRDefault="00BC3C1D" w:rsidR="00500701"/>
    <w:sectPr w:rsidSect="00022B9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EEE" w:rsidP="005C1EEE" w:rsidR="005C1EEE">
      <w:r>
        <w:separator/>
      </w:r>
    </w:p>
  </w:endnote>
  <w:endnote w:id="0" w:type="continuationSeparator">
    <w:p w:rsidRDefault="005C1EEE" w:rsidP="005C1EEE" w:rsidR="005C1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EEE" w:rsidP="005C1EEE" w:rsidR="005C1EEE">
      <w:r>
        <w:separator/>
      </w:r>
    </w:p>
  </w:footnote>
  <w:footnote w:id="0" w:type="continuationSeparator">
    <w:p w:rsidRDefault="005C1EEE" w:rsidP="005C1EEE" w:rsidR="005C1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EE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3C1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EE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EEE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2 St-743/20</w:t>
    </w:r>
    <w:r w:rsidRPr="00303B09">
      <w:t>16-170</w:t>
    </w:r>
  </w:p>
  <w:p w:rsidRDefault="00BC3C1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EEE"/>
    <w:rsid w:val="00303B09"/>
    <w:rsid w:val="00554328"/>
    <w:rsid w:val="005C1EEE"/>
    <w:rsid w:val="00985388"/>
    <w:rsid w:val="00BC3C1D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E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C1E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C1EE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C1EEE"/>
  </w:style>
  <w:style w:styleId="Tekstbalonia" w:type="paragraph">
    <w:name w:val="Balloon Text"/>
    <w:basedOn w:val="Normal"/>
    <w:link w:val="TekstbaloniaChar"/>
    <w:uiPriority w:val="99"/>
    <w:semiHidden/>
    <w:unhideWhenUsed/>
    <w:rsid w:val="005C1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1EE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1EE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C1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C1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C1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C1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E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C1E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C1EE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C1EEE"/>
  </w:style>
  <w:style w:styleId="Tekstbalonia" w:type="paragraph">
    <w:name w:val="Balloon Text"/>
    <w:basedOn w:val="Normal"/>
    <w:link w:val="TekstbaloniaChar"/>
    <w:uiPriority w:val="99"/>
    <w:semiHidden/>
    <w:unhideWhenUsed/>
    <w:rsid w:val="005C1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1EE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1EE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C1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C1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C1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C1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u Sudsku pisarnicu
dostavlja se samo zadnji svežanj</izvorni_sadrzaj>
    <derivirana_varijabla naziv="DomainObject.Predmet.PrimjedbaSuca_1">od 4.6.18. u Sudsku pisarnicu
dostavlja se samo zadnji svežanj</derivirana_varijabla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St-743/2016-159</izvorni_sadrzaj>
    <derivirana_varijabla naziv="DomainObject.PredzadnjaOdlukaIzPredmeta.Oznaka_1">St-743/2016-159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2594</properties:Characters>
  <properties:Lines>92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2018-11-28T11:02:00Z</dcterms:created>
  <dc:creator>Jasmina Matika</dc:creator>
  <cp:lastModifiedBy>Jasmina Matika</cp:lastModifiedBy>
  <dcterms:modified xmlns:xsi="http://www.w3.org/2001/XMLSchema-instance" xsi:type="dcterms:W3CDTF">2018-12-10T09:39:00Z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(St-743-16 -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