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dbd5" w14:paraId="706dbd5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9778E">
        <w:t>5</w:t>
      </w:r>
      <w:r w:rsidR="003E31C1">
        <w:t>6</w:t>
      </w:r>
      <w:r w:rsidR="0039778E">
        <w:t>4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3E31C1">
        <w:t>2F POWERTECH društvo s ograničenom odgovornošću za proizvodnju rasvjetnih tijela</w:t>
      </w:r>
      <w:r w:rsidR="00416C12">
        <w:t xml:space="preserve"> Zagreb, </w:t>
      </w:r>
      <w:r w:rsidR="003E31C1">
        <w:t xml:space="preserve">Trg Ivana Mažuranića 13, OIB 91970372892, </w:t>
      </w:r>
      <w:r w:rsidR="00E63356">
        <w:t>MBS 0</w:t>
      </w:r>
      <w:r w:rsidR="003E31C1">
        <w:t>40341877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3E31C1">
        <w:t>2F POWERTECH društvo s ograničenom odgovornošću za proizvodnju rasvjetnih tijela Zagreb, Trg Ivana Mažuranića 13, OIB 91970372892, MBS 040341877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385F9C">
        <w:t xml:space="preserve">u upraviteljicu imenuje se Dinka Trumbić iz Splita, </w:t>
      </w:r>
      <w:proofErr w:type="spellStart"/>
      <w:r w:rsidR="00385F9C">
        <w:t>Lovretska</w:t>
      </w:r>
      <w:proofErr w:type="spellEnd"/>
      <w:r w:rsidR="00385F9C">
        <w:t xml:space="preserve"> 10, OIB 43468134792.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3E31C1">
        <w:t>2F POWERTECH društvo s ograničenom odgovornošću za proizvodnju rasvjetnih tijela Zagreb, Trg Ivana Mažuranića 13, OIB 91970372892, MBS 040341877.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3E31C1">
        <w:t>22</w:t>
      </w:r>
      <w:r w:rsidR="0039778E">
        <w:t>. kolovoz</w:t>
      </w:r>
      <w:r w:rsidR="00E63356">
        <w:t xml:space="preserve">a 2016. zahtjev za provedbu skraćenog stečajnog postupka nad dužnikom </w:t>
      </w:r>
      <w:r w:rsidR="003E31C1">
        <w:t>2F POWERTECH d.o.o. Zagreb, Trg Ivana Mažuranića 13, OIB 91970372892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741E59">
        <w:t>5</w:t>
      </w:r>
      <w:r w:rsidR="003D4A8A">
        <w:t>6</w:t>
      </w:r>
      <w:r w:rsidR="00741E59">
        <w:t>4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3B2" w:rsidP="00C02BFE" w:rsidR="005F43B2">
      <w:r>
        <w:separator/>
      </w:r>
    </w:p>
  </w:endnote>
  <w:endnote w:id="0" w:type="continuationSeparator">
    <w:p w:rsidRDefault="005F43B2" w:rsidP="00C02BFE" w:rsidR="005F4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3B2" w:rsidP="00C02BFE" w:rsidR="005F43B2">
      <w:r>
        <w:separator/>
      </w:r>
    </w:p>
  </w:footnote>
  <w:footnote w:id="0" w:type="continuationSeparator">
    <w:p w:rsidRDefault="005F43B2" w:rsidP="00C02BFE" w:rsidR="005F4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416C12">
      <w:t>5</w:t>
    </w:r>
    <w:r w:rsidR="003D4A8A">
      <w:t>6</w:t>
    </w:r>
    <w:r w:rsidR="00416C12">
      <w:t>4/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333084"/>
    <w:rsid w:val="00344A23"/>
    <w:rsid w:val="00351AA2"/>
    <w:rsid w:val="00385F9C"/>
    <w:rsid w:val="00387471"/>
    <w:rsid w:val="003902DD"/>
    <w:rsid w:val="0039778E"/>
    <w:rsid w:val="003A5A04"/>
    <w:rsid w:val="003A5C60"/>
    <w:rsid w:val="003D4A8A"/>
    <w:rsid w:val="003E31C1"/>
    <w:rsid w:val="003E3449"/>
    <w:rsid w:val="003E6665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A301E"/>
    <w:rsid w:val="004B4396"/>
    <w:rsid w:val="004E55C1"/>
    <w:rsid w:val="004F3A00"/>
    <w:rsid w:val="005736CB"/>
    <w:rsid w:val="00595F9B"/>
    <w:rsid w:val="005B1364"/>
    <w:rsid w:val="005D2F34"/>
    <w:rsid w:val="005D44DA"/>
    <w:rsid w:val="005F356E"/>
    <w:rsid w:val="005F43B2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62BDE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St-2564/2016</izvorni_sadrzaj>
    <derivirana_varijabla naziv="DomainObject.Predmet.OznakaBroj_1">St-2564/2016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2F POWERTECH d.o.o.</izvorni_sadrzaj>
    <derivirana_varijabla naziv="DomainObject.Predmet.ProtustrankaFormated_1">  2F POWERTECH d.o.o.</derivirana_varijabla>
  </DomainObject.Predmet.ProtustrankaFormated>
  <DomainObject.Predmet.ProtustrankaFormatedOIB>
    <izvorni_sadrzaj>  2F POWERTECH d.o.o., OIB 91970372892</izvorni_sadrzaj>
    <derivirana_varijabla naziv="DomainObject.Predmet.ProtustrankaFormatedOIB_1">  2F POWERTECH d.o.o., OIB 91970372892</derivirana_varijabla>
  </DomainObject.Predmet.ProtustrankaFormatedOIB>
  <DomainObject.Predmet.ProtustrankaFormatedWithAdress>
    <izvorni_sadrzaj> 2F POWERTECH d.o.o., Trg Ivana Mažuranića 13, 10000 Zagreb</izvorni_sadrzaj>
    <derivirana_varijabla naziv="DomainObject.Predmet.ProtustrankaFormatedWithAdress_1"> 2F POWERTECH d.o.o., Trg Ivana Mažuranića 13, 10000 Zagreb</derivirana_varijabla>
  </DomainObject.Predmet.ProtustrankaFormatedWithAdress>
  <DomainObject.Predmet.ProtustrankaFormatedWithAdressOIB>
    <izvorni_sadrzaj> 2F POWERTECH d.o.o., OIB 91970372892, Trg Ivana Mažuranića 13, 10000 Zagreb</izvorni_sadrzaj>
    <derivirana_varijabla naziv="DomainObject.Predmet.ProtustrankaFormatedWithAdressOIB_1"> 2F POWERTECH d.o.o., OIB 91970372892, Trg Ivana Mažuranića 13, 10000 Zagreb</derivirana_varijabla>
  </DomainObject.Predmet.ProtustrankaFormatedWithAdressOIB>
  <DomainObject.Predmet.ProtustrankaWithAdress>
    <izvorni_sadrzaj>2F POWERTECH d.o.o. Trg Ivana Mažuranića 13, 10000 Zagreb</izvorni_sadrzaj>
    <derivirana_varijabla naziv="DomainObject.Predmet.ProtustrankaWithAdress_1">2F POWERTECH d.o.o. Trg Ivana Mažuranića 13, 10000 Zagreb</derivirana_varijabla>
  </DomainObject.Predmet.ProtustrankaWithAdress>
  <DomainObject.Predmet.ProtustrankaWithAdressOIB>
    <izvorni_sadrzaj>2F POWERTECH d.o.o., OIB 91970372892, Trg Ivana Mažuranića 13, 10000 Zagreb</izvorni_sadrzaj>
    <derivirana_varijabla naziv="DomainObject.Predmet.ProtustrankaWithAdressOIB_1">2F POWERTECH d.o.o., OIB 91970372892, Trg Ivana Mažuranića 13, 10000 Zagreb</derivirana_varijabla>
  </DomainObject.Predmet.ProtustrankaWithAdressOIB>
  <DomainObject.Predmet.ProtustrankaNazivFormated>
    <izvorni_sadrzaj>2F POWERTECH d.o.o.</izvorni_sadrzaj>
    <derivirana_varijabla naziv="DomainObject.Predmet.ProtustrankaNazivFormated_1">2F POWERTECH d.o.o.</derivirana_varijabla>
  </DomainObject.Predmet.ProtustrankaNazivFormated>
  <DomainObject.Predmet.ProtustrankaNazivFormatedOIB>
    <izvorni_sadrzaj>2F POWERTECH d.o.o., OIB 91970372892</izvorni_sadrzaj>
    <derivirana_varijabla naziv="DomainObject.Predmet.ProtustrankaNazivFormatedOIB_1">2F POWERTECH d.o.o., OIB 91970372892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2F POWERTECH d.o.o.</item>
    </izvorni_sadrzaj>
    <derivirana_varijabla naziv="DomainObject.Predmet.ProtuStrankaListFormated_1">
      <item>2F POWERTECH d.o.o.</item>
    </derivirana_varijabla>
  </DomainObject.Predmet.ProtuStrankaListFormated>
  <DomainObject.Predmet.ProtuStrankaListFormatedOIB>
    <izvorni_sadrzaj>
      <item>2F POWERTECH d.o.o., OIB 91970372892</item>
    </izvorni_sadrzaj>
    <derivirana_varijabla naziv="DomainObject.Predmet.ProtuStrankaListFormatedOIB_1">
      <item>2F POWERTECH d.o.o., OIB 91970372892</item>
    </derivirana_varijabla>
  </DomainObject.Predmet.ProtuStrankaListFormatedOIB>
  <DomainObject.Predmet.ProtuStrankaListFormatedWithAdress>
    <izvorni_sadrzaj>
      <item>2F POWERTECH d.o.o., Trg Ivana Mažuranića 13, 10000 Zagreb</item>
    </izvorni_sadrzaj>
    <derivirana_varijabla naziv="DomainObject.Predmet.ProtuStrankaListFormatedWithAdress_1">
      <item>2F POWERTECH d.o.o., Trg Ivana Mažuranića 13, 10000 Zagreb</item>
    </derivirana_varijabla>
  </DomainObject.Predmet.ProtuStrankaListFormatedWithAdress>
  <DomainObject.Predmet.ProtuStrankaListFormatedWithAdressOIB>
    <izvorni_sadrzaj>
      <item>2F POWERTECH d.o.o., OIB 91970372892, Trg Ivana Mažuranića 13, 10000 Zagreb</item>
    </izvorni_sadrzaj>
    <derivirana_varijabla naziv="DomainObject.Predmet.ProtuStrankaListFormatedWithAdressOIB_1">
      <item>2F POWERTECH d.o.o., OIB 91970372892, Trg Ivana Mažuranića 13, 10000 Zagreb</item>
    </derivirana_varijabla>
  </DomainObject.Predmet.ProtuStrankaListFormatedWithAdressOIB>
  <DomainObject.Predmet.ProtuStrankaListNazivFormated>
    <izvorni_sadrzaj>
      <item>2F POWERTECH d.o.o.</item>
    </izvorni_sadrzaj>
    <derivirana_varijabla naziv="DomainObject.Predmet.ProtuStrankaListNazivFormated_1">
      <item>2F POWERTECH d.o.o.</item>
    </derivirana_varijabla>
  </DomainObject.Predmet.ProtuStrankaListNazivFormated>
  <DomainObject.Predmet.ProtuStrankaListNazivFormatedOIB>
    <izvorni_sadrzaj>
      <item>2F POWERTECH d.o.o., OIB 91970372892</item>
    </izvorni_sadrzaj>
    <derivirana_varijabla naziv="DomainObject.Predmet.ProtuStrankaListNazivFormatedOIB_1">
      <item>2F POWERTECH d.o.o., OIB 91970372892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2F POWERTECH d.o.o.</izvorni_sadrzaj>
    <derivirana_varijabla naziv="DomainObject.Predmet.ProtustrankaIDrugi_1">2F POWERTECH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2F POWERTECH d.o.o., OIB 91970372892, Trg Ivana Mažuranića 13, 10000 Zagreb</izvorni_sadrzaj>
    <derivirana_varijabla naziv="DomainObject.Predmet.ProtustrankaIDrugiAdressOIB_1">2F POWERTECH d.o.o., OIB 91970372892, Trg Ivana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2F POWERTECH d.o.o.</item>
      <item>FINA Regionalni centar Zagreb</item>
    </izvorni_sadrzaj>
    <derivirana_varijabla naziv="DomainObject.Predmet.SudioniciListNaziv_1">
      <item>2F POWERTECH d.o.o.</item>
      <item>FINA Regionalni centar Zagreb</item>
    </derivirana_varijabla>
  </DomainObject.Predmet.SudioniciListNaziv>
  <DomainObject.Predmet.SudioniciListAdressOIB>
    <izvorni_sadrzaj>
      <item>2F POWERTECH d.o.o., OIB 91970372892, Trg Ivana Mažuranića 13,10000 Zagreb</item>
      <item>FINA Regionalni centar Zagreb, OIB 85821130368, Trg svibanjskih žrtava 1995. br. 1,10000 Zagreb</item>
    </izvorni_sadrzaj>
    <derivirana_varijabla naziv="DomainObject.Predmet.SudioniciListAdressOIB_1">
      <item>2F POWERTECH d.o.o., OIB 91970372892, Trg Ivana Mažuranića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91970372892</item>
      <item>, OIB 85821130368</item>
    </izvorni_sadrzaj>
    <derivirana_varijabla naziv="DomainObject.Predmet.SudioniciListNazivOIB_1">
      <item>, OIB 91970372892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93D73-5C35-4121-81A8-77F6CC8D2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2435</properties:Characters>
  <properties:Lines>91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2016-12-21T10:20:00Z</dcterms:created>
  <dc:creator>Darija Miličević</dc:creator>
  <cp:lastModifiedBy>Darija Miličević</cp:lastModifiedBy>
  <cp:lastPrinted>2016-12-22T07:59:00Z</cp:lastPrinted>
  <dcterms:modified xmlns:xsi="http://www.w3.org/2001/XMLSchema-instance" xsi:type="dcterms:W3CDTF">2016-12-22T08:00:00Z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