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2398" w14:paraId="cd52398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8439F3">
        <w:rPr>
          <w:color w:val="000000"/>
        </w:rPr>
        <w:t>16. listopada</w:t>
      </w:r>
      <w:r w:rsidR="0017148B">
        <w:rPr>
          <w:color w:val="000000"/>
        </w:rPr>
        <w:t xml:space="preserve"> </w:t>
      </w:r>
      <w:r w:rsidRPr="00211807">
        <w:rPr>
          <w:color w:val="000000"/>
        </w:rPr>
        <w:t>201</w:t>
      </w:r>
      <w:r w:rsidR="0096270F">
        <w:rPr>
          <w:color w:val="000000"/>
        </w:rPr>
        <w:t>7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095832">
        <w:rPr>
          <w:color w:val="000000"/>
        </w:rPr>
        <w:t>stečajnim dužnikom</w:t>
      </w:r>
    </w:p>
    <w:p w:rsidRDefault="00911ACA" w:rsidP="00252666" w:rsidR="000471EF">
      <w:pPr>
        <w:jc w:val="center"/>
        <w:rPr>
          <w:rFonts w:eastAsia="Calibri"/>
        </w:rPr>
      </w:pPr>
      <w:r>
        <w:t>HA-LIM d.o.o. u stečaju, Grkaveščak 35, MBS: 070060634, OIB: 17620044635</w:t>
      </w:r>
    </w:p>
    <w:p w:rsidRDefault="00911ACA" w:rsidP="00252666" w:rsidR="00911ACA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3E227E">
        <w:rPr>
          <w:color w:val="000000"/>
        </w:rPr>
        <w:t>12,00</w:t>
      </w:r>
      <w:r w:rsidR="00B8255F">
        <w:rPr>
          <w:color w:val="000000"/>
        </w:rPr>
        <w:t xml:space="preserve">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3E227E" w:rsidP="004413C1" w:rsidR="003E227E" w:rsidRPr="004413C1">
      <w:pPr>
        <w:rPr>
          <w:color w:val="000000"/>
        </w:rPr>
      </w:pPr>
      <w:r>
        <w:rPr>
          <w:color w:val="000000"/>
        </w:rPr>
        <w:t>-stečajna upraviteljica Sanja Kraljek</w:t>
      </w:r>
    </w:p>
    <w:p w:rsidRDefault="004413C1" w:rsidP="00F144D9" w:rsidR="004413C1">
      <w:pPr>
        <w:jc w:val="both"/>
        <w:rPr>
          <w:color w:val="000000"/>
        </w:rPr>
      </w:pPr>
    </w:p>
    <w:p w:rsidRDefault="00AF595A" w:rsidP="00F144D9" w:rsidR="00AF595A">
      <w:pPr>
        <w:jc w:val="both"/>
        <w:rPr>
          <w:rFonts w:eastAsia="Calibri"/>
          <w:color w:val="000000"/>
          <w:lang w:eastAsia="en-US"/>
        </w:rPr>
      </w:pPr>
    </w:p>
    <w:p w:rsidRDefault="00B50890" w:rsidP="00F144D9" w:rsidR="00B50890" w:rsidRPr="004413C1">
      <w:pPr>
        <w:jc w:val="both"/>
        <w:rPr>
          <w:rFonts w:eastAsia="Calibri"/>
          <w:color w:val="000000"/>
          <w:lang w:eastAsia="en-US"/>
        </w:rPr>
      </w:pPr>
    </w:p>
    <w:p w:rsidRDefault="001D7B6A" w:rsidP="00B50890" w:rsidR="001D7B6A">
      <w:pPr>
        <w:jc w:val="both"/>
        <w:rPr>
          <w:color w:val="000000"/>
        </w:rPr>
      </w:pPr>
    </w:p>
    <w:p w:rsidRDefault="003E227E" w:rsidP="003E227E" w:rsidR="004A2FD3">
      <w:pPr>
        <w:ind w:firstLine="708"/>
        <w:jc w:val="both"/>
        <w:rPr>
          <w:color w:val="000000"/>
        </w:rPr>
      </w:pPr>
      <w:r>
        <w:rPr>
          <w:color w:val="000000"/>
        </w:rPr>
        <w:t>Konstatira se da nema uplaćenih jamčevina za današnju javnu dražbu, nakon čega stečajna upraviteljica</w:t>
      </w:r>
      <w:r w:rsidR="004A2FD3">
        <w:rPr>
          <w:color w:val="000000"/>
        </w:rPr>
        <w:t xml:space="preserve"> izjavljuje da su oglasi objavljeni na stranicama web stečaj </w:t>
      </w:r>
      <w:r w:rsidR="00AF595A">
        <w:rPr>
          <w:color w:val="000000"/>
        </w:rPr>
        <w:t>i Hrvatskoj gospodarskoj komori, o čemu predaje dokaze u spis.</w:t>
      </w:r>
    </w:p>
    <w:p w:rsidRDefault="004A2FD3" w:rsidP="003E227E" w:rsidR="004A2FD3">
      <w:pPr>
        <w:ind w:firstLine="708"/>
        <w:jc w:val="both"/>
        <w:rPr>
          <w:color w:val="000000"/>
        </w:rPr>
      </w:pPr>
    </w:p>
    <w:p w:rsidRDefault="004A2FD3" w:rsidP="004A2FD3" w:rsidR="003E227E">
      <w:pPr>
        <w:ind w:firstLine="708"/>
        <w:jc w:val="both"/>
        <w:rPr>
          <w:color w:val="000000"/>
        </w:rPr>
      </w:pPr>
      <w:r>
        <w:rPr>
          <w:color w:val="000000"/>
        </w:rPr>
        <w:t>Stečajna upraviteljica</w:t>
      </w:r>
      <w:r w:rsidR="003E227E">
        <w:rPr>
          <w:color w:val="000000"/>
        </w:rPr>
        <w:t xml:space="preserve"> predlaže da se cijena </w:t>
      </w:r>
      <w:r>
        <w:rPr>
          <w:color w:val="000000"/>
        </w:rPr>
        <w:t>više ne smanjuje.</w:t>
      </w:r>
    </w:p>
    <w:p w:rsidRDefault="003E227E" w:rsidP="00B50890" w:rsidR="003E227E">
      <w:pPr>
        <w:jc w:val="both"/>
        <w:rPr>
          <w:color w:val="000000"/>
        </w:rPr>
      </w:pPr>
    </w:p>
    <w:p w:rsidRDefault="003E227E" w:rsidP="001B6FBD" w:rsidR="003E227E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  <w:r>
        <w:rPr>
          <w:color w:val="000000"/>
        </w:rPr>
        <w:tab/>
        <w:t xml:space="preserve">Sud donosi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ZAKLJUČAK O PRODAJI </w:t>
      </w: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nekretnina stečajnog dužnika na javnoj dražbi </w:t>
      </w:r>
    </w:p>
    <w:p w:rsidRDefault="00F144D9" w:rsidP="00F144D9" w:rsidR="00F144D9">
      <w:pPr>
        <w:jc w:val="center"/>
      </w:pPr>
    </w:p>
    <w:p w:rsidRDefault="00F144D9" w:rsidP="00F144D9" w:rsidR="00F144D9">
      <w:pPr>
        <w:jc w:val="center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javna dražba</w:t>
      </w:r>
      <w:r>
        <w:t xml:space="preserve"> za prodaju nekretnina stečajnog dužnika    HA-LIM d.o.o. u stečaju, Grkaveščak 35, MBS: 070060634, OIB: 17620044635,  </w:t>
      </w:r>
      <w:r>
        <w:rPr>
          <w:b/>
        </w:rPr>
        <w:t>koja će se održati</w:t>
      </w:r>
    </w:p>
    <w:p w:rsidRDefault="00F144D9" w:rsidP="00F144D9" w:rsidR="00F144D9">
      <w:pPr>
        <w:ind w:hanging="705" w:left="705"/>
        <w:jc w:val="both"/>
      </w:pPr>
    </w:p>
    <w:p w:rsidRDefault="00AF595A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292360">
        <w:rPr>
          <w:b/>
          <w:u w:val="single"/>
        </w:rPr>
        <w:t xml:space="preserve">. </w:t>
      </w:r>
      <w:r>
        <w:rPr>
          <w:b/>
          <w:u w:val="single"/>
        </w:rPr>
        <w:t>studenog</w:t>
      </w:r>
      <w:r w:rsidR="00F144D9">
        <w:rPr>
          <w:b/>
          <w:u w:val="single"/>
        </w:rPr>
        <w:t xml:space="preserve"> 2017. g. u  </w:t>
      </w:r>
      <w:r>
        <w:rPr>
          <w:b/>
          <w:u w:val="single"/>
        </w:rPr>
        <w:t>09</w:t>
      </w:r>
      <w:r w:rsidR="0060650A">
        <w:rPr>
          <w:b/>
          <w:u w:val="single"/>
        </w:rPr>
        <w:t>,00</w:t>
      </w:r>
      <w:r w:rsidR="00F144D9">
        <w:rPr>
          <w:b/>
          <w:u w:val="single"/>
        </w:rPr>
        <w:t xml:space="preserve"> sati</w:t>
      </w:r>
    </w:p>
    <w:p w:rsidRDefault="00F144D9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232/II kat</w:t>
      </w:r>
    </w:p>
    <w:p w:rsidRDefault="00F144D9" w:rsidP="00F144D9" w:rsidR="00F144D9">
      <w:pPr>
        <w:ind w:hanging="705" w:left="705"/>
        <w:jc w:val="both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F144D9" w:rsidP="00F144D9" w:rsidR="00F144D9">
      <w:pPr>
        <w:ind w:left="106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5181 k.o. Gradiščak, čk.br. 3543/2, koja predstavlja livadu Grkaveščak sa 588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ind w:left="70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lastRenderedPageBreak/>
        <w:t>nekretnina upisana u zk.ul. 3856 k.o. Gradiščak, čkbr. 3375, koja predstavlja livadu Grkaveščak sa 119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3857 k.o. Gradiščak, čkbr. 3378, koja predstavlja livadu Grkaveščak sa 287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3858 k.o. Gradiščak, čkbr. 3379, koja predstavlja livadu Grkaveščak sa 291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3862 k.o. Gradiščak, čkbr. 3544, koja predstavlja livadu Grkaveščak sa 593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3863 k.o. Gradiščak, čkbr. 3547, koja predstavlja livadu Grkaveščak sa 839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jc w:val="both"/>
      </w:pPr>
    </w:p>
    <w:p w:rsidRDefault="00F144D9" w:rsidP="00F144D9" w:rsidR="00F144D9">
      <w:pPr>
        <w:ind w:left="705"/>
        <w:jc w:val="both"/>
        <w:rPr>
          <w:b/>
        </w:rPr>
      </w:pPr>
      <w:r>
        <w:rPr>
          <w:b/>
        </w:rPr>
        <w:t xml:space="preserve">Početna cijena ovih nekretnina iznosi ukupno </w:t>
      </w:r>
      <w:r w:rsidR="0060650A">
        <w:rPr>
          <w:b/>
        </w:rPr>
        <w:t>40</w:t>
      </w:r>
      <w:r w:rsidR="001D7B6A">
        <w:rPr>
          <w:b/>
        </w:rPr>
        <w:t>.000</w:t>
      </w:r>
      <w:r>
        <w:rPr>
          <w:b/>
        </w:rPr>
        <w:t>,00 kn</w:t>
      </w:r>
      <w:r>
        <w:t xml:space="preserve">.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ind w:left="1065"/>
        <w:jc w:val="both"/>
        <w:rPr>
          <w:b/>
        </w:rPr>
      </w:pPr>
      <w:r>
        <w:t>Na nekretninama razlučno pravo imaju MECHEL SERVICE STAHLHANDEL VETING d.o.o. u likvidaciji Varaždin, Vilka Novaka 48/K (ranije: COGNOR VETING STAHLHANDEL d.o.o. Varaždin) i Republika Hrvatska, Ministarstvo financija.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Nekretnine se ne mogu prodavati ispod navedene početne cijene.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Poreze i pristojbe u vezi s prodajom, kao i troškove uknjižbe snosi kupac.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 xml:space="preserve">Kao kupci mogu sudjelovati samo osobe koje su najkasnije tri dana prije održavanja javne dražbe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lastRenderedPageBreak/>
        <w:t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F144D9" w:rsidP="00F144D9" w:rsidR="00F144D9">
      <w:pPr>
        <w:jc w:val="both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Ročište za javnu dražbu održat će se i ako na njemu sudjeluje samo jedan ponuditelj.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Nekretnine koje su predmet prodaje, kao i procjena sudskog vještaka, mogu se razgledati uz prethodni dogovor sa stečajnim upraviteljem.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Zaključak o prodaji objavit će se na mrežnoj stranici e-Oglasna ploča suda.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F144D9" w:rsidP="001B6FBD" w:rsidR="00F144D9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</w:p>
    <w:p w:rsidRDefault="001B6FBD" w:rsidP="00F144D9" w:rsidR="00F144D9" w:rsidRPr="00F144D9">
      <w:pPr>
        <w:jc w:val="both"/>
      </w:pPr>
      <w:r>
        <w:rPr>
          <w:color w:val="000000"/>
        </w:rPr>
        <w:t xml:space="preserve"> </w:t>
      </w:r>
    </w:p>
    <w:p w:rsidRDefault="00DC3768" w:rsidP="00292360" w:rsidR="00DC3768">
      <w:pPr>
        <w:ind w:firstLine="708" w:left="357"/>
        <w:jc w:val="both"/>
        <w:rPr>
          <w:color w:val="000000"/>
        </w:rPr>
      </w:pPr>
      <w:r>
        <w:rPr>
          <w:color w:val="000000"/>
        </w:rPr>
        <w:t>Ovaj zapisnik objaviti</w:t>
      </w:r>
      <w:r w:rsidR="00292360">
        <w:rPr>
          <w:color w:val="000000"/>
        </w:rPr>
        <w:t xml:space="preserve"> </w:t>
      </w:r>
      <w:r w:rsidR="004A2FD3">
        <w:rPr>
          <w:color w:val="000000"/>
        </w:rPr>
        <w:t>će se na e-Oglasnoj ploči suda.</w:t>
      </w:r>
    </w:p>
    <w:p w:rsidRDefault="00DC3768" w:rsidP="00292360" w:rsidR="00DC3768">
      <w:pPr>
        <w:ind w:left="708"/>
        <w:jc w:val="both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F144D9" w:rsidP="004606D0" w:rsidR="00F144D9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4A2FD3">
        <w:rPr>
          <w:color w:val="000000"/>
        </w:rPr>
        <w:t>12,05</w:t>
      </w:r>
      <w:r w:rsidR="00292360">
        <w:rPr>
          <w:color w:val="000000"/>
        </w:rPr>
        <w:t xml:space="preserve">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BD6" w:rsidR="00796BD6">
      <w:r>
        <w:separator/>
      </w:r>
    </w:p>
  </w:endnote>
  <w:endnote w:id="0" w:type="continuationSeparator">
    <w:p w:rsidRDefault="00796BD6" w:rsidR="00796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BD6" w:rsidR="00796BD6">
      <w:r>
        <w:separator/>
      </w:r>
    </w:p>
  </w:footnote>
  <w:footnote w:id="0" w:type="continuationSeparator">
    <w:p w:rsidRDefault="00796BD6" w:rsidR="00796B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16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 w:rsidR="00E42269">
      <w:rPr>
        <w:color w:val="000000"/>
      </w:rPr>
      <w:t>10/12-</w:t>
    </w:r>
    <w:r w:rsidR="00AF595A">
      <w:rPr>
        <w:color w:val="000000"/>
      </w:rPr>
      <w:t>94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 w:rsidR="00E42269">
          <w:rPr>
            <w:color w:val="000000"/>
          </w:rPr>
          <w:t>10/12-</w:t>
        </w:r>
        <w:r w:rsidR="00AF595A">
          <w:rPr>
            <w:color w:val="000000"/>
          </w:rPr>
          <w:t>94</w:t>
        </w:r>
      </w:p>
      <w:p w:rsidRDefault="001B165D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A080FF3"/>
    <w:multiLevelType w:val="hybridMultilevel"/>
    <w:tmpl w:val="64F47DF4"/>
    <w:lvl w:tplc="95BCD7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7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471EF"/>
    <w:rsid w:val="00057C57"/>
    <w:rsid w:val="000706AC"/>
    <w:rsid w:val="00095832"/>
    <w:rsid w:val="000C269D"/>
    <w:rsid w:val="000C7A7C"/>
    <w:rsid w:val="000D72F0"/>
    <w:rsid w:val="000E2D93"/>
    <w:rsid w:val="000E78CF"/>
    <w:rsid w:val="00101169"/>
    <w:rsid w:val="00157804"/>
    <w:rsid w:val="0017148B"/>
    <w:rsid w:val="001B165D"/>
    <w:rsid w:val="001B6FBD"/>
    <w:rsid w:val="001D7B6A"/>
    <w:rsid w:val="00210721"/>
    <w:rsid w:val="00211807"/>
    <w:rsid w:val="002417FF"/>
    <w:rsid w:val="00250ACE"/>
    <w:rsid w:val="00252666"/>
    <w:rsid w:val="00263E54"/>
    <w:rsid w:val="00277306"/>
    <w:rsid w:val="00292360"/>
    <w:rsid w:val="002E397F"/>
    <w:rsid w:val="002F4F55"/>
    <w:rsid w:val="0031568D"/>
    <w:rsid w:val="003426BB"/>
    <w:rsid w:val="003B7117"/>
    <w:rsid w:val="003E227E"/>
    <w:rsid w:val="003E3CDD"/>
    <w:rsid w:val="00410008"/>
    <w:rsid w:val="00425B3C"/>
    <w:rsid w:val="004377FF"/>
    <w:rsid w:val="004413C1"/>
    <w:rsid w:val="00447973"/>
    <w:rsid w:val="00453406"/>
    <w:rsid w:val="004606D0"/>
    <w:rsid w:val="00467F7B"/>
    <w:rsid w:val="0047308E"/>
    <w:rsid w:val="00477BBC"/>
    <w:rsid w:val="00487C67"/>
    <w:rsid w:val="00497F24"/>
    <w:rsid w:val="004A2FD3"/>
    <w:rsid w:val="004C659E"/>
    <w:rsid w:val="00502623"/>
    <w:rsid w:val="0052259C"/>
    <w:rsid w:val="00531F5E"/>
    <w:rsid w:val="00564CC2"/>
    <w:rsid w:val="005747C6"/>
    <w:rsid w:val="00576F35"/>
    <w:rsid w:val="00582B49"/>
    <w:rsid w:val="005A72B4"/>
    <w:rsid w:val="005D2B08"/>
    <w:rsid w:val="005D7478"/>
    <w:rsid w:val="0060650A"/>
    <w:rsid w:val="006132F7"/>
    <w:rsid w:val="006139E3"/>
    <w:rsid w:val="00627CE2"/>
    <w:rsid w:val="0065227F"/>
    <w:rsid w:val="006607A5"/>
    <w:rsid w:val="00672DB6"/>
    <w:rsid w:val="006A52F6"/>
    <w:rsid w:val="006A700E"/>
    <w:rsid w:val="006C7A41"/>
    <w:rsid w:val="00705DC4"/>
    <w:rsid w:val="0076650B"/>
    <w:rsid w:val="00796BD6"/>
    <w:rsid w:val="007C2AE8"/>
    <w:rsid w:val="007F1E0A"/>
    <w:rsid w:val="007F7C64"/>
    <w:rsid w:val="008014A2"/>
    <w:rsid w:val="00803ADB"/>
    <w:rsid w:val="008439F3"/>
    <w:rsid w:val="00844D8E"/>
    <w:rsid w:val="008544FA"/>
    <w:rsid w:val="00865664"/>
    <w:rsid w:val="00875DCB"/>
    <w:rsid w:val="00883C79"/>
    <w:rsid w:val="008875A7"/>
    <w:rsid w:val="00893755"/>
    <w:rsid w:val="008A051B"/>
    <w:rsid w:val="008B765D"/>
    <w:rsid w:val="008C18B5"/>
    <w:rsid w:val="008D35CD"/>
    <w:rsid w:val="00911153"/>
    <w:rsid w:val="00911ACA"/>
    <w:rsid w:val="009625FA"/>
    <w:rsid w:val="0096270F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D479C"/>
    <w:rsid w:val="00AF595A"/>
    <w:rsid w:val="00AF7D85"/>
    <w:rsid w:val="00B1367A"/>
    <w:rsid w:val="00B2164D"/>
    <w:rsid w:val="00B50890"/>
    <w:rsid w:val="00B8255F"/>
    <w:rsid w:val="00B82752"/>
    <w:rsid w:val="00B8293A"/>
    <w:rsid w:val="00B94178"/>
    <w:rsid w:val="00BA3D69"/>
    <w:rsid w:val="00BC1D3A"/>
    <w:rsid w:val="00BF2850"/>
    <w:rsid w:val="00BF62A5"/>
    <w:rsid w:val="00C00063"/>
    <w:rsid w:val="00C039F0"/>
    <w:rsid w:val="00C05741"/>
    <w:rsid w:val="00C450F7"/>
    <w:rsid w:val="00C82044"/>
    <w:rsid w:val="00CB4336"/>
    <w:rsid w:val="00CC577A"/>
    <w:rsid w:val="00CD5329"/>
    <w:rsid w:val="00CE1B4A"/>
    <w:rsid w:val="00D03D15"/>
    <w:rsid w:val="00D05ED6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10764"/>
    <w:rsid w:val="00E27D91"/>
    <w:rsid w:val="00E42269"/>
    <w:rsid w:val="00E5525A"/>
    <w:rsid w:val="00E61179"/>
    <w:rsid w:val="00E62890"/>
    <w:rsid w:val="00E65531"/>
    <w:rsid w:val="00EB4152"/>
    <w:rsid w:val="00F144D9"/>
    <w:rsid w:val="00F270A1"/>
    <w:rsid w:val="00F336C1"/>
    <w:rsid w:val="00F57E3F"/>
    <w:rsid w:val="00F64118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1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65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65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65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65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1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65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65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65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65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16. listopada 2017.</izvorni_sadrzaj>
    <derivirana_varijabla naziv="DomainObject.StvarniPocetakDatum_1">16. listopada 2017.</derivirana_varijabla>
  </DomainObject.StvarniPocetakDatum>
  <DomainObject.StvarniZavrsetakDatum>
    <izvorni_sadrzaj>16. listopada 2017.</izvorni_sadrzaj>
    <derivirana_varijabla naziv="DomainObject.StvarniZavrsetakDatum_1">16. listopada 2017.</derivirana_varijabla>
  </DomainObject.StvarniZavrsetakDatum>
  <DomainObject.PlaniraniZavrsetakDatum>
    <izvorni_sadrzaj>16. listopada 2017.</izvorni_sadrzaj>
    <derivirana_varijabla naziv="DomainObject.PlaniraniZavrsetakDatum_1">16. listopada 2017.</derivirana_varijabla>
  </DomainObject.PlaniraniZavrsetakDatum>
  <DomainObject.PlaniraniPocetakDatum>
    <izvorni_sadrzaj>16. listopada 2017.</izvorni_sadrzaj>
    <derivirana_varijabla naziv="DomainObject.PlaniraniPocetakDatum_1">16. listopada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listopada 2017.</izvorni_sadrzaj>
    <derivirana_varijabla naziv="DomainObject.Zapisnik.DatumKreiranja_1">16.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St-10/2012-94</izvorni_sadrzaj>
    <derivirana_varijabla naziv="DomainObject.Zapisnik.Oznaka_1">St-10/2012-94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St-10/2012-94</izvorni_sadrzaj>
    <derivirana_varijabla naziv="DomainObject.PoslovniBrojDokumenta_1">St-10/2012-94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744</properties:Words>
  <properties:Characters>4055</properties:Characters>
  <properties:Lines>132</properties:Lines>
  <properties:Paragraphs>46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2017-10-16T10:06:00Z</cp:lastPrinted>
  <dcterms:modified xmlns:xsi="http://www.w3.org/2001/XMLSchema-instance" xsi:type="dcterms:W3CDTF">2017-10-16T10:17:00Z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St-10/2012-94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