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be8f9" w14:paraId="71be8f9" w:rsidRDefault="00BB2B2B" w:rsidR="00BB2B2B">
      <w:pPr>
        <w15:collapsed w:val="false"/>
      </w:pPr>
      <w:bookmarkStart w:name="_GoBack" w:id="0"/>
      <w:bookmarkEnd w:id="0"/>
    </w:p>
    <w:p w:rsidRDefault="00BB2B2B" w:rsidR="00BB2B2B"/>
    <w:p w:rsidRDefault="003B395D" w:rsidP="00AC6832" w:rsidR="00AC6832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B2B2B" w:rsidR="00BB2B2B"/>
    <w:p w:rsidRDefault="00BB2B2B" w:rsidR="00BB2B2B"/>
    <w:p w:rsidRDefault="00BB2B2B" w:rsidR="00BB2B2B">
      <w:r>
        <w:t>REPUBLIKA HRVATSKA</w:t>
      </w:r>
    </w:p>
    <w:p w:rsidRDefault="00BB2B2B" w:rsidR="00BB2B2B">
      <w:r>
        <w:t>TRGOVAČKI SUD U</w:t>
      </w:r>
      <w:r w:rsidR="00A81588">
        <w:t xml:space="preserve"> OSIJEKU</w:t>
      </w:r>
    </w:p>
    <w:p w:rsidRDefault="00A81588" w:rsidR="00A81588">
      <w:r>
        <w:t xml:space="preserve">STALNA SLUŽBA </w:t>
      </w:r>
      <w:r w:rsidR="00E13506">
        <w:t>U SLAVONSKOM BRODU</w:t>
      </w:r>
    </w:p>
    <w:p w:rsidRDefault="00A81588" w:rsidR="00A81588">
      <w:r>
        <w:t>Trg pobjede 13</w:t>
      </w:r>
    </w:p>
    <w:p w:rsidRDefault="00A81588" w:rsidR="00C327DB">
      <w:r>
        <w:t xml:space="preserve">35000 Slavonski Brod          </w:t>
      </w:r>
      <w:r w:rsidR="00BB2B2B">
        <w:t xml:space="preserve">                                                        Broj: </w:t>
      </w:r>
      <w:r w:rsidR="00AD0072">
        <w:t>1/</w:t>
      </w:r>
      <w:r w:rsidR="00BB2B2B">
        <w:t>St-</w:t>
      </w:r>
      <w:r w:rsidR="0099298A">
        <w:t>1352/2016-9</w:t>
      </w:r>
    </w:p>
    <w:p w:rsidRDefault="00C327DB" w:rsidR="00C327DB"/>
    <w:p w:rsidRDefault="005C4426" w:rsidR="005C4426"/>
    <w:p w:rsidRDefault="00F770AA" w:rsidR="00F770AA"/>
    <w:p w:rsidRDefault="00547F6D" w:rsidP="00F770AA" w:rsidR="00A7106D">
      <w:pPr>
        <w:jc w:val="center"/>
        <w:rPr>
          <w:b/>
        </w:rPr>
      </w:pPr>
      <w:r>
        <w:rPr>
          <w:b/>
        </w:rPr>
        <w:t>FINANCIJSKA AGENCIJA</w:t>
      </w:r>
    </w:p>
    <w:p w:rsidRDefault="00547F6D" w:rsidP="00F770AA" w:rsidR="00547F6D">
      <w:pPr>
        <w:jc w:val="center"/>
        <w:rPr>
          <w:b/>
        </w:rPr>
      </w:pPr>
      <w:r>
        <w:rPr>
          <w:b/>
        </w:rPr>
        <w:t xml:space="preserve">REGIONALNI CENTAR </w:t>
      </w:r>
      <w:r w:rsidR="00DB4236">
        <w:rPr>
          <w:b/>
        </w:rPr>
        <w:t>ZAGREB</w:t>
      </w:r>
    </w:p>
    <w:p w:rsidRDefault="00DB4236" w:rsidP="00F770AA" w:rsidR="00547F6D">
      <w:pPr>
        <w:jc w:val="center"/>
        <w:rPr>
          <w:b/>
        </w:rPr>
      </w:pPr>
      <w:r>
        <w:rPr>
          <w:b/>
        </w:rPr>
        <w:t>TRG SVIBANJSKIH ŽRTAVA 1995.1</w:t>
      </w:r>
    </w:p>
    <w:p w:rsidRDefault="00DB4236" w:rsidP="00F770AA" w:rsidR="00DB4236">
      <w:pPr>
        <w:jc w:val="center"/>
        <w:rPr>
          <w:b/>
        </w:rPr>
      </w:pPr>
    </w:p>
    <w:p w:rsidRDefault="0099298A" w:rsidP="0099298A" w:rsidR="0099298A">
      <w:pPr>
        <w:ind w:firstLine="708"/>
      </w:pPr>
      <w:r>
        <w:t>Na Vaš posl.br.KLASA:110-07/17-01/33</w:t>
      </w:r>
    </w:p>
    <w:p w:rsidRDefault="0099298A" w:rsidP="0099298A" w:rsidR="0099298A">
      <w:pPr>
        <w:ind w:firstLine="708"/>
      </w:pPr>
      <w:r>
        <w:t xml:space="preserve">                      URBROJ:08-2061-17-D B</w:t>
      </w:r>
    </w:p>
    <w:p w:rsidRDefault="0099298A" w:rsidP="0099298A" w:rsidR="0099298A">
      <w:pPr>
        <w:ind w:firstLine="708"/>
      </w:pPr>
    </w:p>
    <w:p w:rsidRDefault="0099298A" w:rsidP="0099298A" w:rsidR="0099298A">
      <w:pPr>
        <w:ind w:firstLine="708"/>
      </w:pPr>
    </w:p>
    <w:p w:rsidRDefault="0099298A" w:rsidP="0099298A" w:rsidR="0099298A" w:rsidRPr="00C83120">
      <w:pPr>
        <w:ind w:firstLine="708"/>
        <w:rPr>
          <w:b/>
        </w:rPr>
      </w:pPr>
      <w:r w:rsidRPr="00C83120">
        <w:rPr>
          <w:b/>
        </w:rPr>
        <w:t xml:space="preserve">Predmet: stečajni dužnik </w:t>
      </w:r>
      <w:r>
        <w:rPr>
          <w:b/>
        </w:rPr>
        <w:t xml:space="preserve">MEGADISK d.o.o., </w:t>
      </w:r>
      <w:proofErr w:type="spellStart"/>
      <w:r>
        <w:rPr>
          <w:b/>
        </w:rPr>
        <w:t>Baštijanova</w:t>
      </w:r>
      <w:proofErr w:type="spellEnd"/>
      <w:r>
        <w:rPr>
          <w:b/>
        </w:rPr>
        <w:t xml:space="preserve"> 1a, Zagreb</w:t>
      </w:r>
    </w:p>
    <w:p w:rsidRDefault="0099298A" w:rsidP="0099298A" w:rsidR="0099298A">
      <w:pPr>
        <w:ind w:firstLine="708"/>
      </w:pPr>
    </w:p>
    <w:p w:rsidRDefault="0099298A" w:rsidP="0099298A" w:rsidR="0099298A">
      <w:pPr>
        <w:ind w:firstLine="708"/>
      </w:pPr>
    </w:p>
    <w:p w:rsidRDefault="0099298A" w:rsidP="0099298A" w:rsidR="0099298A" w:rsidRPr="00E74265">
      <w:pPr>
        <w:ind w:firstLine="708"/>
      </w:pPr>
      <w:r>
        <w:t xml:space="preserve">Vezano za Vaš dopis od 06.listopada 2017.g., izvješćujemo Vas da ste iznos od </w:t>
      </w:r>
      <w:r w:rsidRPr="0099298A">
        <w:rPr>
          <w:b/>
        </w:rPr>
        <w:t xml:space="preserve">973,82 kn </w:t>
      </w:r>
      <w:r>
        <w:t xml:space="preserve">koji je zaplijenjen s računa dužnika </w:t>
      </w:r>
      <w:r>
        <w:rPr>
          <w:b/>
        </w:rPr>
        <w:t xml:space="preserve">MEGADISK d.o.o., OIB 40838984964, </w:t>
      </w:r>
      <w:proofErr w:type="spellStart"/>
      <w:r>
        <w:rPr>
          <w:b/>
        </w:rPr>
        <w:t>Baštijanova</w:t>
      </w:r>
      <w:proofErr w:type="spellEnd"/>
      <w:r>
        <w:rPr>
          <w:b/>
        </w:rPr>
        <w:t xml:space="preserve"> 1 a, Zagreb</w:t>
      </w:r>
      <w:r>
        <w:t xml:space="preserve">, sukladno odredbi čl.112 Stečajnog zakona, dužni uplatiti na depozitni račun Trgovačkog suda u Osijeku </w:t>
      </w:r>
      <w:r>
        <w:rPr>
          <w:sz w:val="22"/>
          <w:szCs w:val="22"/>
        </w:rPr>
        <w:t>IBAN HR31 2390001-1300000200, poziv na broj odobrenja HR 05 221-1352-2016.</w:t>
      </w:r>
    </w:p>
    <w:p w:rsidRDefault="00F770AA" w:rsidR="00F770AA"/>
    <w:p w:rsidRDefault="00A7106D" w:rsidP="00F770AA" w:rsidR="00F770AA">
      <w:pPr>
        <w:jc w:val="center"/>
      </w:pPr>
      <w:r>
        <w:t xml:space="preserve">U </w:t>
      </w:r>
      <w:proofErr w:type="spellStart"/>
      <w:r>
        <w:t>Slav.Brodu</w:t>
      </w:r>
      <w:proofErr w:type="spellEnd"/>
      <w:r>
        <w:t xml:space="preserve">, </w:t>
      </w:r>
      <w:r w:rsidR="0099298A">
        <w:t>21.studenog</w:t>
      </w:r>
      <w:r>
        <w:t xml:space="preserve"> 2017</w:t>
      </w:r>
      <w:r w:rsidR="00F770AA">
        <w:t>.g.</w:t>
      </w:r>
    </w:p>
    <w:p w:rsidRDefault="00F770AA" w:rsidP="00F770AA" w:rsidR="00F770AA">
      <w:pPr>
        <w:jc w:val="center"/>
      </w:pPr>
    </w:p>
    <w:p w:rsidRDefault="00F770AA" w:rsidP="00F770AA" w:rsidR="00F770AA">
      <w:pPr>
        <w:jc w:val="center"/>
      </w:pPr>
    </w:p>
    <w:p w:rsidRDefault="00F770AA" w:rsidP="00F770AA" w:rsidR="00F770AA">
      <w:pPr>
        <w:jc w:val="right"/>
      </w:pPr>
    </w:p>
    <w:p w:rsidRDefault="0099298A" w:rsidP="00F770AA" w:rsidR="00F770AA">
      <w:pPr>
        <w:jc w:val="right"/>
      </w:pPr>
      <w:r>
        <w:t>STEČAJNA SUTKINJA</w:t>
      </w:r>
      <w:r w:rsidR="00F770AA">
        <w:t>:</w:t>
      </w:r>
    </w:p>
    <w:p w:rsidRDefault="00F770AA" w:rsidP="00F770AA" w:rsidR="00F770AA">
      <w:pPr>
        <w:jc w:val="right"/>
      </w:pPr>
      <w:r>
        <w:t>Vesna Vukelić</w:t>
      </w:r>
    </w:p>
    <w:p w:rsidRDefault="00A7106D" w:rsidP="00A7106D" w:rsidR="00A7106D"/>
    <w:p w:rsidRDefault="00A7106D" w:rsidP="00A7106D" w:rsidR="00A7106D">
      <w:r>
        <w:t>Dostaviti</w:t>
      </w:r>
      <w:r w:rsidR="00603307">
        <w:t xml:space="preserve"> putem </w:t>
      </w:r>
      <w:r w:rsidR="0099298A">
        <w:t>mrežne stanice e-Oglasna ploča suda:</w:t>
      </w:r>
    </w:p>
    <w:p w:rsidRDefault="00A7106D" w:rsidP="00A7106D" w:rsidR="00A7106D">
      <w:r>
        <w:t xml:space="preserve">1. </w:t>
      </w:r>
      <w:r w:rsidR="00603307">
        <w:t xml:space="preserve">FINA RC </w:t>
      </w:r>
      <w:r w:rsidR="00DB4236">
        <w:t>ZAGREB</w:t>
      </w:r>
    </w:p>
    <w:p w:rsidRDefault="003B395D" w:rsidP="003B395D" w:rsidR="003B395D" w:rsidRPr="003B395D">
      <w:pPr>
        <w:ind w:firstLine="720" w:left="4320"/>
        <w:jc w:val="both"/>
        <w:rPr>
          <w:sz w:val="22"/>
          <w:szCs w:val="22"/>
        </w:rPr>
      </w:pPr>
    </w:p>
    <w:p w:rsidRDefault="001D15D5" w:rsidR="001D15D5" w:rsidRPr="003B395D"/>
    <w:p w:rsidRDefault="00043B3C" w:rsidR="00043B3C"/>
    <w:sectPr w:rsidR="00043B3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AD7AA8"/>
    <w:multiLevelType w:val="hybridMultilevel"/>
    <w:tmpl w:val="A0E63114"/>
    <w:lvl w:tplc="80223E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0C05764"/>
    <w:multiLevelType w:val="hybridMultilevel"/>
    <w:tmpl w:val="CBFE730A"/>
    <w:lvl w:tplc="0409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2B2B"/>
    <w:rsid w:val="000362C6"/>
    <w:rsid w:val="00043B3C"/>
    <w:rsid w:val="000A6B0A"/>
    <w:rsid w:val="000F12B6"/>
    <w:rsid w:val="0017602A"/>
    <w:rsid w:val="001D15D5"/>
    <w:rsid w:val="00231B23"/>
    <w:rsid w:val="00276726"/>
    <w:rsid w:val="003A2A0C"/>
    <w:rsid w:val="003B367C"/>
    <w:rsid w:val="003B395D"/>
    <w:rsid w:val="00445355"/>
    <w:rsid w:val="00460A14"/>
    <w:rsid w:val="00473352"/>
    <w:rsid w:val="00530CB4"/>
    <w:rsid w:val="00547F6D"/>
    <w:rsid w:val="0055632B"/>
    <w:rsid w:val="005C4426"/>
    <w:rsid w:val="00603307"/>
    <w:rsid w:val="00697DB5"/>
    <w:rsid w:val="00743FAA"/>
    <w:rsid w:val="00775892"/>
    <w:rsid w:val="00777DF7"/>
    <w:rsid w:val="007973C0"/>
    <w:rsid w:val="007C5A79"/>
    <w:rsid w:val="007D3499"/>
    <w:rsid w:val="0080437D"/>
    <w:rsid w:val="0081234E"/>
    <w:rsid w:val="00897B6C"/>
    <w:rsid w:val="0099298A"/>
    <w:rsid w:val="009B00D6"/>
    <w:rsid w:val="009E2C9B"/>
    <w:rsid w:val="00A02EF6"/>
    <w:rsid w:val="00A377E5"/>
    <w:rsid w:val="00A7106D"/>
    <w:rsid w:val="00A81588"/>
    <w:rsid w:val="00AC6832"/>
    <w:rsid w:val="00AD0072"/>
    <w:rsid w:val="00AF1EAB"/>
    <w:rsid w:val="00B4134E"/>
    <w:rsid w:val="00BB2B2B"/>
    <w:rsid w:val="00C10F72"/>
    <w:rsid w:val="00C327DB"/>
    <w:rsid w:val="00C44C24"/>
    <w:rsid w:val="00CC79AA"/>
    <w:rsid w:val="00D50398"/>
    <w:rsid w:val="00D52C4C"/>
    <w:rsid w:val="00DB3B69"/>
    <w:rsid w:val="00DB4236"/>
    <w:rsid w:val="00E13506"/>
    <w:rsid w:val="00E35886"/>
    <w:rsid w:val="00E530EA"/>
    <w:rsid w:val="00E85BC0"/>
    <w:rsid w:val="00E92C45"/>
    <w:rsid w:val="00EA2744"/>
    <w:rsid w:val="00EC6B7B"/>
    <w:rsid w:val="00EF0423"/>
    <w:rsid w:val="00EF70DE"/>
    <w:rsid w:val="00F03B6F"/>
    <w:rsid w:val="00F77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377E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06D"/>
    <w:pPr>
      <w:ind w:left="720"/>
      <w:contextualSpacing/>
    </w:pPr>
  </w:style>
  <w:style w:customStyle="true" w:styleId="xbe" w:type="character">
    <w:name w:val="_xbe"/>
    <w:basedOn w:val="Zadanifontodlomka"/>
    <w:rsid w:val="00D52C4C"/>
  </w:style>
  <w:style w:styleId="Tekstrezerviranogmjesta" w:type="character">
    <w:name w:val="Placeholder Text"/>
    <w:basedOn w:val="Zadanifontodlomka"/>
    <w:uiPriority w:val="99"/>
    <w:semiHidden/>
    <w:rsid w:val="007C5A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5A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5A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5A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5A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377E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06D"/>
    <w:pPr>
      <w:ind w:left="720"/>
      <w:contextualSpacing/>
    </w:pPr>
  </w:style>
  <w:style w:customStyle="1" w:styleId="xbe" w:type="character">
    <w:name w:val="_xbe"/>
    <w:basedOn w:val="Zadanifontodlomka"/>
    <w:rsid w:val="00D52C4C"/>
  </w:style>
  <w:style w:styleId="Tekstrezerviranogmjesta" w:type="character">
    <w:name w:val="Placeholder Text"/>
    <w:basedOn w:val="Zadanifontodlomka"/>
    <w:uiPriority w:val="99"/>
    <w:semiHidden/>
    <w:rsid w:val="007C5A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5A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5A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5A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5A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1352</izvorni_sadrzaj>
    <derivirana_varijabla naziv="DomainObject.Predmet.Broj_1">1352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15. veljače 2017.</izvorni_sadrzaj>
    <derivirana_varijabla naziv="DomainObject.Predmet.DatumArhiviranja_1">15. veljače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rujna 2016.</izvorni_sadrzaj>
    <derivirana_varijabla naziv="DomainObject.Predmet.DatumRjesavanja_1">13. rujna 2016.</derivirana_varijabla>
  </DomainObject.Predmet.DatumRjesavanja>
  <DomainObject.Predmet.DatumRokaCuvanja>
    <izvorni_sadrzaj>27. rujna 2026.</izvorni_sadrzaj>
    <derivirana_varijabla naziv="DomainObject.Predmet.DatumRokaCuvanja_1">27. rujna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15. veljače 2017.</izvorni_sadrzaj>
    <derivirana_varijabla naziv="DomainObject.Predmet.DatumZatvaranja_1">15. veljače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hr.ibm.icms.common.model.sluzbeneosobe.UstrojstvenaJedinica@22472247[id=1000000655, dbStatus=null, naziv=Sudska arhiva TSOS SS SB, oznaka=null, sudac=null]</izvorni_sadrzaj>
    <derivirana_varijabla naziv="DomainObject.Predmet.MjestoCuvanja_1">hr.ibm.icms.common.model.sluzbeneosobe.UstrojstvenaJedinica@22472247[id=1000000655, dbStatus=null, naziv=Sudska arhiva TSOS SS SB,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 u kal.  4.4.17.</izvorni_sadrzaj>
    <derivirana_varijabla naziv="DomainObject.Predmet.Opis_1">spis  u kal.  4.4.17.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St-1352/2016</izvorni_sadrzaj>
    <derivirana_varijabla naziv="DomainObject.Predmet.OznakaBroj_1">St-1352/2016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>čl.11.ZS  spis kod suca od 6.10.</izvorni_sadrzaj>
    <derivirana_varijabla naziv="DomainObject.Predmet.PrimjedbaSuca_1">čl.11.ZS  spis kod suca od 6.10.</derivirana_varijabla>
  </DomainObject.Predmet.PrimjedbaSuca>
  <DomainObject.Predmet.ProtustrankaFormated>
    <izvorni_sadrzaj>  MEGADISK d.o.o.</izvorni_sadrzaj>
    <derivirana_varijabla naziv="DomainObject.Predmet.ProtustrankaFormated_1">  MEGADISK d.o.o.</derivirana_varijabla>
  </DomainObject.Predmet.ProtustrankaFormated>
  <DomainObject.Predmet.ProtustrankaFormatedOIB>
    <izvorni_sadrzaj>  MEGADISK d.o.o., OIB 40838984964</izvorni_sadrzaj>
    <derivirana_varijabla naziv="DomainObject.Predmet.ProtustrankaFormatedOIB_1">  MEGADISK d.o.o., OIB 40838984964</derivirana_varijabla>
  </DomainObject.Predmet.ProtustrankaFormatedOIB>
  <DomainObject.Predmet.ProtustrankaFormatedWithAdress>
    <izvorni_sadrzaj> MEGADISK d.o.o., Baštijanova 1/a, 10000 Zagreb</izvorni_sadrzaj>
    <derivirana_varijabla naziv="DomainObject.Predmet.ProtustrankaFormatedWithAdress_1"> MEGADISK d.o.o., Baštijanova 1/a, 10000 Zagreb</derivirana_varijabla>
  </DomainObject.Predmet.ProtustrankaFormatedWithAdress>
  <DomainObject.Predmet.ProtustrankaFormatedWithAdressOIB>
    <izvorni_sadrzaj> MEGADISK d.o.o., OIB 40838984964, Baštijanova 1/a, 10000 Zagreb</izvorni_sadrzaj>
    <derivirana_varijabla naziv="DomainObject.Predmet.ProtustrankaFormatedWithAdressOIB_1"> MEGADISK d.o.o., OIB 40838984964, Baštijanova 1/a, 10000 Zagreb</derivirana_varijabla>
  </DomainObject.Predmet.ProtustrankaFormatedWithAdressOIB>
  <DomainObject.Predmet.ProtustrankaWithAdress>
    <izvorni_sadrzaj>MEGADISK d.o.o. Baštijanova 1/a, 10000 Zagreb</izvorni_sadrzaj>
    <derivirana_varijabla naziv="DomainObject.Predmet.ProtustrankaWithAdress_1">MEGADISK d.o.o. Baštijanova 1/a, 10000 Zagreb</derivirana_varijabla>
  </DomainObject.Predmet.ProtustrankaWithAdress>
  <DomainObject.Predmet.ProtustrankaWithAdressOIB>
    <izvorni_sadrzaj>MEGADISK d.o.o., OIB 40838984964, Baštijanova 1/a, 10000 Zagreb</izvorni_sadrzaj>
    <derivirana_varijabla naziv="DomainObject.Predmet.ProtustrankaWithAdressOIB_1">MEGADISK d.o.o., OIB 40838984964, Baštijanova 1/a, 10000 Zagreb</derivirana_varijabla>
  </DomainObject.Predmet.ProtustrankaWithAdressOIB>
  <DomainObject.Predmet.ProtustrankaNazivFormated>
    <izvorni_sadrzaj>MEGADISK d.o.o.</izvorni_sadrzaj>
    <derivirana_varijabla naziv="DomainObject.Predmet.ProtustrankaNazivFormated_1">MEGADISK d.o.o.</derivirana_varijabla>
  </DomainObject.Predmet.ProtustrankaNazivFormated>
  <DomainObject.Predmet.ProtustrankaNazivFormatedOIB>
    <izvorni_sadrzaj>MEGADISK d.o.o., OIB 40838984964</izvorni_sadrzaj>
    <derivirana_varijabla naziv="DomainObject.Predmet.ProtustrankaNazivFormatedOIB_1">MEGADISK d.o.o., OIB 40838984964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arhiva TSOS SS SB</izvorni_sadrzaj>
    <derivirana_varijabla naziv="DomainObject.Predmet.TrenutnaLokacijaSpisa.Naziv_1">Sudska arhiva TSOS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MEGADISK d.o.o.</item>
    </izvorni_sadrzaj>
    <derivirana_varijabla naziv="DomainObject.Predmet.ProtuStrankaListFormated_1">
      <item>MEGADISK d.o.o.</item>
    </derivirana_varijabla>
  </DomainObject.Predmet.ProtuStrankaListFormated>
  <DomainObject.Predmet.ProtuStrankaListFormatedOIB>
    <izvorni_sadrzaj>
      <item>MEGADISK d.o.o., OIB 40838984964</item>
    </izvorni_sadrzaj>
    <derivirana_varijabla naziv="DomainObject.Predmet.ProtuStrankaListFormatedOIB_1">
      <item>MEGADISK d.o.o., OIB 40838984964</item>
    </derivirana_varijabla>
  </DomainObject.Predmet.ProtuStrankaListFormatedOIB>
  <DomainObject.Predmet.ProtuStrankaListFormatedWithAdress>
    <izvorni_sadrzaj>
      <item>MEGADISK d.o.o., Baštijanova 1/a, 10000 Zagreb</item>
    </izvorni_sadrzaj>
    <derivirana_varijabla naziv="DomainObject.Predmet.ProtuStrankaListFormatedWithAdress_1">
      <item>MEGADISK d.o.o., Baštijanova 1/a, 10000 Zagreb</item>
    </derivirana_varijabla>
  </DomainObject.Predmet.ProtuStrankaListFormatedWithAdress>
  <DomainObject.Predmet.ProtuStrankaListFormatedWithAdressOIB>
    <izvorni_sadrzaj>
      <item>MEGADISK d.o.o., OIB 40838984964, Baštijanova 1/a, 10000 Zagreb</item>
    </izvorni_sadrzaj>
    <derivirana_varijabla naziv="DomainObject.Predmet.ProtuStrankaListFormatedWithAdressOIB_1">
      <item>MEGADISK d.o.o., OIB 40838984964, Baštijanova 1/a, 10000 Zagreb</item>
    </derivirana_varijabla>
  </DomainObject.Predmet.ProtuStrankaListFormatedWithAdressOIB>
  <DomainObject.Predmet.ProtuStrankaListNazivFormated>
    <izvorni_sadrzaj>
      <item>MEGADISK d.o.o.</item>
    </izvorni_sadrzaj>
    <derivirana_varijabla naziv="DomainObject.Predmet.ProtuStrankaListNazivFormated_1">
      <item>MEGADISK d.o.o.</item>
    </derivirana_varijabla>
  </DomainObject.Predmet.ProtuStrankaListNazivFormated>
  <DomainObject.Predmet.ProtuStrankaListNazivFormatedOIB>
    <izvorni_sadrzaj>
      <item>MEGADISK d.o.o., OIB 40838984964</item>
    </izvorni_sadrzaj>
    <derivirana_varijabla naziv="DomainObject.Predmet.ProtuStrankaListNazivFormatedOIB_1">
      <item>MEGADISK d.o.o., OIB 40838984964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MEGADISK d.o.o.</izvorni_sadrzaj>
    <derivirana_varijabla naziv="DomainObject.Predmet.ProtustrankaIDrugi_1">MEGADISK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MEGADISK d.o.o., OIB 40838984964, Baštijanova 1/a, 10000 Zagreb</izvorni_sadrzaj>
    <derivirana_varijabla naziv="DomainObject.Predmet.ProtustrankaIDrugiAdressOIB_1">MEGADISK d.o.o., OIB 40838984964, Baštijanova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rujna 2016.</izvorni_sadrzaj>
    <derivirana_varijabla naziv="DomainObject.Predmet.OdlukaRjesenje.DatumDonosenjaOdluke_1">7. rujna 2016.</derivirana_varijabla>
  </DomainObject.Predmet.OdlukaRjesenje.DatumDonosenjaOdluke>
  <DomainObject.Predmet.OdlukaRjesenje.DatumPravomocnosti>
    <izvorni_sadrzaj>27. rujna 2016.</izvorni_sadrzaj>
    <derivirana_varijabla naziv="DomainObject.Predmet.OdlukaRjesenje.DatumPravomocnosti_1">27. rujna 2016.</derivirana_varijabla>
  </DomainObject.Predmet.OdlukaRjesenje.DatumPravomocnosti>
  <DomainObject.Predmet.OdlukaRjesenje.Oznaka>
    <izvorni_sadrzaj>St-1352/2016-4</izvorni_sadrzaj>
    <derivirana_varijabla naziv="DomainObject.Predmet.OdlukaRjesenje.Oznaka_1">St-1352/2016-4</derivirana_varijabla>
  </DomainObject.Predmet.OdlukaRjesenje.Oznaka>
  <DomainObject.Predmet.SudioniciListNaziv>
    <izvorni_sadrzaj>
      <item>MEGADISK d.o.o.</item>
      <item>FINA Regionalni centar Zagreb</item>
    </izvorni_sadrzaj>
    <derivirana_varijabla naziv="DomainObject.Predmet.SudioniciListNaziv_1">
      <item>MEGADISK d.o.o.</item>
      <item>FINA Regionalni centar Zagreb</item>
    </derivirana_varijabla>
  </DomainObject.Predmet.SudioniciListNaziv>
  <DomainObject.Predmet.SudioniciListAdressOIB>
    <izvorni_sadrzaj>
      <item>MEGADISK d.o.o., OIB 40838984964, Baštijanova 1/a,10000 Zagreb</item>
      <item>FINA Regionalni centar Zagreb, OIB 85821130368, Trg svibanjskih žrtava 1995. 1,10000 Zagreb</item>
    </izvorni_sadrzaj>
    <derivirana_varijabla naziv="DomainObject.Predmet.SudioniciListAdressOIB_1">
      <item>MEGADISK d.o.o., OIB 40838984964, Baštijanova 1/a,10000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40838984964</item>
      <item>, OIB 85821130368</item>
    </izvorni_sadrzaj>
    <derivirana_varijabla naziv="DomainObject.Predmet.SudioniciListNazivOIB_1">
      <item>, OIB 40838984964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113</properties:Words>
  <properties:Characters>721</properties:Characters>
  <properties:Lines>41</properties:Lines>
  <properties:Paragraphs>17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2017-04-26T11:27:00Z</dcterms:created>
  <dc:creator>Korisnik</dc:creator>
  <cp:lastModifiedBy>wsadmin</cp:lastModifiedBy>
  <cp:lastPrinted>2017-11-21T07:24:00Z</cp:lastPrinted>
  <dcterms:modified xmlns:xsi="http://www.w3.org/2001/XMLSchema-instance" xsi:type="dcterms:W3CDTF">2017-11-21T12:45:00Z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