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C4484" w:rsidR="000E4E58">
        <w:trPr>
          <w:trHeight w:val="565"/>
        </w:trPr>
        <w:tc>
          <w:tcPr>
            <w:tcW w:type="dxa" w:w="2531"/>
          </w:tcPr>
          <w:p w:rsidRDefault="000E4E58" w:rsidP="00DC4484" w:rsidR="000E4E58">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0E4E58" w:rsidP="00DC4484" w:rsidR="000E4E58">
            <w:pPr>
              <w:jc w:val="center"/>
            </w:pPr>
            <w:r>
              <w:t>Republika Hrvatska</w:t>
            </w:r>
          </w:p>
          <w:p w:rsidRDefault="000E4E58" w:rsidP="00DC4484" w:rsidR="000E4E58">
            <w:pPr>
              <w:jc w:val="center"/>
            </w:pPr>
            <w:r>
              <w:t>Trgovački sud u Splitu</w:t>
            </w:r>
          </w:p>
          <w:p w:rsidRDefault="000E4E58" w:rsidP="00DC4484" w:rsidR="000E4E58">
            <w:pPr>
              <w:jc w:val="center"/>
            </w:pPr>
            <w:r>
              <w:t>Split, Sukoišanska 6</w:t>
            </w:r>
          </w:p>
        </w:tc>
      </w:tr>
    </w:tbl>
    <w:p w14:textId="d53176c" w14:paraId="d53176c" w:rsidRDefault="000E4E58" w:rsidP="000E4E58" w:rsidR="000E4E58">
      <w:pPr>
        <w:jc w:val="right"/>
        <w15:collapsed w:val="false"/>
      </w:pPr>
      <w:r>
        <w:t>Poslovni broj: 4. St-285/2003-38</w:t>
      </w:r>
    </w:p>
    <w:p w:rsidRDefault="000E4E58" w:rsidP="00A47BAA" w:rsidR="000E4E58">
      <w:pPr>
        <w:ind w:firstLine="540"/>
        <w:jc w:val="center"/>
      </w:pPr>
    </w:p>
    <w:p w:rsidRDefault="00A47BAA" w:rsidP="006E7D18" w:rsidR="00A47BAA">
      <w:pPr>
        <w:ind w:firstLine="540"/>
        <w:jc w:val="center"/>
      </w:pPr>
      <w:r>
        <w:t>Z A K L J U Č A K</w:t>
      </w:r>
    </w:p>
    <w:p w:rsidRDefault="00357791" w:rsidP="00662CDC" w:rsidR="00357791" w:rsidRPr="00C33A91"/>
    <w:p w:rsidRDefault="00A47BAA" w:rsidP="00A47BAA" w:rsidR="00A47BAA" w:rsidRPr="0088022B">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Pr="004C4EF2">
        <w:t>kao sucu pojedincu</w:t>
      </w:r>
      <w:r>
        <w:t xml:space="preserve">, u stečajnom postupku nad trgovačkim društvom </w:t>
      </w:r>
      <w:r w:rsidRPr="00353D84">
        <w:t xml:space="preserve">PARNAS d.o.o. ˝u stečaju˝, </w:t>
      </w:r>
      <w:r>
        <w:t>Molizanskih Hrvata 12</w:t>
      </w:r>
      <w:r w:rsidRPr="001A014A">
        <w:rPr>
          <w:b/>
          <w:color w:val="FF0000"/>
        </w:rPr>
        <w:t>,</w:t>
      </w:r>
      <w:r w:rsidRPr="00353D84">
        <w:t xml:space="preserve"> Makarska</w:t>
      </w:r>
      <w:r w:rsidRPr="0088022B">
        <w:t xml:space="preserve">, </w:t>
      </w:r>
      <w:r>
        <w:t xml:space="preserve">OIB: </w:t>
      </w:r>
      <w:r w:rsidRPr="005F195D">
        <w:t>65264042985</w:t>
      </w:r>
      <w:r>
        <w:t>, zastupan po stečajnoj upraviteljici Dunji Krstulović iz Splita, Vinkovačka 21</w:t>
      </w:r>
      <w:r w:rsidRPr="0088022B">
        <w:t xml:space="preserve">, </w:t>
      </w:r>
      <w:r w:rsidR="000E4E58">
        <w:t>8. siječnja</w:t>
      </w:r>
      <w:r w:rsidR="00390D1D">
        <w:t xml:space="preserve"> </w:t>
      </w:r>
      <w:r w:rsidR="000E4E58">
        <w:t>2018</w:t>
      </w:r>
      <w:r>
        <w:t xml:space="preserve">. </w:t>
      </w:r>
    </w:p>
    <w:p w:rsidRDefault="001E61FB" w:rsidP="00F75997" w:rsidR="001E61FB">
      <w:pPr>
        <w:jc w:val="both"/>
      </w:pPr>
    </w:p>
    <w:p w:rsidRDefault="00A47BAA" w:rsidP="005048CC" w:rsidR="005048CC" w:rsidRPr="00A47BAA">
      <w:pPr>
        <w:ind w:firstLine="540"/>
        <w:jc w:val="center"/>
        <w:rPr>
          <w:spacing w:val="100"/>
        </w:rPr>
      </w:pPr>
      <w:r w:rsidRPr="00A47BAA">
        <w:rPr>
          <w:spacing w:val="100"/>
        </w:rPr>
        <w:t xml:space="preserve">zaključio je </w:t>
      </w:r>
    </w:p>
    <w:p w:rsidRDefault="00640ADB" w:rsidP="005048CC" w:rsidR="00640ADB">
      <w:pPr>
        <w:ind w:firstLine="540"/>
        <w:jc w:val="center"/>
      </w:pPr>
    </w:p>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000" w:noVBand="0" w:noHBand="0" w:lastColumn="0" w:firstColumn="0" w:lastRow="0" w:firstRow="0"/>
      </w:tblPr>
      <w:tblGrid>
        <w:gridCol w:w="508"/>
        <w:gridCol w:w="5612"/>
        <w:gridCol w:w="1193"/>
        <w:gridCol w:w="787"/>
      </w:tblGrid>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bl>
    <w:p w:rsidRDefault="0001652C" w:rsidP="00A47BAA" w:rsidR="00A47BAA">
      <w:pPr>
        <w:pStyle w:val="Uvuenotijeloteksta"/>
        <w:ind w:left="0"/>
      </w:pPr>
      <w:r>
        <w:t xml:space="preserve">I. </w:t>
      </w:r>
      <w:r w:rsidR="00A47BAA">
        <w:t>Određuje se</w:t>
      </w:r>
      <w:r w:rsidR="00E15554">
        <w:t xml:space="preserve"> prva</w:t>
      </w:r>
      <w:r w:rsidR="00A47BAA">
        <w:t xml:space="preserve"> prodaja u stečajnom postupku uz odgovarajuću primjenu odredaba    Ovršnog zakona kojima je uređena ovrha na nekretnini</w:t>
      </w:r>
      <w:r>
        <w:t xml:space="preserve"> </w:t>
      </w:r>
      <w:r w:rsidR="00A47BAA">
        <w:t>stečajnog dužnika:</w:t>
      </w:r>
    </w:p>
    <w:p w:rsidRDefault="00A47BAA" w:rsidP="00A47BAA" w:rsidR="00A47BAA">
      <w:pPr>
        <w:pStyle w:val="Uvuenotijeloteksta"/>
      </w:pPr>
    </w:p>
    <w:p w:rsidRDefault="0001652C" w:rsidP="0001652C" w:rsidR="0001652C">
      <w:pPr>
        <w:pStyle w:val="Uvuenotijeloteksta"/>
        <w:ind w:left="360"/>
      </w:pPr>
      <w:r>
        <w:t>- neutvrđeni suvlasnički dio izvanknjižnog vlasništva stečajnog dužnika na čest.zgr. 983/1 (katastarske oznake 3048/5), K.O. Makarska-Makar, ZU 3570, u naravi zgrada površine 610,00 m</w:t>
      </w:r>
      <w:r w:rsidRPr="00000BB7">
        <w:rPr>
          <w:vertAlign w:val="superscript"/>
        </w:rPr>
        <w:t>2</w:t>
      </w:r>
      <w:r>
        <w:t xml:space="preserve"> i dvorište površine 1.023,00 m</w:t>
      </w:r>
      <w:r w:rsidRPr="00000BB7">
        <w:rPr>
          <w:vertAlign w:val="superscript"/>
        </w:rPr>
        <w:t>2</w:t>
      </w:r>
      <w:r>
        <w:t xml:space="preserve"> uknjiženo pravo vlasništva u korist Građevno poduzeće Makarska – u naravi poslovni prost</w:t>
      </w:r>
      <w:r w:rsidR="00000BB7">
        <w:t>or lociran u prizemlju stambeno</w:t>
      </w:r>
      <w:r>
        <w:t xml:space="preserve"> poslovne zgrade</w:t>
      </w:r>
      <w:r w:rsidR="00000BB7">
        <w:t>,</w:t>
      </w:r>
      <w:r>
        <w:t xml:space="preserve"> površine 259,72 m</w:t>
      </w:r>
      <w:r w:rsidRPr="00000BB7">
        <w:rPr>
          <w:vertAlign w:val="superscript"/>
        </w:rPr>
        <w:t>2</w:t>
      </w:r>
      <w:r>
        <w:t xml:space="preserve">, na adresi Molizanskih Hrvata 7 a,b,c (prije Vladimira Nazora 1b), izvanknjižno vlasništvo stečajnog dužnika. </w:t>
      </w:r>
    </w:p>
    <w:p w:rsidRDefault="00C31352" w:rsidP="00000BB7" w:rsidR="00C31352">
      <w:pPr>
        <w:pStyle w:val="Uvuenotijeloteksta"/>
        <w:ind w:left="0"/>
      </w:pPr>
    </w:p>
    <w:p w:rsidRDefault="00A47BAA" w:rsidP="00390D1D" w:rsidR="00A47BAA" w:rsidRPr="009F3AFB">
      <w:pPr>
        <w:jc w:val="both"/>
      </w:pPr>
      <w:r>
        <w:t xml:space="preserve">Procijenjena </w:t>
      </w:r>
      <w:r w:rsidR="0032095B">
        <w:t xml:space="preserve">vrijednost nekretnine - početna  prodajna cijena </w:t>
      </w:r>
      <w:r>
        <w:t xml:space="preserve">je </w:t>
      </w:r>
      <w:r w:rsidR="00390D1D">
        <w:t>1.843.</w:t>
      </w:r>
      <w:r w:rsidR="00390D1D" w:rsidRPr="009F3AFB">
        <w:t>388,67</w:t>
      </w:r>
      <w:r w:rsidRPr="009F3AFB">
        <w:t xml:space="preserve"> kuna</w:t>
      </w:r>
      <w:r w:rsidR="00765E21" w:rsidRPr="009F3AFB">
        <w:t xml:space="preserve"> u koju cijenu nisu uključene porezne obveze</w:t>
      </w:r>
      <w:r w:rsidR="009F3AFB" w:rsidRPr="009F3AFB">
        <w:t xml:space="preserve"> za kupca</w:t>
      </w:r>
      <w:r w:rsidR="009F3AFB">
        <w:t xml:space="preserve"> koje nastaju prilikom kupoprodaje.</w:t>
      </w:r>
    </w:p>
    <w:p w:rsidRDefault="003C42EA" w:rsidP="003C42EA" w:rsidR="003C42EA" w:rsidRPr="009F3AFB">
      <w:pPr>
        <w:ind w:left="1080"/>
        <w:jc w:val="both"/>
      </w:pPr>
    </w:p>
    <w:p w:rsidRDefault="0032095B" w:rsidP="00390D1D" w:rsidR="0032095B">
      <w:pPr>
        <w:jc w:val="both"/>
      </w:pPr>
      <w:r>
        <w:t xml:space="preserve">Na naprijed opisanoj nekretnini upisano je založno pravo u korist 1. ZAGREBAČKA BANKA d.d., </w:t>
      </w:r>
      <w:r w:rsidRPr="00824A67">
        <w:t xml:space="preserve">Trg bana </w:t>
      </w:r>
      <w:r>
        <w:t xml:space="preserve">Josipa Jelačića 10, Zagreb, OIB: </w:t>
      </w:r>
      <w:r w:rsidRPr="00824A67">
        <w:t xml:space="preserve"> 92963223473</w:t>
      </w:r>
      <w:r>
        <w:t xml:space="preserve">, 2. CROATIA BANKA d.d., </w:t>
      </w:r>
      <w:r w:rsidRPr="001A014A">
        <w:t>Roberta Frangeša Mihanovića 9, Zagreb</w:t>
      </w:r>
      <w:r>
        <w:t xml:space="preserve">, OIB: </w:t>
      </w:r>
      <w:r w:rsidRPr="00291279">
        <w:t>32247795989</w:t>
      </w:r>
      <w:r>
        <w:t xml:space="preserve"> i 3. </w:t>
      </w:r>
      <w:r w:rsidRPr="00824A67">
        <w:t>DRŽAVNA AGENCIJA ZA OSIGURANJE ŠTEDNIH ULOGA I SANACIJU BANAKA</w:t>
      </w:r>
      <w:r>
        <w:t xml:space="preserve">, </w:t>
      </w:r>
      <w:r w:rsidRPr="00824A67">
        <w:t>Jurišićeva ul. 1, Zagreb</w:t>
      </w:r>
      <w:r>
        <w:t xml:space="preserve">, </w:t>
      </w:r>
      <w:r w:rsidRPr="00824A67">
        <w:t>OIB: 94819327944</w:t>
      </w:r>
      <w:r>
        <w:t xml:space="preserve"> .</w:t>
      </w:r>
    </w:p>
    <w:p w:rsidRDefault="00765E21" w:rsidP="0032095B" w:rsidR="00765E21">
      <w:pPr>
        <w:jc w:val="both"/>
        <w:rPr>
          <w:color w:val="FF0000"/>
        </w:rPr>
      </w:pPr>
    </w:p>
    <w:p w:rsidRDefault="00612FEE" w:rsidP="005758EB" w:rsidR="005758EB" w:rsidRPr="00B729B4">
      <w:pPr>
        <w:jc w:val="both"/>
      </w:pPr>
      <w:r w:rsidRPr="00B729B4">
        <w:t>I</w:t>
      </w:r>
      <w:r w:rsidR="00450A0A" w:rsidRPr="00B729B4">
        <w:t>I.  Početna prodajna cijena nekretnin</w:t>
      </w:r>
      <w:r w:rsidRPr="00B729B4">
        <w:t>e</w:t>
      </w:r>
      <w:r w:rsidR="00450A0A" w:rsidRPr="00B729B4">
        <w:t xml:space="preserve"> utvrđena je </w:t>
      </w:r>
      <w:r w:rsidR="005758EB" w:rsidRPr="00B729B4">
        <w:t>elaboratom o procijenjenoj vrijednosti nekretnina ovlaštenog sudskog vještaka.</w:t>
      </w:r>
    </w:p>
    <w:p w:rsidRDefault="00450A0A" w:rsidP="005758EB" w:rsidR="00450A0A" w:rsidRPr="00765E21">
      <w:pPr>
        <w:jc w:val="both"/>
        <w:rPr>
          <w:color w:val="FF0000"/>
        </w:rPr>
      </w:pPr>
    </w:p>
    <w:p w:rsidRDefault="00612FEE" w:rsidP="00B729B4" w:rsidR="00450A0A" w:rsidRPr="00B729B4">
      <w:pPr>
        <w:jc w:val="both"/>
      </w:pPr>
      <w:r w:rsidRPr="00B729B4">
        <w:t>III</w:t>
      </w:r>
      <w:r w:rsidR="00450A0A" w:rsidRPr="00B729B4">
        <w:t>.</w:t>
      </w:r>
      <w:r w:rsidR="00450A0A" w:rsidRPr="00B729B4">
        <w:rPr>
          <w:b/>
        </w:rPr>
        <w:t xml:space="preserve"> </w:t>
      </w:r>
      <w:r w:rsidR="00450A0A" w:rsidRPr="00B729B4">
        <w:t xml:space="preserve"> U početnu prodajnu cijenu nekretnin</w:t>
      </w:r>
      <w:r w:rsidR="00765E21" w:rsidRPr="00B729B4">
        <w:t xml:space="preserve">e </w:t>
      </w:r>
      <w:r w:rsidR="00B729B4" w:rsidRPr="00B729B4">
        <w:t>nisu uključene porezne obveze za kupca koje nastaju prilikom kupoprodaje</w:t>
      </w:r>
      <w:r w:rsidR="00450A0A" w:rsidRPr="00B729B4">
        <w:t>.</w:t>
      </w:r>
    </w:p>
    <w:p w:rsidRDefault="00C80B00" w:rsidR="00C80B00">
      <w:pPr>
        <w:rPr>
          <w:szCs w:val="20"/>
          <w:lang w:val="en-AU"/>
        </w:rPr>
      </w:pPr>
    </w:p>
    <w:p w:rsidRDefault="00C80B00" w:rsidP="00C80B00" w:rsidR="00C80B00" w:rsidRPr="00C80B00">
      <w:pPr>
        <w:tabs>
          <w:tab w:pos="567" w:val="left"/>
          <w:tab w:pos="8505" w:val="left"/>
        </w:tabs>
        <w:jc w:val="both"/>
        <w:rPr>
          <w:bCs/>
        </w:rPr>
      </w:pPr>
      <w:r w:rsidRPr="00C80B00">
        <w:rPr>
          <w:bCs/>
        </w:rPr>
        <w:t xml:space="preserve">IV. Vrijednost imovine stečajnog </w:t>
      </w:r>
      <w:r w:rsidR="007E7135">
        <w:rPr>
          <w:bCs/>
        </w:rPr>
        <w:t>d</w:t>
      </w:r>
      <w:r w:rsidRPr="00C80B00">
        <w:rPr>
          <w:bCs/>
        </w:rPr>
        <w:t>užnika koja se prodaje u točki I. ovog zaključka predstavlja najnižu početnu vrijednost odnosno cijenu ispod koje se ista ne može prodati na ovoj dražbi.</w:t>
      </w:r>
    </w:p>
    <w:p w:rsidRDefault="00C80B00" w:rsidP="00C80B00" w:rsidR="00C80B00">
      <w:pPr>
        <w:tabs>
          <w:tab w:pos="567" w:val="left"/>
          <w:tab w:pos="8505" w:val="left"/>
        </w:tabs>
      </w:pPr>
    </w:p>
    <w:p w:rsidRDefault="004E7B7D" w:rsidP="00C80B00" w:rsidR="00C80B00" w:rsidRPr="008B00F0">
      <w:pPr>
        <w:tabs>
          <w:tab w:pos="567" w:val="left"/>
          <w:tab w:pos="8505" w:val="left"/>
        </w:tabs>
      </w:pPr>
      <w:r>
        <w:t>V</w:t>
      </w:r>
      <w:r w:rsidR="00C80B00">
        <w:t xml:space="preserve">. Način i uvjeti prodaje: </w:t>
      </w:r>
      <w:r w:rsidR="00C80B00" w:rsidRPr="001F71AE">
        <w:br/>
      </w:r>
      <w:r w:rsidR="00C80B00" w:rsidRPr="00D2675C">
        <w:rPr>
          <w:bCs/>
        </w:rPr>
        <w:t>1</w:t>
      </w:r>
      <w:r w:rsidR="00C80B00">
        <w:rPr>
          <w:bCs/>
        </w:rPr>
        <w:t xml:space="preserve">. </w:t>
      </w:r>
      <w:r w:rsidR="00C80B00" w:rsidRPr="00D2675C">
        <w:rPr>
          <w:bCs/>
        </w:rPr>
        <w:t xml:space="preserve">Prodaja se obavlja u stečajnom postupku nad uvodno navedenim </w:t>
      </w:r>
      <w:r w:rsidR="009E59A9">
        <w:rPr>
          <w:bCs/>
        </w:rPr>
        <w:t>s</w:t>
      </w:r>
      <w:r w:rsidR="00C80B00" w:rsidRPr="00D2675C">
        <w:rPr>
          <w:bCs/>
        </w:rPr>
        <w:t xml:space="preserve">tečajnim dužnikom. </w:t>
      </w:r>
    </w:p>
    <w:p w:rsidRDefault="00C80B00" w:rsidP="00C80B00" w:rsidR="00C80B00">
      <w:pPr>
        <w:tabs>
          <w:tab w:pos="567" w:val="left"/>
          <w:tab w:pos="8505" w:val="left"/>
        </w:tabs>
        <w:jc w:val="both"/>
        <w:rPr>
          <w:bCs/>
        </w:rPr>
      </w:pPr>
      <w:r w:rsidRPr="00D2675C">
        <w:rPr>
          <w:bCs/>
        </w:rPr>
        <w:t>2</w:t>
      </w:r>
      <w:r>
        <w:rPr>
          <w:bCs/>
        </w:rPr>
        <w:t xml:space="preserve">. </w:t>
      </w:r>
      <w:r w:rsidRPr="00D2675C">
        <w:rPr>
          <w:bCs/>
        </w:rPr>
        <w:t xml:space="preserve">Prodaja će se obaviti sukladno pravilima Ovršnog zakona, po načelu „viđeno-kupljeno“ . Time se isključuju svi naknadni prigovori kupaca radi materijalnih i pravnih nedostataka </w:t>
      </w:r>
      <w:r w:rsidRPr="00D2675C">
        <w:rPr>
          <w:bCs/>
        </w:rPr>
        <w:lastRenderedPageBreak/>
        <w:t xml:space="preserve">imovine (stvari) </w:t>
      </w:r>
      <w:r>
        <w:rPr>
          <w:bCs/>
        </w:rPr>
        <w:t>s</w:t>
      </w:r>
      <w:r w:rsidRPr="00D2675C">
        <w:rPr>
          <w:bCs/>
        </w:rPr>
        <w:t>tečajnog dužnika koja se prodaje na ovoj dražbi. Posebno se isključuju prigovori kupaca radi materijalnih i pravnih nedostataka imovine (stvari) odnosno nekretnin</w:t>
      </w:r>
      <w:r>
        <w:rPr>
          <w:bCs/>
        </w:rPr>
        <w:t>e</w:t>
      </w:r>
      <w:r w:rsidRPr="00D2675C">
        <w:rPr>
          <w:bCs/>
        </w:rPr>
        <w:t xml:space="preserve"> iz točke I</w:t>
      </w:r>
      <w:r>
        <w:rPr>
          <w:bCs/>
        </w:rPr>
        <w:t xml:space="preserve"> a</w:t>
      </w:r>
      <w:r w:rsidRPr="00D2675C">
        <w:rPr>
          <w:bCs/>
        </w:rPr>
        <w:t xml:space="preserve">.) ovog </w:t>
      </w:r>
      <w:r>
        <w:rPr>
          <w:bCs/>
        </w:rPr>
        <w:t>zaključka</w:t>
      </w:r>
      <w:r w:rsidRPr="00D2675C">
        <w:rPr>
          <w:bCs/>
        </w:rPr>
        <w:t xml:space="preserve">, a koje bi kupac mogao istaknuti pozivom na odredbe posebnih propisa koji reguliraju postupanje s nezakonito izgrađenim zgradama (nekretninama). </w:t>
      </w:r>
    </w:p>
    <w:p w:rsidRDefault="00C80B00" w:rsidP="00C80B00" w:rsidR="00C80B00" w:rsidRPr="00D2675C">
      <w:pPr>
        <w:tabs>
          <w:tab w:pos="567" w:val="left"/>
          <w:tab w:pos="8505" w:val="left"/>
        </w:tabs>
        <w:jc w:val="both"/>
        <w:rPr>
          <w:bCs/>
        </w:rPr>
      </w:pPr>
      <w:r w:rsidRPr="00D2675C">
        <w:rPr>
          <w:bCs/>
        </w:rPr>
        <w:t>3</w:t>
      </w:r>
      <w:r>
        <w:rPr>
          <w:bCs/>
        </w:rPr>
        <w:t>.</w:t>
      </w:r>
      <w:r w:rsidRPr="00D2675C">
        <w:rPr>
          <w:bCs/>
        </w:rPr>
        <w:t xml:space="preserve"> Prodaja će se obaviti usmenom javnom dražbom - javnim nadmetanjem po načelu "tko da više" uz prethodno prikupljanje pisanih prijava za dražbu. Najniža početna cijena određena je točkom I</w:t>
      </w:r>
      <w:r>
        <w:rPr>
          <w:bCs/>
        </w:rPr>
        <w:t xml:space="preserve">. </w:t>
      </w:r>
      <w:r w:rsidRPr="00D2675C">
        <w:rPr>
          <w:bCs/>
        </w:rPr>
        <w:t xml:space="preserve">ovog </w:t>
      </w:r>
      <w:r>
        <w:rPr>
          <w:bCs/>
        </w:rPr>
        <w:t>zaključka</w:t>
      </w:r>
      <w:r w:rsidRPr="00D2675C">
        <w:rPr>
          <w:bCs/>
        </w:rPr>
        <w:t>.</w:t>
      </w:r>
    </w:p>
    <w:p w:rsidRDefault="00C80B00" w:rsidP="00C80B00" w:rsidR="00C80B00" w:rsidRPr="00D2675C">
      <w:pPr>
        <w:tabs>
          <w:tab w:pos="567" w:val="left"/>
          <w:tab w:pos="8505" w:val="left"/>
        </w:tabs>
        <w:jc w:val="both"/>
        <w:rPr>
          <w:bCs/>
        </w:rPr>
      </w:pPr>
      <w:r w:rsidRPr="00D2675C">
        <w:rPr>
          <w:bCs/>
        </w:rPr>
        <w:t>4</w:t>
      </w:r>
      <w:r>
        <w:rPr>
          <w:bCs/>
        </w:rPr>
        <w:t xml:space="preserve">. </w:t>
      </w:r>
      <w:r w:rsidRPr="00D2675C">
        <w:rPr>
          <w:bCs/>
        </w:rPr>
        <w:t>Ročište za javno otvaranje prispjelih pisanih ponuda i usmenu javnu dražbu stvari (imovine) naveden</w:t>
      </w:r>
      <w:r>
        <w:rPr>
          <w:bCs/>
        </w:rPr>
        <w:t>e</w:t>
      </w:r>
      <w:r w:rsidRPr="00D2675C">
        <w:rPr>
          <w:bCs/>
        </w:rPr>
        <w:t xml:space="preserve"> pod točkom I</w:t>
      </w:r>
      <w:r>
        <w:rPr>
          <w:bCs/>
        </w:rPr>
        <w:t xml:space="preserve">. </w:t>
      </w:r>
      <w:r w:rsidRPr="00D2675C">
        <w:rPr>
          <w:bCs/>
        </w:rPr>
        <w:t xml:space="preserve">ovog </w:t>
      </w:r>
      <w:r>
        <w:rPr>
          <w:bCs/>
        </w:rPr>
        <w:t>zaključka</w:t>
      </w:r>
      <w:r w:rsidRPr="00D2675C">
        <w:rPr>
          <w:bCs/>
        </w:rPr>
        <w:t xml:space="preserve"> zakazano je za dan </w:t>
      </w:r>
      <w:r w:rsidR="00532C2B">
        <w:rPr>
          <w:b/>
          <w:bCs/>
        </w:rPr>
        <w:t>9. veljače</w:t>
      </w:r>
      <w:r>
        <w:rPr>
          <w:b/>
          <w:bCs/>
        </w:rPr>
        <w:t xml:space="preserve"> </w:t>
      </w:r>
      <w:r w:rsidR="000E4E58">
        <w:rPr>
          <w:b/>
          <w:bCs/>
        </w:rPr>
        <w:t>2018</w:t>
      </w:r>
      <w:r>
        <w:rPr>
          <w:b/>
          <w:bCs/>
        </w:rPr>
        <w:t xml:space="preserve">. </w:t>
      </w:r>
      <w:r w:rsidRPr="00B224BA">
        <w:rPr>
          <w:b/>
          <w:bCs/>
        </w:rPr>
        <w:t xml:space="preserve">s početkom u </w:t>
      </w:r>
      <w:r w:rsidR="00532C2B">
        <w:rPr>
          <w:b/>
          <w:bCs/>
        </w:rPr>
        <w:t>09.00</w:t>
      </w:r>
      <w:r w:rsidRPr="00B224BA">
        <w:rPr>
          <w:b/>
          <w:bCs/>
        </w:rPr>
        <w:t xml:space="preserve"> sati u Trgovačkom sudu u Splitu, </w:t>
      </w:r>
      <w:r w:rsidR="00F75997">
        <w:rPr>
          <w:b/>
          <w:bCs/>
        </w:rPr>
        <w:t>Sukoišanska 6,</w:t>
      </w:r>
      <w:r w:rsidRPr="00B224BA">
        <w:rPr>
          <w:b/>
          <w:bCs/>
        </w:rPr>
        <w:t xml:space="preserve"> </w:t>
      </w:r>
      <w:r w:rsidR="009178B7">
        <w:rPr>
          <w:b/>
          <w:bCs/>
        </w:rPr>
        <w:t>sudnica</w:t>
      </w:r>
      <w:r>
        <w:rPr>
          <w:b/>
          <w:bCs/>
        </w:rPr>
        <w:t xml:space="preserve"> br. </w:t>
      </w:r>
      <w:r w:rsidR="009178B7">
        <w:rPr>
          <w:b/>
          <w:bCs/>
        </w:rPr>
        <w:t>4</w:t>
      </w:r>
      <w:r>
        <w:rPr>
          <w:b/>
          <w:bCs/>
        </w:rPr>
        <w:t>/I</w:t>
      </w:r>
      <w:r>
        <w:rPr>
          <w:bCs/>
        </w:rPr>
        <w:t>.</w:t>
      </w:r>
    </w:p>
    <w:p w:rsidRDefault="00C80B00" w:rsidP="00C80B00" w:rsidR="00C80B00">
      <w:pPr>
        <w:tabs>
          <w:tab w:pos="567" w:val="left"/>
          <w:tab w:pos="8505" w:val="left"/>
        </w:tabs>
        <w:jc w:val="both"/>
        <w:rPr>
          <w:bCs/>
        </w:rPr>
      </w:pPr>
      <w:r w:rsidRPr="00D2675C">
        <w:rPr>
          <w:bCs/>
        </w:rPr>
        <w:t>5</w:t>
      </w:r>
      <w:r>
        <w:rPr>
          <w:bCs/>
        </w:rPr>
        <w:t xml:space="preserve">. </w:t>
      </w:r>
      <w:r w:rsidRPr="00D2675C">
        <w:rPr>
          <w:bCs/>
        </w:rPr>
        <w:t xml:space="preserve">Pravo podnošenja </w:t>
      </w:r>
      <w:r>
        <w:rPr>
          <w:bCs/>
        </w:rPr>
        <w:t>pisanih</w:t>
      </w:r>
      <w:r w:rsidRPr="00D2675C">
        <w:rPr>
          <w:bCs/>
        </w:rPr>
        <w:t xml:space="preserve"> prijava za dražbu i sudjelovanje na javnoj dražbi imaju sve domaće i inozemne pravne i fizičke osobe pod uvjetima iz ovog </w:t>
      </w:r>
      <w:r>
        <w:rPr>
          <w:bCs/>
        </w:rPr>
        <w:t>zaključka</w:t>
      </w:r>
      <w:r w:rsidRPr="00D2675C">
        <w:rPr>
          <w:bCs/>
        </w:rPr>
        <w:t>. Ponuda mora sadržavati sve podatke o ponuditelju (ime,</w:t>
      </w:r>
      <w:r>
        <w:rPr>
          <w:bCs/>
        </w:rPr>
        <w:t xml:space="preserve"> </w:t>
      </w:r>
      <w:r w:rsidRPr="00D2675C">
        <w:rPr>
          <w:bCs/>
        </w:rPr>
        <w:t>prezime,</w:t>
      </w:r>
      <w:r>
        <w:rPr>
          <w:bCs/>
        </w:rPr>
        <w:t xml:space="preserve"> </w:t>
      </w:r>
      <w:r w:rsidRPr="00D2675C">
        <w:rPr>
          <w:bCs/>
        </w:rPr>
        <w:t>adresu,</w:t>
      </w:r>
      <w:r>
        <w:rPr>
          <w:bCs/>
        </w:rPr>
        <w:t xml:space="preserve"> </w:t>
      </w:r>
      <w:r w:rsidRPr="00D2675C">
        <w:rPr>
          <w:bCs/>
        </w:rPr>
        <w:t>OIB, cijenu i potpis za fizičke osobe, odnosno, za pravne osobe izvadak iz upisnika u koji je ponuditelj upisan,</w:t>
      </w:r>
      <w:r>
        <w:rPr>
          <w:bCs/>
        </w:rPr>
        <w:t xml:space="preserve"> </w:t>
      </w:r>
      <w:r w:rsidRPr="00D2675C">
        <w:rPr>
          <w:bCs/>
        </w:rPr>
        <w:t>tvrtku i naziv, sjedište, MBS i OIB, puno ime i prezime ovlaštene osobe sa potpisom i pečatom) te naznakom rednog broja,opisom imovine (stvari) koja se kupuju i visinom cijene koja se nudi. Ponudi treba priložiti i dokaz o plaćenoj jamčevini.</w:t>
      </w:r>
    </w:p>
    <w:p w:rsidRDefault="00C80B00" w:rsidP="00C80B00" w:rsidR="00C80B00" w:rsidRPr="00B224BA">
      <w:pPr>
        <w:jc w:val="both"/>
      </w:pPr>
      <w:r>
        <w:t xml:space="preserve">Ukoliko navedene osobe zastupa punomoćnik, isti mora priložiti javnobilježnički ovjerenu specijalnu punomoć za zastupanje. </w:t>
      </w:r>
    </w:p>
    <w:p w:rsidRDefault="00C80B00" w:rsidP="00C80B00" w:rsidR="00C80B00" w:rsidRPr="00D2675C">
      <w:pPr>
        <w:tabs>
          <w:tab w:pos="567" w:val="left"/>
          <w:tab w:pos="8505" w:val="left"/>
        </w:tabs>
        <w:jc w:val="both"/>
        <w:rPr>
          <w:bCs/>
        </w:rPr>
      </w:pPr>
      <w:r w:rsidRPr="00D2675C">
        <w:rPr>
          <w:bCs/>
        </w:rPr>
        <w:t>6</w:t>
      </w:r>
      <w:r>
        <w:rPr>
          <w:bCs/>
        </w:rPr>
        <w:t>.</w:t>
      </w:r>
      <w:r w:rsidRPr="00D2675C">
        <w:rPr>
          <w:bCs/>
        </w:rPr>
        <w:t xml:space="preserve"> Podnositelji pisanih prijava za dražbu dužni su zaključno s danom </w:t>
      </w:r>
      <w:r w:rsidR="00532C2B">
        <w:rPr>
          <w:b/>
          <w:bCs/>
        </w:rPr>
        <w:t>7. veljače</w:t>
      </w:r>
      <w:r w:rsidRPr="005206F2">
        <w:rPr>
          <w:b/>
          <w:bCs/>
        </w:rPr>
        <w:t xml:space="preserve"> </w:t>
      </w:r>
      <w:r w:rsidR="000E4E58">
        <w:rPr>
          <w:b/>
          <w:bCs/>
        </w:rPr>
        <w:t>2018</w:t>
      </w:r>
      <w:r w:rsidRPr="005206F2">
        <w:rPr>
          <w:b/>
          <w:bCs/>
        </w:rPr>
        <w:t>.</w:t>
      </w:r>
      <w:r w:rsidRPr="00D2675C">
        <w:rPr>
          <w:bCs/>
        </w:rPr>
        <w:t>, poslati pismenu prijavu za dražbu - nadmetanje i uplatiti jamčevinu u iznosu od 10% od početne prodajne cijene za imovinu (stvar) koja se kupuje</w:t>
      </w:r>
      <w:r>
        <w:rPr>
          <w:bCs/>
        </w:rPr>
        <w:t>,</w:t>
      </w:r>
      <w:r w:rsidRPr="00D2675C">
        <w:rPr>
          <w:bCs/>
        </w:rPr>
        <w:t xml:space="preserve"> a navedeno pod točkom I</w:t>
      </w:r>
      <w:r>
        <w:rPr>
          <w:bCs/>
        </w:rPr>
        <w:t xml:space="preserve">. </w:t>
      </w:r>
      <w:r w:rsidRPr="00D2675C">
        <w:rPr>
          <w:bCs/>
        </w:rPr>
        <w:t xml:space="preserve">ovog </w:t>
      </w:r>
      <w:r>
        <w:rPr>
          <w:bCs/>
        </w:rPr>
        <w:t>zaključka</w:t>
      </w:r>
      <w:r w:rsidRPr="00D2675C">
        <w:rPr>
          <w:bCs/>
        </w:rPr>
        <w:t xml:space="preserve">. </w:t>
      </w:r>
    </w:p>
    <w:p w:rsidRDefault="00C80B00" w:rsidP="00C80B00" w:rsidR="00C80B00" w:rsidRPr="00D2675C">
      <w:pPr>
        <w:tabs>
          <w:tab w:pos="567" w:val="left"/>
          <w:tab w:pos="8505" w:val="left"/>
        </w:tabs>
        <w:jc w:val="both"/>
        <w:rPr>
          <w:bCs/>
        </w:rPr>
      </w:pPr>
      <w:r w:rsidRPr="00D2675C">
        <w:rPr>
          <w:bCs/>
        </w:rPr>
        <w:t>7</w:t>
      </w:r>
      <w:r>
        <w:rPr>
          <w:bCs/>
        </w:rPr>
        <w:t xml:space="preserve">. </w:t>
      </w:r>
      <w:r w:rsidRPr="00D2675C">
        <w:rPr>
          <w:bCs/>
        </w:rPr>
        <w:t xml:space="preserve">Jamčevina se uplaćuje na depozitni račun Trgovačkog suda u Splitu,Split, Sukoišanska 6 br. računa: </w:t>
      </w:r>
      <w:r w:rsidR="0084237C" w:rsidRPr="00D2675C">
        <w:rPr>
          <w:bCs/>
        </w:rPr>
        <w:t>HR1623900011300000664</w:t>
      </w:r>
      <w:r w:rsidRPr="00D2675C">
        <w:rPr>
          <w:bCs/>
        </w:rPr>
        <w:t xml:space="preserve">, koji se vodi kod Hrvatske poštanske banke d.d. sa svrhom </w:t>
      </w:r>
      <w:r>
        <w:rPr>
          <w:bCs/>
        </w:rPr>
        <w:t>uplate: „</w:t>
      </w:r>
      <w:r w:rsidRPr="005206F2">
        <w:rPr>
          <w:b/>
          <w:bCs/>
        </w:rPr>
        <w:t>jamčevina u predmetu: 4.St-</w:t>
      </w:r>
      <w:r>
        <w:rPr>
          <w:b/>
          <w:bCs/>
        </w:rPr>
        <w:t>285/2003</w:t>
      </w:r>
      <w:r w:rsidRPr="00D2675C">
        <w:rPr>
          <w:bCs/>
        </w:rPr>
        <w:t xml:space="preserve">.“ </w:t>
      </w:r>
    </w:p>
    <w:p w:rsidRDefault="00C80B00" w:rsidP="00C80B00" w:rsidR="00C80B00" w:rsidRPr="00D2675C">
      <w:pPr>
        <w:tabs>
          <w:tab w:pos="567" w:val="left"/>
          <w:tab w:pos="8505" w:val="left"/>
        </w:tabs>
        <w:jc w:val="both"/>
        <w:rPr>
          <w:bCs/>
        </w:rPr>
      </w:pPr>
      <w:r w:rsidRPr="00D2675C">
        <w:rPr>
          <w:bCs/>
        </w:rPr>
        <w:t>8</w:t>
      </w:r>
      <w:r>
        <w:rPr>
          <w:bCs/>
        </w:rPr>
        <w:t>.</w:t>
      </w:r>
      <w:r w:rsidRPr="00D2675C">
        <w:rPr>
          <w:bCs/>
        </w:rPr>
        <w:t xml:space="preserve"> Pisane prijave za dražbu sa dokazom o plaćenoj jamčevini, dostavljaju se na adresu: Trgovački sud u Spl</w:t>
      </w:r>
      <w:r>
        <w:rPr>
          <w:bCs/>
        </w:rPr>
        <w:t>itu, 21000 Split, Sukoišanska 6</w:t>
      </w:r>
      <w:r w:rsidRPr="00D2675C">
        <w:rPr>
          <w:bCs/>
        </w:rPr>
        <w:t>,</w:t>
      </w:r>
      <w:r>
        <w:rPr>
          <w:bCs/>
        </w:rPr>
        <w:t xml:space="preserve"> </w:t>
      </w:r>
      <w:r w:rsidRPr="00D2675C">
        <w:rPr>
          <w:bCs/>
        </w:rPr>
        <w:t>s naznako</w:t>
      </w:r>
      <w:r>
        <w:rPr>
          <w:bCs/>
        </w:rPr>
        <w:t>m „Ponuda na o</w:t>
      </w:r>
      <w:r w:rsidRPr="005206F2">
        <w:rPr>
          <w:bCs/>
        </w:rPr>
        <w:t xml:space="preserve">glas </w:t>
      </w:r>
      <w:r>
        <w:rPr>
          <w:bCs/>
        </w:rPr>
        <w:t xml:space="preserve">u predmetu: </w:t>
      </w:r>
      <w:r w:rsidRPr="00D2675C">
        <w:rPr>
          <w:bCs/>
        </w:rPr>
        <w:t>4.St-</w:t>
      </w:r>
      <w:r>
        <w:rPr>
          <w:bCs/>
        </w:rPr>
        <w:t>285/2003</w:t>
      </w:r>
      <w:r w:rsidRPr="00D2675C">
        <w:rPr>
          <w:bCs/>
        </w:rPr>
        <w:t xml:space="preserve">.- ne otvarati“. </w:t>
      </w:r>
    </w:p>
    <w:p w:rsidRDefault="00C80B00" w:rsidP="00C80B00" w:rsidR="00C80B00" w:rsidRPr="00D2675C">
      <w:pPr>
        <w:tabs>
          <w:tab w:pos="567" w:val="left"/>
          <w:tab w:pos="8505" w:val="left"/>
        </w:tabs>
        <w:jc w:val="both"/>
        <w:rPr>
          <w:bCs/>
        </w:rPr>
      </w:pPr>
      <w:r w:rsidRPr="00D2675C">
        <w:rPr>
          <w:bCs/>
        </w:rPr>
        <w:t>9</w:t>
      </w:r>
      <w:r>
        <w:rPr>
          <w:bCs/>
        </w:rPr>
        <w:t>.</w:t>
      </w:r>
      <w:r w:rsidRPr="00D2675C">
        <w:rPr>
          <w:bCs/>
        </w:rPr>
        <w:t xml:space="preserve"> Podnositelj prijave koji ne uplati traženu jamčevinu nema pravo sudjelovati na gore zakazanom ročištu za javnu dražbu. </w:t>
      </w:r>
    </w:p>
    <w:p w:rsidRDefault="00C80B00" w:rsidP="00C80B00" w:rsidR="00C80B00" w:rsidRPr="00D2675C">
      <w:pPr>
        <w:tabs>
          <w:tab w:pos="567" w:val="left"/>
          <w:tab w:pos="8505" w:val="left"/>
        </w:tabs>
        <w:jc w:val="both"/>
        <w:rPr>
          <w:bCs/>
        </w:rPr>
      </w:pPr>
      <w:r w:rsidRPr="00D2675C">
        <w:rPr>
          <w:bCs/>
        </w:rPr>
        <w:t>10</w:t>
      </w:r>
      <w:r>
        <w:rPr>
          <w:bCs/>
        </w:rPr>
        <w:t>.</w:t>
      </w:r>
      <w:r w:rsidRPr="00D2675C">
        <w:rPr>
          <w:bCs/>
        </w:rPr>
        <w:t xml:space="preserve"> Kupcu će se plaćena jamčevina uračunati u cijenu, a ostalima će biti vraćena u roku od tri dana od održanog ročišta za javnu dražbu. </w:t>
      </w:r>
    </w:p>
    <w:p w:rsidRDefault="00C80B00" w:rsidP="00C80B00" w:rsidR="00C80B00" w:rsidRPr="00D2675C">
      <w:pPr>
        <w:tabs>
          <w:tab w:pos="567" w:val="left"/>
          <w:tab w:pos="8505" w:val="left"/>
        </w:tabs>
        <w:jc w:val="both"/>
        <w:rPr>
          <w:bCs/>
        </w:rPr>
      </w:pPr>
      <w:r w:rsidRPr="00D2675C">
        <w:rPr>
          <w:bCs/>
        </w:rPr>
        <w:t>11</w:t>
      </w:r>
      <w:r>
        <w:rPr>
          <w:bCs/>
        </w:rPr>
        <w:t>.</w:t>
      </w:r>
      <w:r w:rsidRPr="00D2675C">
        <w:rPr>
          <w:bCs/>
        </w:rPr>
        <w:t xml:space="preserve"> Najpovoljniji prijavitelj čija prijava na dražbi bude prihvaćena, dužan je u roku od trideset </w:t>
      </w:r>
    </w:p>
    <w:p w:rsidRDefault="00C80B00" w:rsidP="00C80B00" w:rsidR="00C80B00" w:rsidRPr="00D2675C">
      <w:pPr>
        <w:tabs>
          <w:tab w:pos="567" w:val="left"/>
          <w:tab w:pos="8505" w:val="left"/>
        </w:tabs>
        <w:jc w:val="both"/>
        <w:rPr>
          <w:bCs/>
        </w:rPr>
      </w:pPr>
      <w:r w:rsidRPr="00D2675C">
        <w:rPr>
          <w:bCs/>
        </w:rPr>
        <w:t xml:space="preserve">(30 dana) računajući od održane javne dražbe u cijelosti uplatiti kupovnu cijenu, kupovninu, umanjenu za iznos prethodno plaćene jamčevine, te platiti porez na dodanu vrijednost (PDV) ukoliko izdražbovana nekretnina podliježe obvezi plaćanja PDV-a, prireze i sve druge javne dadžbine, ovjere,pristojbe i slično. </w:t>
      </w:r>
    </w:p>
    <w:p w:rsidRDefault="00C80B00" w:rsidP="00C80B00" w:rsidR="00C80B00" w:rsidRPr="00D2675C">
      <w:pPr>
        <w:tabs>
          <w:tab w:pos="567" w:val="left"/>
          <w:tab w:pos="8505" w:val="left"/>
        </w:tabs>
        <w:jc w:val="both"/>
        <w:rPr>
          <w:bCs/>
        </w:rPr>
      </w:pPr>
      <w:r w:rsidRPr="00D2675C">
        <w:rPr>
          <w:bCs/>
        </w:rPr>
        <w:t xml:space="preserve">Iznimno, za nekretnine koje podliježu obvezi plaćanja poreza na promet nekretnina, kupac je dužan platiti isti na način i u roku, sukladno Zakonu o porezu na promet nekretnina. </w:t>
      </w:r>
    </w:p>
    <w:p w:rsidRDefault="00C80B00" w:rsidP="00C80B00" w:rsidR="00C80B00" w:rsidRPr="00D2675C">
      <w:pPr>
        <w:tabs>
          <w:tab w:pos="567" w:val="left"/>
          <w:tab w:pos="8505" w:val="left"/>
        </w:tabs>
        <w:jc w:val="both"/>
        <w:rPr>
          <w:bCs/>
        </w:rPr>
      </w:pPr>
      <w:r w:rsidRPr="00D2675C">
        <w:rPr>
          <w:bCs/>
        </w:rPr>
        <w:t>12</w:t>
      </w:r>
      <w:r>
        <w:rPr>
          <w:bCs/>
        </w:rPr>
        <w:t>.</w:t>
      </w:r>
      <w:r w:rsidRPr="00D2675C">
        <w:rPr>
          <w:bCs/>
        </w:rPr>
        <w:t xml:space="preserve"> Prijavitelj koji povuče prijavu prije početka javnog nadmetanja ili se ne želi nadmetati, ili koji ne uplati kupoprodajnu cijenu, kupovninu i ostalo što treba platiti iz točke 11.</w:t>
      </w:r>
      <w:r>
        <w:rPr>
          <w:bCs/>
        </w:rPr>
        <w:t xml:space="preserve"> </w:t>
      </w:r>
      <w:r w:rsidRPr="00D2675C">
        <w:rPr>
          <w:bCs/>
        </w:rPr>
        <w:t xml:space="preserve">stavak 1. u ostavljenom roku, smatrat će se kako je odustao od kupnje te tada gubi pravo na povrat jamčevine. </w:t>
      </w:r>
    </w:p>
    <w:p w:rsidRDefault="0017425F" w:rsidP="00C80B00" w:rsidR="00C80B00" w:rsidRPr="00D2675C">
      <w:pPr>
        <w:tabs>
          <w:tab w:pos="567" w:val="left"/>
          <w:tab w:pos="8505" w:val="left"/>
        </w:tabs>
        <w:jc w:val="both"/>
        <w:rPr>
          <w:bCs/>
        </w:rPr>
      </w:pPr>
      <w:r>
        <w:rPr>
          <w:bCs/>
        </w:rPr>
        <w:t>13</w:t>
      </w:r>
      <w:r w:rsidR="00C80B00">
        <w:rPr>
          <w:bCs/>
        </w:rPr>
        <w:t xml:space="preserve">. </w:t>
      </w:r>
      <w:r w:rsidR="00C80B00" w:rsidRPr="00D2675C">
        <w:rPr>
          <w:bCs/>
        </w:rPr>
        <w:t xml:space="preserve">Prodaja se vrši primjenom pravila Ovršnog zakona na odgovarajući način unutar stečajnog postupka. Prodavatelj pridržava pravo da bez posebnog obrazloženja ne prihvati ni jednu ponudu. </w:t>
      </w:r>
    </w:p>
    <w:p w:rsidRDefault="0017425F" w:rsidP="00C80B00" w:rsidR="00C80B00" w:rsidRPr="00D2675C">
      <w:pPr>
        <w:tabs>
          <w:tab w:pos="567" w:val="left"/>
          <w:tab w:pos="8505" w:val="left"/>
        </w:tabs>
        <w:jc w:val="both"/>
        <w:rPr>
          <w:bCs/>
        </w:rPr>
      </w:pPr>
      <w:r>
        <w:rPr>
          <w:bCs/>
        </w:rPr>
        <w:t>14</w:t>
      </w:r>
      <w:r w:rsidR="00C80B00">
        <w:rPr>
          <w:bCs/>
        </w:rPr>
        <w:t xml:space="preserve">. </w:t>
      </w:r>
      <w:r w:rsidR="00C80B00" w:rsidRPr="00D2675C">
        <w:rPr>
          <w:bCs/>
        </w:rPr>
        <w:t xml:space="preserve">Dražba se može obaviti ako na istoj sudjeluje i samo jedan ponuditelj. </w:t>
      </w:r>
    </w:p>
    <w:p w:rsidRDefault="0017425F" w:rsidP="00C80B00" w:rsidR="00C80B00" w:rsidRPr="00D2675C">
      <w:pPr>
        <w:tabs>
          <w:tab w:pos="567" w:val="left"/>
          <w:tab w:pos="8505" w:val="left"/>
        </w:tabs>
        <w:jc w:val="both"/>
        <w:rPr>
          <w:bCs/>
        </w:rPr>
      </w:pPr>
      <w:r>
        <w:rPr>
          <w:bCs/>
        </w:rPr>
        <w:t>15</w:t>
      </w:r>
      <w:r w:rsidR="00C80B00">
        <w:rPr>
          <w:bCs/>
        </w:rPr>
        <w:t xml:space="preserve">. </w:t>
      </w:r>
      <w:r w:rsidR="00C80B00" w:rsidRPr="00D2675C">
        <w:rPr>
          <w:bCs/>
        </w:rPr>
        <w:t xml:space="preserve">Sve prethodne obavijesti kao i dogovor u vezi pregleda imovine (stvari) koje se prodaju po ovom </w:t>
      </w:r>
      <w:r w:rsidR="00C80B00">
        <w:rPr>
          <w:bCs/>
        </w:rPr>
        <w:t>zaključku</w:t>
      </w:r>
      <w:r w:rsidR="00C80B00" w:rsidRPr="00D2675C">
        <w:rPr>
          <w:bCs/>
        </w:rPr>
        <w:t xml:space="preserve"> i koje kupci žele kupiti, mogu se dobiti u radnom vremenu od </w:t>
      </w:r>
      <w:r w:rsidR="00F40ECF">
        <w:rPr>
          <w:bCs/>
        </w:rPr>
        <w:t>08:00</w:t>
      </w:r>
      <w:r w:rsidR="00C80B00" w:rsidRPr="00D2675C">
        <w:rPr>
          <w:bCs/>
        </w:rPr>
        <w:t xml:space="preserve"> do </w:t>
      </w:r>
      <w:r w:rsidR="00F40ECF">
        <w:rPr>
          <w:bCs/>
        </w:rPr>
        <w:t>16:00</w:t>
      </w:r>
      <w:r w:rsidR="00C80B00">
        <w:rPr>
          <w:bCs/>
        </w:rPr>
        <w:t xml:space="preserve"> na broj</w:t>
      </w:r>
      <w:r w:rsidR="00C80B00" w:rsidRPr="00D2675C">
        <w:rPr>
          <w:bCs/>
        </w:rPr>
        <w:t xml:space="preserve"> stečajne upraviteljice </w:t>
      </w:r>
      <w:r w:rsidR="00C80B00">
        <w:rPr>
          <w:bCs/>
        </w:rPr>
        <w:t xml:space="preserve">Dunje Krstulović </w:t>
      </w:r>
      <w:r w:rsidR="00C80B00" w:rsidRPr="003A219A">
        <w:t>091/5888-133</w:t>
      </w:r>
      <w:r w:rsidR="00C80B00" w:rsidRPr="00D2675C">
        <w:rPr>
          <w:bCs/>
        </w:rPr>
        <w:t xml:space="preserve"> i na internetski</w:t>
      </w:r>
      <w:r w:rsidR="00F40ECF">
        <w:rPr>
          <w:bCs/>
        </w:rPr>
        <w:t>m</w:t>
      </w:r>
      <w:r w:rsidR="00C80B00" w:rsidRPr="00D2675C">
        <w:rPr>
          <w:bCs/>
        </w:rPr>
        <w:t xml:space="preserve"> </w:t>
      </w:r>
      <w:r w:rsidR="00C80B00" w:rsidRPr="00D2675C">
        <w:rPr>
          <w:bCs/>
        </w:rPr>
        <w:lastRenderedPageBreak/>
        <w:t>stranicama VTS</w:t>
      </w:r>
      <w:r w:rsidR="00C80B00">
        <w:rPr>
          <w:bCs/>
        </w:rPr>
        <w:t xml:space="preserve"> </w:t>
      </w:r>
      <w:r w:rsidR="00C80B00" w:rsidRPr="00D2675C">
        <w:rPr>
          <w:bCs/>
        </w:rPr>
        <w:t xml:space="preserve">(www.sudačka–mreza.hr/stecaj-ponude) i HGK (www.hgk.hr očevidnik nekretnina). </w:t>
      </w:r>
    </w:p>
    <w:p w:rsidRDefault="0017425F" w:rsidP="00F75997" w:rsidR="00AA05EC" w:rsidRPr="00F75997">
      <w:pPr>
        <w:tabs>
          <w:tab w:pos="567" w:val="left"/>
          <w:tab w:pos="8505" w:val="left"/>
        </w:tabs>
        <w:jc w:val="both"/>
      </w:pPr>
      <w:r>
        <w:rPr>
          <w:bCs/>
        </w:rPr>
        <w:t>16</w:t>
      </w:r>
      <w:r w:rsidR="00C80B00">
        <w:rPr>
          <w:bCs/>
        </w:rPr>
        <w:t xml:space="preserve">. </w:t>
      </w:r>
      <w:r w:rsidR="00C80B00" w:rsidRPr="00D2675C">
        <w:rPr>
          <w:bCs/>
        </w:rPr>
        <w:t xml:space="preserve">Ovaj </w:t>
      </w:r>
      <w:r w:rsidR="00C80B00">
        <w:rPr>
          <w:bCs/>
        </w:rPr>
        <w:t>zaključak</w:t>
      </w:r>
      <w:r w:rsidR="00C80B00" w:rsidRPr="00D2675C">
        <w:rPr>
          <w:bCs/>
        </w:rPr>
        <w:t xml:space="preserve"> će biti objavljen na e-oglasnoj ploči Trgovačkog suda u Splitu, kao i u dnevnom glasilu „Slobodna Dalmacija“ u skraćenom obliku, dok će potpuni tekst </w:t>
      </w:r>
      <w:r w:rsidR="00C80B00">
        <w:rPr>
          <w:bCs/>
        </w:rPr>
        <w:t>zaključka</w:t>
      </w:r>
      <w:r w:rsidR="00C80B00" w:rsidRPr="00D2675C">
        <w:rPr>
          <w:bCs/>
        </w:rPr>
        <w:t xml:space="preserve"> biti dostavljen Hrvatskoj gospodarskoj komori, te Visokom trgovačkom sudu RH u Zagrebu u ostavljenom roku.</w:t>
      </w:r>
    </w:p>
    <w:p w:rsidRDefault="007D5257" w:rsidP="007D5257" w:rsidR="003B5F12">
      <w:pPr>
        <w:tabs>
          <w:tab w:pos="1260" w:val="left"/>
        </w:tabs>
      </w:pPr>
      <w:r>
        <w:t xml:space="preserve">                                                                </w:t>
      </w:r>
      <w:r w:rsidR="00DA5B4C">
        <w:t>Obrazloženje</w:t>
      </w:r>
    </w:p>
    <w:p w:rsidRDefault="00DC0427" w:rsidP="00DC0427" w:rsidR="00DC0427"/>
    <w:p w:rsidRDefault="00346537" w:rsidP="00346537" w:rsidR="00346537">
      <w:pPr>
        <w:pStyle w:val="Tijeloteksta"/>
        <w:ind w:firstLine="720"/>
      </w:pPr>
      <w:r>
        <w:t>Rješenjem ovog suda br. VII-ST-285/03 od 28. kolovoza 2007. otvoren je stečajni postupak nad dužnikom trgovačkim društvom Parnas d.o.o. Makarska.</w:t>
      </w:r>
    </w:p>
    <w:p w:rsidRDefault="00346537" w:rsidP="00346537" w:rsidR="00346537">
      <w:pPr>
        <w:pStyle w:val="Tijeloteksta"/>
      </w:pPr>
    </w:p>
    <w:p w:rsidRDefault="00346537" w:rsidP="00346537" w:rsidR="00346537">
      <w:pPr>
        <w:pStyle w:val="Tijeloteksta"/>
        <w:tabs>
          <w:tab w:pos="426" w:val="left"/>
        </w:tabs>
      </w:pPr>
      <w:r>
        <w:tab/>
        <w:t xml:space="preserve">Istim rješenjem za stečajnu upraviteljicu imenovana je Dunja Krstulović, dipl. oec. iz Splita, Vinkovačka 41. </w:t>
      </w:r>
    </w:p>
    <w:p w:rsidRDefault="007B6657" w:rsidP="007B6657" w:rsidR="007B6657"/>
    <w:p w:rsidRDefault="00346537" w:rsidP="00346537" w:rsidR="00346537" w:rsidRPr="00172053">
      <w:pPr>
        <w:ind w:firstLine="708"/>
        <w:jc w:val="both"/>
      </w:pPr>
      <w:r>
        <w:t>Imenovana stečajna upraviteljica</w:t>
      </w:r>
      <w:r w:rsidRPr="00172053">
        <w:t xml:space="preserve"> je </w:t>
      </w:r>
      <w:r>
        <w:t>predložila</w:t>
      </w:r>
      <w:r w:rsidRPr="00172053">
        <w:t xml:space="preserve"> da se nekretnin</w:t>
      </w:r>
      <w:r>
        <w:t>a</w:t>
      </w:r>
      <w:r w:rsidRPr="00172053">
        <w:t xml:space="preserve">  pobliže označ</w:t>
      </w:r>
      <w:r>
        <w:t>e</w:t>
      </w:r>
      <w:r w:rsidRPr="00172053">
        <w:t>n</w:t>
      </w:r>
      <w:r>
        <w:t>a</w:t>
      </w:r>
      <w:r w:rsidRPr="00172053">
        <w:t xml:space="preserve"> u toč. </w:t>
      </w:r>
      <w:r w:rsidRPr="00844761">
        <w:t>I.</w:t>
      </w:r>
      <w:r>
        <w:rPr>
          <w:b/>
        </w:rPr>
        <w:t xml:space="preserve"> </w:t>
      </w:r>
      <w:r>
        <w:t xml:space="preserve">a) izreke ovog zaključka </w:t>
      </w:r>
      <w:r w:rsidRPr="00172053">
        <w:t>proda</w:t>
      </w:r>
      <w:r>
        <w:t>je</w:t>
      </w:r>
      <w:r w:rsidRPr="00172053">
        <w:t xml:space="preserve"> u stečajnom postupku uz odgovarajuću primjenu pravila o ovrsi na nekretninama.</w:t>
      </w:r>
    </w:p>
    <w:p w:rsidRDefault="000E47E2" w:rsidP="00346537" w:rsidR="000E47E2" w:rsidRPr="00172053">
      <w:pPr>
        <w:jc w:val="both"/>
      </w:pPr>
    </w:p>
    <w:p w:rsidRDefault="00144973" w:rsidP="00335D44" w:rsidR="007150EE" w:rsidRPr="001B7B62">
      <w:pPr>
        <w:pStyle w:val="Tijeloteksta-uvlaka2"/>
      </w:pPr>
      <w:r>
        <w:t>Rješenjem ovog suda</w:t>
      </w:r>
      <w:r w:rsidR="007B6657">
        <w:t xml:space="preserve"> posl.broj:</w:t>
      </w:r>
      <w:r w:rsidR="00335D44">
        <w:t xml:space="preserve"> 4</w:t>
      </w:r>
      <w:r w:rsidR="00346537">
        <w:t>.</w:t>
      </w:r>
      <w:r w:rsidR="00335D44">
        <w:t>S</w:t>
      </w:r>
      <w:r w:rsidR="00420E41">
        <w:t>t</w:t>
      </w:r>
      <w:r w:rsidR="00335D44">
        <w:t>-</w:t>
      </w:r>
      <w:r w:rsidR="00346537">
        <w:t>285/2003</w:t>
      </w:r>
      <w:r w:rsidR="00335D44">
        <w:t xml:space="preserve"> od </w:t>
      </w:r>
      <w:r w:rsidR="00346537">
        <w:t>27. srpnja 2016</w:t>
      </w:r>
      <w:r w:rsidR="00335D44">
        <w:t xml:space="preserve">., </w:t>
      </w:r>
      <w:r w:rsidR="009F7B34">
        <w:t xml:space="preserve">temeljem  odredbi čl. </w:t>
      </w:r>
      <w:r w:rsidR="008676D8">
        <w:t xml:space="preserve">158 i čl. </w:t>
      </w:r>
      <w:r w:rsidR="009F7B34">
        <w:t>164  Stečajnog zakona</w:t>
      </w:r>
      <w:r w:rsidR="00346537">
        <w:t xml:space="preserve"> </w:t>
      </w:r>
      <w:r w:rsidR="008676D8" w:rsidRPr="00F011E0">
        <w:rPr>
          <w:bCs/>
        </w:rPr>
        <w:t>(Narodne novine br. 44/96, 29/99, 129/00, 123/03, 82/06,116/10</w:t>
      </w:r>
      <w:r w:rsidR="008676D8">
        <w:rPr>
          <w:bCs/>
        </w:rPr>
        <w:t xml:space="preserve">, </w:t>
      </w:r>
      <w:r w:rsidR="008676D8" w:rsidRPr="00F011E0">
        <w:rPr>
          <w:bCs/>
        </w:rPr>
        <w:t>25/12</w:t>
      </w:r>
      <w:r w:rsidR="008676D8">
        <w:rPr>
          <w:bCs/>
        </w:rPr>
        <w:t xml:space="preserve"> i 133/12</w:t>
      </w:r>
      <w:r w:rsidR="00F75997">
        <w:rPr>
          <w:bCs/>
        </w:rPr>
        <w:t>, dalje SZ</w:t>
      </w:r>
      <w:r w:rsidR="008676D8" w:rsidRPr="00F011E0">
        <w:rPr>
          <w:bCs/>
        </w:rPr>
        <w:t>)</w:t>
      </w:r>
      <w:r w:rsidR="008676D8">
        <w:rPr>
          <w:bCs/>
        </w:rPr>
        <w:t xml:space="preserve">,  </w:t>
      </w:r>
      <w:r w:rsidR="00DA5B4C">
        <w:t xml:space="preserve">određena je prodaja </w:t>
      </w:r>
      <w:r w:rsidR="00AA05EC">
        <w:t xml:space="preserve">nekretnine </w:t>
      </w:r>
      <w:r w:rsidR="00DA5B4C">
        <w:t xml:space="preserve"> stečajnog  dužnika</w:t>
      </w:r>
      <w:r w:rsidR="00335D44">
        <w:t xml:space="preserve"> </w:t>
      </w:r>
      <w:r w:rsidR="00346537" w:rsidRPr="00353D84">
        <w:t xml:space="preserve">PARNAS d.o.o. ˝u stečaju˝, </w:t>
      </w:r>
      <w:r w:rsidR="00346537">
        <w:t>Molizanskih Hrvata 12</w:t>
      </w:r>
      <w:r w:rsidR="00346537" w:rsidRPr="000E4E58">
        <w:t xml:space="preserve">, </w:t>
      </w:r>
      <w:r w:rsidR="00346537" w:rsidRPr="00353D84">
        <w:t>Makarska</w:t>
      </w:r>
      <w:r w:rsidR="00346537" w:rsidRPr="0088022B">
        <w:t xml:space="preserve">, </w:t>
      </w:r>
      <w:r w:rsidR="00346537">
        <w:t xml:space="preserve">OIB: </w:t>
      </w:r>
      <w:r w:rsidR="00346537" w:rsidRPr="005F195D">
        <w:t>65264042985</w:t>
      </w:r>
      <w:r w:rsidR="00335D44">
        <w:t xml:space="preserve">, </w:t>
      </w:r>
      <w:r w:rsidR="007150EE">
        <w:t xml:space="preserve">označene </w:t>
      </w:r>
      <w:r w:rsidR="00BB6FB9">
        <w:t xml:space="preserve"> u toč. I. ovog zaključka, u stečajnom postupku uz odgovarajuću primjenu odredbi Ovršnog zakona. </w:t>
      </w:r>
    </w:p>
    <w:p w:rsidRDefault="007150EE" w:rsidP="00DA5B4C" w:rsidR="007150EE">
      <w:pPr>
        <w:jc w:val="both"/>
      </w:pPr>
    </w:p>
    <w:p w:rsidRDefault="00346537" w:rsidP="000E4E58" w:rsidR="000E4E58">
      <w:pPr>
        <w:jc w:val="both"/>
      </w:pPr>
      <w:r>
        <w:tab/>
        <w:t xml:space="preserve">Naprijed navedeno rješenje  o prodaji postalo je  pravomoćno pa je stoga,  sukladno odredbama čl. 97, čl. 98, čl. 99, čl. 100, čl. 101 </w:t>
      </w:r>
      <w:r w:rsidR="00F75997">
        <w:t>i čl. 149 st. 1  Ovršnog zakona</w:t>
      </w:r>
      <w:r>
        <w:t xml:space="preserve">  (Narodne novine broj 112/12)  u svezi s čl. 164.  i čl. 165.  </w:t>
      </w:r>
      <w:r w:rsidR="00F75997">
        <w:t>SZ</w:t>
      </w:r>
      <w:r>
        <w:t>, trebalo donijeti ovaj zaključak.</w:t>
      </w:r>
    </w:p>
    <w:p w:rsidRDefault="000E4E58" w:rsidP="00F75997" w:rsidR="000E4E58">
      <w:pPr>
        <w:jc w:val="center"/>
      </w:pPr>
    </w:p>
    <w:p w:rsidRDefault="000E4E58" w:rsidP="000E4E58" w:rsidR="000E4E58" w:rsidRPr="00E82A70">
      <w:pPr>
        <w:jc w:val="center"/>
      </w:pPr>
      <w:r>
        <w:t xml:space="preserve">U Splitu 8. siječnja 2018. </w:t>
      </w:r>
    </w:p>
    <w:p w:rsidRDefault="000E4E58" w:rsidP="00CC50C6" w:rsidR="000E4E58">
      <w:r>
        <w:tab/>
      </w:r>
      <w:r>
        <w:tab/>
      </w:r>
      <w:r>
        <w:tab/>
      </w:r>
      <w:r>
        <w:tab/>
      </w:r>
    </w:p>
    <w:tbl>
      <w:tblPr>
        <w:tblStyle w:val="Reetkatablice"/>
        <w:tblW w:type="dxa" w:w="430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02"/>
      </w:tblGrid>
      <w:tr w:rsidTr="00CC50C6" w:rsidR="000E4E58">
        <w:trPr>
          <w:trHeight w:val="298"/>
        </w:trPr>
        <w:tc>
          <w:tcPr>
            <w:tcW w:type="dxa" w:w="4302"/>
          </w:tcPr>
          <w:p w:rsidRDefault="000E4E58" w:rsidP="00DC4484" w:rsidR="000E4E58">
            <w:pPr>
              <w:jc w:val="center"/>
              <w:rPr>
                <w:bCs/>
              </w:rPr>
            </w:pPr>
            <w:r>
              <w:rPr>
                <w:bCs/>
              </w:rPr>
              <w:t>Sudac</w:t>
            </w:r>
          </w:p>
          <w:p w:rsidRDefault="000E4E58" w:rsidP="00DC4484" w:rsidR="000E4E58">
            <w:pPr>
              <w:jc w:val="center"/>
              <w:rPr>
                <w:bCs/>
              </w:rPr>
            </w:pPr>
          </w:p>
          <w:p w:rsidRDefault="000E4E58" w:rsidP="00DC4484" w:rsidR="000E4E58">
            <w:pPr>
              <w:jc w:val="center"/>
              <w:rPr>
                <w:bCs/>
              </w:rPr>
            </w:pPr>
          </w:p>
        </w:tc>
      </w:tr>
      <w:tr w:rsidTr="00CC50C6" w:rsidR="000E4E58">
        <w:trPr>
          <w:trHeight w:val="498"/>
        </w:trPr>
        <w:tc>
          <w:tcPr>
            <w:tcW w:type="dxa" w:w="4302"/>
          </w:tcPr>
          <w:p w:rsidRDefault="000E4E58" w:rsidP="000E4E58" w:rsidR="0053454B">
            <w:pPr>
              <w:jc w:val="center"/>
              <w:rPr>
                <w:bCs/>
              </w:rPr>
            </w:pPr>
            <w:r>
              <w:rPr>
                <w:bCs/>
              </w:rPr>
              <w:t>Katarina Mikulić</w:t>
            </w:r>
            <w:r w:rsidR="0053454B">
              <w:rPr>
                <w:bCs/>
              </w:rPr>
              <w:t>,v.r.</w:t>
            </w:r>
          </w:p>
          <w:p w:rsidRDefault="0053454B" w:rsidP="0071700F" w:rsidR="0053454B">
            <w:pPr>
              <w:pStyle w:val="Bezproreda"/>
              <w:jc w:val="right"/>
              <w:rPr>
                <w:rFonts w:hAnsi="Times New Roman" w:ascii="Times New Roman"/>
                <w:sz w:val="24"/>
                <w:szCs w:val="24"/>
              </w:rPr>
            </w:pPr>
            <w:r>
              <w:rPr>
                <w:bCs/>
              </w:rPr>
              <w:t xml:space="preserve">za </w:t>
            </w:r>
            <w:r>
              <w:rPr>
                <w:rFonts w:hAnsi="Times New Roman" w:ascii="Times New Roman"/>
                <w:sz w:val="24"/>
                <w:szCs w:val="24"/>
              </w:rPr>
              <w:t>točnost otpravka – ovlašteni službenik</w:t>
            </w:r>
          </w:p>
          <w:p w:rsidRDefault="0053454B" w:rsidP="0071700F" w:rsidR="0053454B"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0E4E58" w:rsidP="000E4E58" w:rsidR="000E4E58">
            <w:pPr>
              <w:jc w:val="center"/>
              <w:rPr>
                <w:bCs/>
              </w:rPr>
            </w:pPr>
            <w:r>
              <w:rPr>
                <w:bCs/>
              </w:rPr>
              <w:t xml:space="preserve"> </w:t>
            </w:r>
          </w:p>
        </w:tc>
      </w:tr>
    </w:tbl>
    <w:p w:rsidRDefault="000E4E58" w:rsidP="00F75997" w:rsidR="00DA5B4C">
      <w:pPr>
        <w:pStyle w:val="Tijeloteksta"/>
      </w:pPr>
      <w:r>
        <w:t>Pouka o pravnom lijeku</w:t>
      </w:r>
      <w:r w:rsidR="00DA5B4C">
        <w:t xml:space="preserve">: Protiv ovog zaključka  nije dopuštena žalba. </w:t>
      </w:r>
    </w:p>
    <w:p w:rsidRDefault="00F75997" w:rsidP="00F75997" w:rsidR="00F75997">
      <w:pPr>
        <w:pStyle w:val="Tijeloteksta"/>
      </w:pPr>
    </w:p>
    <w:p w:rsidRDefault="00346537" w:rsidP="00F75997" w:rsidR="00512B16">
      <w:pPr>
        <w:tabs>
          <w:tab w:pos="0" w:val="num"/>
        </w:tabs>
        <w:ind w:hanging="142" w:left="142"/>
        <w:jc w:val="both"/>
      </w:pPr>
      <w:r>
        <w:t xml:space="preserve"> </w:t>
      </w:r>
    </w:p>
    <w:sectPr w:rsidSect="00F51D97" w:rsidR="00512B16">
      <w:headerReference w:type="even" r:id="rId11"/>
      <w:headerReference w:type="default"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5A9" w:rsidR="007215A9">
      <w:r>
        <w:separator/>
      </w:r>
    </w:p>
  </w:endnote>
  <w:endnote w:id="0" w:type="continuationSeparator">
    <w:p w:rsidRDefault="007215A9" w:rsidR="007215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237C" w:rsidR="0084237C">
    <w:pPr>
      <w:pStyle w:val="Podnoje"/>
      <w:jc w:val="center"/>
    </w:pPr>
  </w:p>
  <w:p w:rsidRDefault="0084237C" w:rsidR="0084237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5A9" w:rsidR="007215A9">
      <w:r>
        <w:separator/>
      </w:r>
    </w:p>
  </w:footnote>
  <w:footnote w:id="0" w:type="continuationSeparator">
    <w:p w:rsidRDefault="007215A9" w:rsidR="007215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P="00550626" w:rsidR="005267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26707" w:rsidP="00BA0241" w:rsidR="0052670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448051"/>
      <w:docPartObj>
        <w:docPartGallery w:val="Page Numbers (Top of Page)"/>
        <w:docPartUnique/>
      </w:docPartObj>
    </w:sdtPr>
    <w:sdtEndPr/>
    <w:sdtContent>
      <w:p w:rsidRDefault="000E4E58" w:rsidP="000E4E58" w:rsidR="000E4E58">
        <w:pPr>
          <w:pStyle w:val="Zaglavlje"/>
          <w:ind w:firstLine="4248"/>
          <w:jc w:val="center"/>
        </w:pPr>
        <w:r>
          <w:fldChar w:fldCharType="begin"/>
        </w:r>
        <w:r>
          <w:instrText>PAGE   \* MERGEFORMAT</w:instrText>
        </w:r>
        <w:r>
          <w:fldChar w:fldCharType="separate"/>
        </w:r>
        <w:r w:rsidR="00CC00A3">
          <w:rPr>
            <w:noProof/>
          </w:rPr>
          <w:t>3</w:t>
        </w:r>
        <w:r>
          <w:fldChar w:fldCharType="end"/>
        </w:r>
        <w:r>
          <w:t xml:space="preserve"> </w:t>
        </w:r>
        <w:r>
          <w:tab/>
        </w:r>
        <w:r>
          <w:tab/>
          <w:t>Poslovni broj: 4.St-285/2003-38</w:t>
        </w:r>
      </w:p>
    </w:sdtContent>
  </w:sdt>
  <w:p w:rsidRDefault="00526707" w:rsidP="000E4E58" w:rsidR="0052670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E87640"/>
    <w:multiLevelType w:val="hybridMultilevel"/>
    <w:tmpl w:val="06485DFE"/>
    <w:lvl w:tplc="B1B6370A"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6116411"/>
    <w:multiLevelType w:val="hybridMultilevel"/>
    <w:tmpl w:val="380CAB88"/>
    <w:lvl w:tplc="9C08627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5099359C"/>
    <w:multiLevelType w:val="hybridMultilevel"/>
    <w:tmpl w:val="B142BAEC"/>
    <w:lvl w:tplc="0270BB1C" w:ilvl="0">
      <w:start w:val="1"/>
      <w:numFmt w:val="lowerLetter"/>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4">
    <w:nsid w:val="5C381AF8"/>
    <w:multiLevelType w:val="hybridMultilevel"/>
    <w:tmpl w:val="7D3603A6"/>
    <w:lvl w:tplc="BA18D3A2" w:ilvl="0">
      <w:start w:val="1"/>
      <w:numFmt w:val="decimal"/>
      <w:lvlText w:val="%1."/>
      <w:lvlJc w:val="left"/>
      <w:pPr>
        <w:ind w:hanging="360" w:left="1637"/>
      </w:pPr>
      <w:rPr>
        <w:rFonts w:hint="default"/>
      </w:rPr>
    </w:lvl>
    <w:lvl w:tentative="true" w:tplc="041A0019" w:ilvl="1">
      <w:start w:val="1"/>
      <w:numFmt w:val="lowerLetter"/>
      <w:lvlText w:val="%2."/>
      <w:lvlJc w:val="left"/>
      <w:pPr>
        <w:ind w:hanging="360" w:left="2357"/>
      </w:pPr>
    </w:lvl>
    <w:lvl w:tentative="true" w:tplc="041A001B" w:ilvl="2">
      <w:start w:val="1"/>
      <w:numFmt w:val="lowerRoman"/>
      <w:lvlText w:val="%3."/>
      <w:lvlJc w:val="right"/>
      <w:pPr>
        <w:ind w:hanging="180" w:left="3077"/>
      </w:pPr>
    </w:lvl>
    <w:lvl w:tentative="true" w:tplc="041A000F" w:ilvl="3">
      <w:start w:val="1"/>
      <w:numFmt w:val="decimal"/>
      <w:lvlText w:val="%4."/>
      <w:lvlJc w:val="left"/>
      <w:pPr>
        <w:ind w:hanging="360" w:left="3797"/>
      </w:pPr>
    </w:lvl>
    <w:lvl w:tentative="true" w:tplc="041A0019" w:ilvl="4">
      <w:start w:val="1"/>
      <w:numFmt w:val="lowerLetter"/>
      <w:lvlText w:val="%5."/>
      <w:lvlJc w:val="left"/>
      <w:pPr>
        <w:ind w:hanging="360" w:left="4517"/>
      </w:pPr>
    </w:lvl>
    <w:lvl w:tentative="true" w:tplc="041A001B" w:ilvl="5">
      <w:start w:val="1"/>
      <w:numFmt w:val="lowerRoman"/>
      <w:lvlText w:val="%6."/>
      <w:lvlJc w:val="right"/>
      <w:pPr>
        <w:ind w:hanging="180" w:left="5237"/>
      </w:pPr>
    </w:lvl>
    <w:lvl w:tentative="true" w:tplc="041A000F" w:ilvl="6">
      <w:start w:val="1"/>
      <w:numFmt w:val="decimal"/>
      <w:lvlText w:val="%7."/>
      <w:lvlJc w:val="left"/>
      <w:pPr>
        <w:ind w:hanging="360" w:left="5957"/>
      </w:pPr>
    </w:lvl>
    <w:lvl w:tentative="true" w:tplc="041A0019" w:ilvl="7">
      <w:start w:val="1"/>
      <w:numFmt w:val="lowerLetter"/>
      <w:lvlText w:val="%8."/>
      <w:lvlJc w:val="left"/>
      <w:pPr>
        <w:ind w:hanging="360" w:left="6677"/>
      </w:pPr>
    </w:lvl>
    <w:lvl w:tentative="true" w:tplc="041A001B" w:ilvl="8">
      <w:start w:val="1"/>
      <w:numFmt w:val="lowerRoman"/>
      <w:lvlText w:val="%9."/>
      <w:lvlJc w:val="right"/>
      <w:pPr>
        <w:ind w:hanging="180" w:left="7397"/>
      </w:pPr>
    </w:lvl>
  </w:abstractNum>
  <w:num w:numId="1">
    <w:abstractNumId w:val="1"/>
  </w:num>
  <w:num w:numId="2">
    <w:abstractNumId w:val="2"/>
  </w:num>
  <w:num w:numId="3">
    <w:abstractNumId w:val="3"/>
  </w:num>
  <w:num w:numId="4">
    <w:abstractNumId w:val="0"/>
  </w:num>
  <w:num w:numId="5">
    <w:abstractNumId w:val="4"/>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0BB7"/>
    <w:rsid w:val="000074B5"/>
    <w:rsid w:val="0001236C"/>
    <w:rsid w:val="000145CE"/>
    <w:rsid w:val="0001652C"/>
    <w:rsid w:val="00020075"/>
    <w:rsid w:val="000217A1"/>
    <w:rsid w:val="00035D9D"/>
    <w:rsid w:val="000364C6"/>
    <w:rsid w:val="00041531"/>
    <w:rsid w:val="00042B01"/>
    <w:rsid w:val="0004471A"/>
    <w:rsid w:val="00050DD5"/>
    <w:rsid w:val="0005269B"/>
    <w:rsid w:val="00056A95"/>
    <w:rsid w:val="00061E72"/>
    <w:rsid w:val="00061ED8"/>
    <w:rsid w:val="00062664"/>
    <w:rsid w:val="000651E0"/>
    <w:rsid w:val="00071831"/>
    <w:rsid w:val="0007187A"/>
    <w:rsid w:val="000747C1"/>
    <w:rsid w:val="000805E9"/>
    <w:rsid w:val="00092165"/>
    <w:rsid w:val="000935BA"/>
    <w:rsid w:val="000A2361"/>
    <w:rsid w:val="000A39EC"/>
    <w:rsid w:val="000A67E1"/>
    <w:rsid w:val="000B4C3D"/>
    <w:rsid w:val="000B4EA9"/>
    <w:rsid w:val="000C1BE8"/>
    <w:rsid w:val="000C5C4C"/>
    <w:rsid w:val="000C66CC"/>
    <w:rsid w:val="000D2299"/>
    <w:rsid w:val="000D3719"/>
    <w:rsid w:val="000D37ED"/>
    <w:rsid w:val="000D6131"/>
    <w:rsid w:val="000E2773"/>
    <w:rsid w:val="000E47E2"/>
    <w:rsid w:val="000E4DF6"/>
    <w:rsid w:val="000E4E58"/>
    <w:rsid w:val="000E5663"/>
    <w:rsid w:val="000E5675"/>
    <w:rsid w:val="000F0349"/>
    <w:rsid w:val="000F31E5"/>
    <w:rsid w:val="00101A4D"/>
    <w:rsid w:val="0010677E"/>
    <w:rsid w:val="00110A56"/>
    <w:rsid w:val="00112532"/>
    <w:rsid w:val="0012248D"/>
    <w:rsid w:val="0012344C"/>
    <w:rsid w:val="00124432"/>
    <w:rsid w:val="00124D59"/>
    <w:rsid w:val="00134A68"/>
    <w:rsid w:val="00142BEC"/>
    <w:rsid w:val="00144973"/>
    <w:rsid w:val="001466BE"/>
    <w:rsid w:val="00155BD5"/>
    <w:rsid w:val="0016151C"/>
    <w:rsid w:val="00163351"/>
    <w:rsid w:val="001661F7"/>
    <w:rsid w:val="00166C8A"/>
    <w:rsid w:val="0017425F"/>
    <w:rsid w:val="00181128"/>
    <w:rsid w:val="001815A1"/>
    <w:rsid w:val="00181D7B"/>
    <w:rsid w:val="00183C14"/>
    <w:rsid w:val="00185599"/>
    <w:rsid w:val="00187CD8"/>
    <w:rsid w:val="001938F9"/>
    <w:rsid w:val="001A1504"/>
    <w:rsid w:val="001A1CF7"/>
    <w:rsid w:val="001A2A74"/>
    <w:rsid w:val="001A2B23"/>
    <w:rsid w:val="001A63FB"/>
    <w:rsid w:val="001B1BC8"/>
    <w:rsid w:val="001B20DA"/>
    <w:rsid w:val="001C193C"/>
    <w:rsid w:val="001C1DA0"/>
    <w:rsid w:val="001C6F80"/>
    <w:rsid w:val="001D124A"/>
    <w:rsid w:val="001D4D49"/>
    <w:rsid w:val="001D77E8"/>
    <w:rsid w:val="001D7B89"/>
    <w:rsid w:val="001E61FB"/>
    <w:rsid w:val="001F0012"/>
    <w:rsid w:val="001F458E"/>
    <w:rsid w:val="001F7364"/>
    <w:rsid w:val="002019FA"/>
    <w:rsid w:val="00206478"/>
    <w:rsid w:val="00206A9C"/>
    <w:rsid w:val="00206F14"/>
    <w:rsid w:val="0021568E"/>
    <w:rsid w:val="00216688"/>
    <w:rsid w:val="002169B6"/>
    <w:rsid w:val="00216E5C"/>
    <w:rsid w:val="00221273"/>
    <w:rsid w:val="0022640A"/>
    <w:rsid w:val="0022666C"/>
    <w:rsid w:val="00231D6D"/>
    <w:rsid w:val="00233C83"/>
    <w:rsid w:val="00244A35"/>
    <w:rsid w:val="002457A1"/>
    <w:rsid w:val="00246870"/>
    <w:rsid w:val="00246C53"/>
    <w:rsid w:val="00247924"/>
    <w:rsid w:val="002520AE"/>
    <w:rsid w:val="002565B4"/>
    <w:rsid w:val="00257D3C"/>
    <w:rsid w:val="0026465C"/>
    <w:rsid w:val="00264D8B"/>
    <w:rsid w:val="00266C45"/>
    <w:rsid w:val="00267286"/>
    <w:rsid w:val="00267FAB"/>
    <w:rsid w:val="002736EB"/>
    <w:rsid w:val="00275290"/>
    <w:rsid w:val="002756B8"/>
    <w:rsid w:val="00276C5A"/>
    <w:rsid w:val="00280ED4"/>
    <w:rsid w:val="0028280D"/>
    <w:rsid w:val="002924D1"/>
    <w:rsid w:val="00292CC1"/>
    <w:rsid w:val="002A11F8"/>
    <w:rsid w:val="002A1312"/>
    <w:rsid w:val="002A76C4"/>
    <w:rsid w:val="002B16B7"/>
    <w:rsid w:val="002B2895"/>
    <w:rsid w:val="002B3D28"/>
    <w:rsid w:val="002B5452"/>
    <w:rsid w:val="002C02B2"/>
    <w:rsid w:val="002C6C33"/>
    <w:rsid w:val="002C6EF5"/>
    <w:rsid w:val="002C7585"/>
    <w:rsid w:val="002E427A"/>
    <w:rsid w:val="002E71FF"/>
    <w:rsid w:val="002F4108"/>
    <w:rsid w:val="002F4D39"/>
    <w:rsid w:val="00303417"/>
    <w:rsid w:val="00317C0B"/>
    <w:rsid w:val="0032095B"/>
    <w:rsid w:val="00323BCC"/>
    <w:rsid w:val="003278BF"/>
    <w:rsid w:val="003279EF"/>
    <w:rsid w:val="00327C7E"/>
    <w:rsid w:val="00335D44"/>
    <w:rsid w:val="00340747"/>
    <w:rsid w:val="00343680"/>
    <w:rsid w:val="0034410A"/>
    <w:rsid w:val="00344989"/>
    <w:rsid w:val="00346537"/>
    <w:rsid w:val="00346CCA"/>
    <w:rsid w:val="00347B22"/>
    <w:rsid w:val="003512D9"/>
    <w:rsid w:val="00352358"/>
    <w:rsid w:val="00356DBC"/>
    <w:rsid w:val="00357791"/>
    <w:rsid w:val="00360047"/>
    <w:rsid w:val="003660DC"/>
    <w:rsid w:val="00375117"/>
    <w:rsid w:val="003757E6"/>
    <w:rsid w:val="00375AFB"/>
    <w:rsid w:val="003847C0"/>
    <w:rsid w:val="00386897"/>
    <w:rsid w:val="00390D1D"/>
    <w:rsid w:val="003A1B32"/>
    <w:rsid w:val="003A3B6A"/>
    <w:rsid w:val="003A4308"/>
    <w:rsid w:val="003A5465"/>
    <w:rsid w:val="003B1402"/>
    <w:rsid w:val="003B199C"/>
    <w:rsid w:val="003B1C4D"/>
    <w:rsid w:val="003B45EC"/>
    <w:rsid w:val="003B5F12"/>
    <w:rsid w:val="003C42EA"/>
    <w:rsid w:val="003D4251"/>
    <w:rsid w:val="003E0CBC"/>
    <w:rsid w:val="003E3538"/>
    <w:rsid w:val="003E5A6D"/>
    <w:rsid w:val="003F6066"/>
    <w:rsid w:val="003F6F0F"/>
    <w:rsid w:val="00400B54"/>
    <w:rsid w:val="004023F8"/>
    <w:rsid w:val="0040553E"/>
    <w:rsid w:val="00411B28"/>
    <w:rsid w:val="004157F0"/>
    <w:rsid w:val="00420E41"/>
    <w:rsid w:val="00421081"/>
    <w:rsid w:val="004219A9"/>
    <w:rsid w:val="00422142"/>
    <w:rsid w:val="00422DE5"/>
    <w:rsid w:val="0042319A"/>
    <w:rsid w:val="00433BE9"/>
    <w:rsid w:val="0043562D"/>
    <w:rsid w:val="00437996"/>
    <w:rsid w:val="004414C4"/>
    <w:rsid w:val="004479C7"/>
    <w:rsid w:val="00450A0A"/>
    <w:rsid w:val="00454D28"/>
    <w:rsid w:val="00455C16"/>
    <w:rsid w:val="004655AA"/>
    <w:rsid w:val="00471DDE"/>
    <w:rsid w:val="00477C67"/>
    <w:rsid w:val="00483E3D"/>
    <w:rsid w:val="0049026D"/>
    <w:rsid w:val="00494850"/>
    <w:rsid w:val="00495393"/>
    <w:rsid w:val="00495B98"/>
    <w:rsid w:val="00496268"/>
    <w:rsid w:val="004A0ED5"/>
    <w:rsid w:val="004B31A2"/>
    <w:rsid w:val="004B477A"/>
    <w:rsid w:val="004C0CC5"/>
    <w:rsid w:val="004C5848"/>
    <w:rsid w:val="004C60F7"/>
    <w:rsid w:val="004C6157"/>
    <w:rsid w:val="004D00D1"/>
    <w:rsid w:val="004D326D"/>
    <w:rsid w:val="004D3656"/>
    <w:rsid w:val="004D63CA"/>
    <w:rsid w:val="004D72A8"/>
    <w:rsid w:val="004E34EF"/>
    <w:rsid w:val="004E4074"/>
    <w:rsid w:val="004E4375"/>
    <w:rsid w:val="004E7B7D"/>
    <w:rsid w:val="004F449D"/>
    <w:rsid w:val="004F7732"/>
    <w:rsid w:val="00502750"/>
    <w:rsid w:val="005048CC"/>
    <w:rsid w:val="005077F4"/>
    <w:rsid w:val="00510605"/>
    <w:rsid w:val="00512B16"/>
    <w:rsid w:val="005137F3"/>
    <w:rsid w:val="005153E1"/>
    <w:rsid w:val="005161C7"/>
    <w:rsid w:val="005170D4"/>
    <w:rsid w:val="0052123C"/>
    <w:rsid w:val="00526707"/>
    <w:rsid w:val="00527708"/>
    <w:rsid w:val="0052790E"/>
    <w:rsid w:val="00532C2B"/>
    <w:rsid w:val="005337B6"/>
    <w:rsid w:val="0053454B"/>
    <w:rsid w:val="00537EE8"/>
    <w:rsid w:val="00542B14"/>
    <w:rsid w:val="00542E19"/>
    <w:rsid w:val="005466D2"/>
    <w:rsid w:val="00550626"/>
    <w:rsid w:val="00554B61"/>
    <w:rsid w:val="005576BE"/>
    <w:rsid w:val="005634F4"/>
    <w:rsid w:val="00566BE0"/>
    <w:rsid w:val="005676C8"/>
    <w:rsid w:val="0057085D"/>
    <w:rsid w:val="005730AE"/>
    <w:rsid w:val="005758EB"/>
    <w:rsid w:val="00581288"/>
    <w:rsid w:val="005818EB"/>
    <w:rsid w:val="00581B4C"/>
    <w:rsid w:val="00581C8D"/>
    <w:rsid w:val="00583C64"/>
    <w:rsid w:val="00583C89"/>
    <w:rsid w:val="00583F54"/>
    <w:rsid w:val="00593180"/>
    <w:rsid w:val="00595419"/>
    <w:rsid w:val="00596537"/>
    <w:rsid w:val="005970EB"/>
    <w:rsid w:val="005B442B"/>
    <w:rsid w:val="005C15C5"/>
    <w:rsid w:val="005C371F"/>
    <w:rsid w:val="005C4E7B"/>
    <w:rsid w:val="005C67CC"/>
    <w:rsid w:val="005D075A"/>
    <w:rsid w:val="005D2C67"/>
    <w:rsid w:val="005E35C5"/>
    <w:rsid w:val="005E6E00"/>
    <w:rsid w:val="005F04AB"/>
    <w:rsid w:val="005F1FC5"/>
    <w:rsid w:val="005F3647"/>
    <w:rsid w:val="005F4EF6"/>
    <w:rsid w:val="005F5511"/>
    <w:rsid w:val="005F7605"/>
    <w:rsid w:val="00612705"/>
    <w:rsid w:val="00612FEE"/>
    <w:rsid w:val="00621385"/>
    <w:rsid w:val="00621457"/>
    <w:rsid w:val="00626E78"/>
    <w:rsid w:val="00627F7F"/>
    <w:rsid w:val="0063203C"/>
    <w:rsid w:val="00633C34"/>
    <w:rsid w:val="006348FD"/>
    <w:rsid w:val="006366A6"/>
    <w:rsid w:val="00636731"/>
    <w:rsid w:val="0063682B"/>
    <w:rsid w:val="00640A72"/>
    <w:rsid w:val="00640ADB"/>
    <w:rsid w:val="00640C90"/>
    <w:rsid w:val="006426AA"/>
    <w:rsid w:val="00643B37"/>
    <w:rsid w:val="00643E76"/>
    <w:rsid w:val="00645B3B"/>
    <w:rsid w:val="00645E7D"/>
    <w:rsid w:val="00646E48"/>
    <w:rsid w:val="00650793"/>
    <w:rsid w:val="006523C2"/>
    <w:rsid w:val="00653AC0"/>
    <w:rsid w:val="006543A4"/>
    <w:rsid w:val="006546A8"/>
    <w:rsid w:val="00654DE5"/>
    <w:rsid w:val="00662CDC"/>
    <w:rsid w:val="0066364A"/>
    <w:rsid w:val="00673956"/>
    <w:rsid w:val="00682A9C"/>
    <w:rsid w:val="00685011"/>
    <w:rsid w:val="006858CE"/>
    <w:rsid w:val="0069051A"/>
    <w:rsid w:val="00693CB9"/>
    <w:rsid w:val="006974C8"/>
    <w:rsid w:val="00697F01"/>
    <w:rsid w:val="006A6979"/>
    <w:rsid w:val="006A71A0"/>
    <w:rsid w:val="006B306E"/>
    <w:rsid w:val="006B48B4"/>
    <w:rsid w:val="006B4DA0"/>
    <w:rsid w:val="006B66F5"/>
    <w:rsid w:val="006C16D5"/>
    <w:rsid w:val="006C18B9"/>
    <w:rsid w:val="006C306E"/>
    <w:rsid w:val="006C767F"/>
    <w:rsid w:val="006D0297"/>
    <w:rsid w:val="006D48AE"/>
    <w:rsid w:val="006D69CA"/>
    <w:rsid w:val="006E2CC4"/>
    <w:rsid w:val="006E4776"/>
    <w:rsid w:val="006E4B0E"/>
    <w:rsid w:val="006E7D18"/>
    <w:rsid w:val="006F27DD"/>
    <w:rsid w:val="00700AE5"/>
    <w:rsid w:val="0070405C"/>
    <w:rsid w:val="00705114"/>
    <w:rsid w:val="00707C86"/>
    <w:rsid w:val="0071091F"/>
    <w:rsid w:val="007150EE"/>
    <w:rsid w:val="0071674F"/>
    <w:rsid w:val="007167DA"/>
    <w:rsid w:val="00717FE0"/>
    <w:rsid w:val="007215A9"/>
    <w:rsid w:val="00724EF7"/>
    <w:rsid w:val="007323E1"/>
    <w:rsid w:val="00734FE0"/>
    <w:rsid w:val="00735E75"/>
    <w:rsid w:val="00740298"/>
    <w:rsid w:val="00741451"/>
    <w:rsid w:val="007420D5"/>
    <w:rsid w:val="0074284D"/>
    <w:rsid w:val="00746BA0"/>
    <w:rsid w:val="00754EDE"/>
    <w:rsid w:val="00755E91"/>
    <w:rsid w:val="00762027"/>
    <w:rsid w:val="00765E21"/>
    <w:rsid w:val="0077245D"/>
    <w:rsid w:val="00774016"/>
    <w:rsid w:val="007858A3"/>
    <w:rsid w:val="00786E5F"/>
    <w:rsid w:val="00797644"/>
    <w:rsid w:val="007A0D6C"/>
    <w:rsid w:val="007A14EF"/>
    <w:rsid w:val="007A20D9"/>
    <w:rsid w:val="007A4A31"/>
    <w:rsid w:val="007B6657"/>
    <w:rsid w:val="007C22E0"/>
    <w:rsid w:val="007C404E"/>
    <w:rsid w:val="007C5A69"/>
    <w:rsid w:val="007C647B"/>
    <w:rsid w:val="007C7B07"/>
    <w:rsid w:val="007D4E00"/>
    <w:rsid w:val="007D5257"/>
    <w:rsid w:val="007D5427"/>
    <w:rsid w:val="007E188E"/>
    <w:rsid w:val="007E34FC"/>
    <w:rsid w:val="007E7135"/>
    <w:rsid w:val="007E743A"/>
    <w:rsid w:val="007E7461"/>
    <w:rsid w:val="007E7608"/>
    <w:rsid w:val="007F3E26"/>
    <w:rsid w:val="007F4910"/>
    <w:rsid w:val="00801512"/>
    <w:rsid w:val="008120C5"/>
    <w:rsid w:val="00812F68"/>
    <w:rsid w:val="00812F6C"/>
    <w:rsid w:val="00826419"/>
    <w:rsid w:val="008325FF"/>
    <w:rsid w:val="00841C4F"/>
    <w:rsid w:val="0084237C"/>
    <w:rsid w:val="00850555"/>
    <w:rsid w:val="00851795"/>
    <w:rsid w:val="00855A82"/>
    <w:rsid w:val="00855C74"/>
    <w:rsid w:val="00857475"/>
    <w:rsid w:val="00861A0F"/>
    <w:rsid w:val="00863FBE"/>
    <w:rsid w:val="0086517F"/>
    <w:rsid w:val="008676D8"/>
    <w:rsid w:val="00874C34"/>
    <w:rsid w:val="00885CCD"/>
    <w:rsid w:val="00892849"/>
    <w:rsid w:val="008A0ECF"/>
    <w:rsid w:val="008A48C3"/>
    <w:rsid w:val="008B622C"/>
    <w:rsid w:val="008B69E5"/>
    <w:rsid w:val="008B7EFD"/>
    <w:rsid w:val="008C6290"/>
    <w:rsid w:val="008D5D98"/>
    <w:rsid w:val="008E0F57"/>
    <w:rsid w:val="008E39B8"/>
    <w:rsid w:val="008E7869"/>
    <w:rsid w:val="008E7E76"/>
    <w:rsid w:val="00906528"/>
    <w:rsid w:val="009116DC"/>
    <w:rsid w:val="00912015"/>
    <w:rsid w:val="0091714B"/>
    <w:rsid w:val="00917882"/>
    <w:rsid w:val="009178B7"/>
    <w:rsid w:val="009233F3"/>
    <w:rsid w:val="00936D54"/>
    <w:rsid w:val="00940007"/>
    <w:rsid w:val="0094025A"/>
    <w:rsid w:val="0094554D"/>
    <w:rsid w:val="00946D81"/>
    <w:rsid w:val="00952EFA"/>
    <w:rsid w:val="0097122F"/>
    <w:rsid w:val="00980A84"/>
    <w:rsid w:val="00985179"/>
    <w:rsid w:val="00995538"/>
    <w:rsid w:val="00995656"/>
    <w:rsid w:val="00995E42"/>
    <w:rsid w:val="009A1626"/>
    <w:rsid w:val="009A182B"/>
    <w:rsid w:val="009A4A90"/>
    <w:rsid w:val="009B208F"/>
    <w:rsid w:val="009B2D25"/>
    <w:rsid w:val="009B7962"/>
    <w:rsid w:val="009C3CF2"/>
    <w:rsid w:val="009C3E32"/>
    <w:rsid w:val="009C5BDF"/>
    <w:rsid w:val="009C605B"/>
    <w:rsid w:val="009E1BBC"/>
    <w:rsid w:val="009E59A9"/>
    <w:rsid w:val="009F3199"/>
    <w:rsid w:val="009F3AFB"/>
    <w:rsid w:val="009F48E6"/>
    <w:rsid w:val="009F7B34"/>
    <w:rsid w:val="00A02DDA"/>
    <w:rsid w:val="00A03562"/>
    <w:rsid w:val="00A058D7"/>
    <w:rsid w:val="00A0599D"/>
    <w:rsid w:val="00A16273"/>
    <w:rsid w:val="00A23922"/>
    <w:rsid w:val="00A316F0"/>
    <w:rsid w:val="00A34F66"/>
    <w:rsid w:val="00A35501"/>
    <w:rsid w:val="00A37011"/>
    <w:rsid w:val="00A444FC"/>
    <w:rsid w:val="00A47BAA"/>
    <w:rsid w:val="00A53AEE"/>
    <w:rsid w:val="00A627DB"/>
    <w:rsid w:val="00A6329E"/>
    <w:rsid w:val="00A67087"/>
    <w:rsid w:val="00A70581"/>
    <w:rsid w:val="00A71BF1"/>
    <w:rsid w:val="00A721C7"/>
    <w:rsid w:val="00A8359F"/>
    <w:rsid w:val="00A87AD9"/>
    <w:rsid w:val="00A90C74"/>
    <w:rsid w:val="00A94FD6"/>
    <w:rsid w:val="00A954B8"/>
    <w:rsid w:val="00A9579F"/>
    <w:rsid w:val="00A96EAA"/>
    <w:rsid w:val="00AA05EC"/>
    <w:rsid w:val="00AA1080"/>
    <w:rsid w:val="00AB02C5"/>
    <w:rsid w:val="00AB1584"/>
    <w:rsid w:val="00AB25E8"/>
    <w:rsid w:val="00AB4B63"/>
    <w:rsid w:val="00AC0000"/>
    <w:rsid w:val="00AC6586"/>
    <w:rsid w:val="00AD1962"/>
    <w:rsid w:val="00AD2665"/>
    <w:rsid w:val="00AD34F4"/>
    <w:rsid w:val="00AD3EF0"/>
    <w:rsid w:val="00AD77EB"/>
    <w:rsid w:val="00AE192B"/>
    <w:rsid w:val="00AE4B47"/>
    <w:rsid w:val="00AF0708"/>
    <w:rsid w:val="00AF0D1B"/>
    <w:rsid w:val="00AF313C"/>
    <w:rsid w:val="00AF31C7"/>
    <w:rsid w:val="00AF5F9A"/>
    <w:rsid w:val="00B023CE"/>
    <w:rsid w:val="00B06C94"/>
    <w:rsid w:val="00B07D10"/>
    <w:rsid w:val="00B10509"/>
    <w:rsid w:val="00B13FDC"/>
    <w:rsid w:val="00B16291"/>
    <w:rsid w:val="00B21F31"/>
    <w:rsid w:val="00B24B47"/>
    <w:rsid w:val="00B308E2"/>
    <w:rsid w:val="00B308E5"/>
    <w:rsid w:val="00B31581"/>
    <w:rsid w:val="00B373B2"/>
    <w:rsid w:val="00B37560"/>
    <w:rsid w:val="00B42154"/>
    <w:rsid w:val="00B42E5F"/>
    <w:rsid w:val="00B4398E"/>
    <w:rsid w:val="00B442FA"/>
    <w:rsid w:val="00B628C2"/>
    <w:rsid w:val="00B71C3E"/>
    <w:rsid w:val="00B72081"/>
    <w:rsid w:val="00B729B4"/>
    <w:rsid w:val="00B73065"/>
    <w:rsid w:val="00B73581"/>
    <w:rsid w:val="00B747F2"/>
    <w:rsid w:val="00B75963"/>
    <w:rsid w:val="00B75D33"/>
    <w:rsid w:val="00B81008"/>
    <w:rsid w:val="00B81916"/>
    <w:rsid w:val="00B84B6C"/>
    <w:rsid w:val="00B859B7"/>
    <w:rsid w:val="00B91A04"/>
    <w:rsid w:val="00B95761"/>
    <w:rsid w:val="00BA0241"/>
    <w:rsid w:val="00BA0CE6"/>
    <w:rsid w:val="00BA20A1"/>
    <w:rsid w:val="00BA4BB7"/>
    <w:rsid w:val="00BA7F0F"/>
    <w:rsid w:val="00BB1049"/>
    <w:rsid w:val="00BB3A08"/>
    <w:rsid w:val="00BB4A35"/>
    <w:rsid w:val="00BB6FB9"/>
    <w:rsid w:val="00BC110B"/>
    <w:rsid w:val="00BC4A0D"/>
    <w:rsid w:val="00BD37C2"/>
    <w:rsid w:val="00BD6466"/>
    <w:rsid w:val="00BD6D9D"/>
    <w:rsid w:val="00BE2770"/>
    <w:rsid w:val="00BE4AC2"/>
    <w:rsid w:val="00BF0D06"/>
    <w:rsid w:val="00BF225C"/>
    <w:rsid w:val="00BF27B7"/>
    <w:rsid w:val="00BF2E44"/>
    <w:rsid w:val="00C154D4"/>
    <w:rsid w:val="00C175FF"/>
    <w:rsid w:val="00C236F2"/>
    <w:rsid w:val="00C26BD2"/>
    <w:rsid w:val="00C31352"/>
    <w:rsid w:val="00C317E8"/>
    <w:rsid w:val="00C32F70"/>
    <w:rsid w:val="00C402FC"/>
    <w:rsid w:val="00C45B37"/>
    <w:rsid w:val="00C45C6A"/>
    <w:rsid w:val="00C466B4"/>
    <w:rsid w:val="00C47F1D"/>
    <w:rsid w:val="00C60C2A"/>
    <w:rsid w:val="00C65BFB"/>
    <w:rsid w:val="00C70DAA"/>
    <w:rsid w:val="00C72262"/>
    <w:rsid w:val="00C73D2D"/>
    <w:rsid w:val="00C751FC"/>
    <w:rsid w:val="00C76F6B"/>
    <w:rsid w:val="00C80B00"/>
    <w:rsid w:val="00C82DAE"/>
    <w:rsid w:val="00C8476B"/>
    <w:rsid w:val="00C85F33"/>
    <w:rsid w:val="00C87FCD"/>
    <w:rsid w:val="00C94FEA"/>
    <w:rsid w:val="00CA49A0"/>
    <w:rsid w:val="00CA7CFF"/>
    <w:rsid w:val="00CB07D0"/>
    <w:rsid w:val="00CB1DA5"/>
    <w:rsid w:val="00CB285A"/>
    <w:rsid w:val="00CB3000"/>
    <w:rsid w:val="00CB586B"/>
    <w:rsid w:val="00CC00A3"/>
    <w:rsid w:val="00CC0EC2"/>
    <w:rsid w:val="00CC1FB6"/>
    <w:rsid w:val="00CC2D85"/>
    <w:rsid w:val="00CC50C6"/>
    <w:rsid w:val="00CC69F7"/>
    <w:rsid w:val="00CD4BCB"/>
    <w:rsid w:val="00CD6080"/>
    <w:rsid w:val="00CD7B92"/>
    <w:rsid w:val="00CE1F1D"/>
    <w:rsid w:val="00CE678B"/>
    <w:rsid w:val="00CE797E"/>
    <w:rsid w:val="00CF1319"/>
    <w:rsid w:val="00CF1953"/>
    <w:rsid w:val="00CF28F0"/>
    <w:rsid w:val="00CF3B98"/>
    <w:rsid w:val="00CF414F"/>
    <w:rsid w:val="00CF4EC7"/>
    <w:rsid w:val="00D02A97"/>
    <w:rsid w:val="00D074DF"/>
    <w:rsid w:val="00D07F7E"/>
    <w:rsid w:val="00D11B1C"/>
    <w:rsid w:val="00D13765"/>
    <w:rsid w:val="00D22F92"/>
    <w:rsid w:val="00D34D65"/>
    <w:rsid w:val="00D37DCB"/>
    <w:rsid w:val="00D4201D"/>
    <w:rsid w:val="00D42711"/>
    <w:rsid w:val="00D44EFF"/>
    <w:rsid w:val="00D461FD"/>
    <w:rsid w:val="00D5391C"/>
    <w:rsid w:val="00D552B1"/>
    <w:rsid w:val="00D55697"/>
    <w:rsid w:val="00D56EE2"/>
    <w:rsid w:val="00D6056F"/>
    <w:rsid w:val="00D6096D"/>
    <w:rsid w:val="00D628E3"/>
    <w:rsid w:val="00D67CCE"/>
    <w:rsid w:val="00D71947"/>
    <w:rsid w:val="00D74A31"/>
    <w:rsid w:val="00D74F88"/>
    <w:rsid w:val="00D75C13"/>
    <w:rsid w:val="00D76F89"/>
    <w:rsid w:val="00D90865"/>
    <w:rsid w:val="00D93750"/>
    <w:rsid w:val="00D9738E"/>
    <w:rsid w:val="00DA5B4C"/>
    <w:rsid w:val="00DB25B0"/>
    <w:rsid w:val="00DC0161"/>
    <w:rsid w:val="00DC0427"/>
    <w:rsid w:val="00DC1DD7"/>
    <w:rsid w:val="00DC243F"/>
    <w:rsid w:val="00DC35E5"/>
    <w:rsid w:val="00DD0FCD"/>
    <w:rsid w:val="00DD1D18"/>
    <w:rsid w:val="00DD1F70"/>
    <w:rsid w:val="00DD37CD"/>
    <w:rsid w:val="00DD57EC"/>
    <w:rsid w:val="00DE23B4"/>
    <w:rsid w:val="00DE6644"/>
    <w:rsid w:val="00DE6D3A"/>
    <w:rsid w:val="00DF28F6"/>
    <w:rsid w:val="00E04602"/>
    <w:rsid w:val="00E0522F"/>
    <w:rsid w:val="00E103AB"/>
    <w:rsid w:val="00E11328"/>
    <w:rsid w:val="00E14E5D"/>
    <w:rsid w:val="00E15554"/>
    <w:rsid w:val="00E20C1B"/>
    <w:rsid w:val="00E26FA2"/>
    <w:rsid w:val="00E27F8B"/>
    <w:rsid w:val="00E300B6"/>
    <w:rsid w:val="00E34125"/>
    <w:rsid w:val="00E43550"/>
    <w:rsid w:val="00E46643"/>
    <w:rsid w:val="00E46DD5"/>
    <w:rsid w:val="00E47762"/>
    <w:rsid w:val="00E54813"/>
    <w:rsid w:val="00E5774F"/>
    <w:rsid w:val="00E640CF"/>
    <w:rsid w:val="00E67146"/>
    <w:rsid w:val="00E67820"/>
    <w:rsid w:val="00E710A4"/>
    <w:rsid w:val="00E7149E"/>
    <w:rsid w:val="00E755D1"/>
    <w:rsid w:val="00E8089F"/>
    <w:rsid w:val="00E8501E"/>
    <w:rsid w:val="00E865C3"/>
    <w:rsid w:val="00E93E7E"/>
    <w:rsid w:val="00E9504D"/>
    <w:rsid w:val="00E97099"/>
    <w:rsid w:val="00E979ED"/>
    <w:rsid w:val="00EA50E1"/>
    <w:rsid w:val="00EA7689"/>
    <w:rsid w:val="00EA7C53"/>
    <w:rsid w:val="00EB44E6"/>
    <w:rsid w:val="00EC019C"/>
    <w:rsid w:val="00EC15C1"/>
    <w:rsid w:val="00EC2D17"/>
    <w:rsid w:val="00EC3A0F"/>
    <w:rsid w:val="00EC5917"/>
    <w:rsid w:val="00EC7455"/>
    <w:rsid w:val="00ED1590"/>
    <w:rsid w:val="00EE3536"/>
    <w:rsid w:val="00EE4ADF"/>
    <w:rsid w:val="00EE5EBC"/>
    <w:rsid w:val="00EF29DF"/>
    <w:rsid w:val="00EF31B2"/>
    <w:rsid w:val="00EF36F6"/>
    <w:rsid w:val="00EF4712"/>
    <w:rsid w:val="00F0235B"/>
    <w:rsid w:val="00F04595"/>
    <w:rsid w:val="00F101AA"/>
    <w:rsid w:val="00F145B1"/>
    <w:rsid w:val="00F1777A"/>
    <w:rsid w:val="00F23E37"/>
    <w:rsid w:val="00F34123"/>
    <w:rsid w:val="00F352C5"/>
    <w:rsid w:val="00F40ECF"/>
    <w:rsid w:val="00F41FDD"/>
    <w:rsid w:val="00F4284C"/>
    <w:rsid w:val="00F44C1E"/>
    <w:rsid w:val="00F47035"/>
    <w:rsid w:val="00F51D97"/>
    <w:rsid w:val="00F53E69"/>
    <w:rsid w:val="00F62648"/>
    <w:rsid w:val="00F75779"/>
    <w:rsid w:val="00F75997"/>
    <w:rsid w:val="00F779CB"/>
    <w:rsid w:val="00F80930"/>
    <w:rsid w:val="00F83007"/>
    <w:rsid w:val="00F84209"/>
    <w:rsid w:val="00F9287A"/>
    <w:rsid w:val="00FA15C3"/>
    <w:rsid w:val="00FA6BFA"/>
    <w:rsid w:val="00FB131B"/>
    <w:rsid w:val="00FB66EE"/>
    <w:rsid w:val="00FC7A57"/>
    <w:rsid w:val="00FD3073"/>
    <w:rsid w:val="00FD37AD"/>
    <w:rsid w:val="00FD4BB1"/>
    <w:rsid w:val="00FD672E"/>
    <w:rsid w:val="00FF0B20"/>
    <w:rsid w:val="00FF2543"/>
    <w:rsid w:val="00FF3DE9"/>
    <w:rsid w:val="00FF437D"/>
    <w:rsid w:val="00FF46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uiPriority w:val="59"/>
    <w:rsid w:val="007C5A6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eastAsia="Calibri" w:hAnsi="Calibri" w:ascii="Calibri"/>
      <w:sz w:val="22"/>
      <w:szCs w:val="22"/>
      <w:lang w:eastAsia="en-US"/>
    </w:rPr>
  </w:style>
  <w:style w:customStyle="true" w:styleId="Tijeloteksta-uvlaka2Char" w:type="character">
    <w:name w:val="Tijelo teksta - uvlaka 2 Char"/>
    <w:aliases w:val="  uvlaka 2 Char"/>
    <w:link w:val="Tijeloteksta-uvlaka2"/>
    <w:rsid w:val="00335D44"/>
    <w:rPr>
      <w:sz w:val="24"/>
      <w:szCs w:val="24"/>
    </w:rPr>
  </w:style>
  <w:style w:customStyle="true" w:styleId="PodnojeChar" w:type="character">
    <w:name w:val="Podnožje Char"/>
    <w:basedOn w:val="Zadanifontodlomka"/>
    <w:link w:val="Podnoje"/>
    <w:uiPriority w:val="99"/>
    <w:rsid w:val="0084237C"/>
    <w:rPr>
      <w:sz w:val="24"/>
      <w:szCs w:val="24"/>
    </w:rPr>
  </w:style>
  <w:style w:styleId="Tekstrezerviranogmjesta" w:type="character">
    <w:name w:val="Placeholder Text"/>
    <w:basedOn w:val="Zadanifontodlomka"/>
    <w:uiPriority w:val="99"/>
    <w:semiHidden/>
    <w:rsid w:val="00CC00A3"/>
    <w:rPr>
      <w:color w:val="808080"/>
      <w:bdr w:space="0" w:sz="0" w:color="auto" w:val="none"/>
      <w:shd w:fill="auto" w:color="auto" w:val="clear"/>
    </w:rPr>
  </w:style>
  <w:style w:customStyle="true" w:styleId="eSPISCCParagraphDefaultFont" w:type="character">
    <w:name w:val="eSPIS_CC_Paragraph Default Font"/>
    <w:basedOn w:val="Zadanifontodlomka"/>
    <w:rsid w:val="00CC00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00A3"/>
    <w:rPr>
      <w:bdr w:space="0" w:sz="0" w:color="auto" w:val="none"/>
      <w:shd w:fill="FFFFCC" w:color="auto" w:val="clear"/>
      <w:lang w:val="hr-HR"/>
    </w:rPr>
  </w:style>
  <w:style w:customStyle="true" w:styleId="PozadinaSvijetloCrvena" w:type="character">
    <w:name w:val="Pozadina_SvijetloCrvena"/>
    <w:basedOn w:val="eSPISCCParagraphDefaultFont"/>
    <w:rsid w:val="00CC00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00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uiPriority w:val="59"/>
    <w:rsid w:val="007C5A6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ascii="Calibri" w:eastAsia="Calibri" w:hAnsi="Calibri"/>
      <w:sz w:val="22"/>
      <w:szCs w:val="22"/>
      <w:lang w:eastAsia="en-US"/>
    </w:rPr>
  </w:style>
  <w:style w:customStyle="1" w:styleId="Tijeloteksta-uvlaka2Char" w:type="character">
    <w:name w:val="Tijelo teksta - uvlaka 2 Char"/>
    <w:aliases w:val="  uvlaka 2 Char"/>
    <w:link w:val="Tijeloteksta-uvlaka2"/>
    <w:rsid w:val="00335D44"/>
    <w:rPr>
      <w:sz w:val="24"/>
      <w:szCs w:val="24"/>
    </w:rPr>
  </w:style>
  <w:style w:customStyle="1" w:styleId="PodnojeChar" w:type="character">
    <w:name w:val="Podnožje Char"/>
    <w:basedOn w:val="Zadanifontodlomka"/>
    <w:link w:val="Podnoje"/>
    <w:uiPriority w:val="99"/>
    <w:rsid w:val="0084237C"/>
    <w:rPr>
      <w:sz w:val="24"/>
      <w:szCs w:val="24"/>
    </w:rPr>
  </w:style>
  <w:style w:styleId="Tekstrezerviranogmjesta" w:type="character">
    <w:name w:val="Placeholder Text"/>
    <w:basedOn w:val="Zadanifontodlomka"/>
    <w:uiPriority w:val="99"/>
    <w:semiHidden/>
    <w:rsid w:val="00CC00A3"/>
    <w:rPr>
      <w:color w:val="808080"/>
      <w:bdr w:color="auto" w:space="0" w:sz="0" w:val="none"/>
      <w:shd w:color="auto" w:fill="auto" w:val="clear"/>
    </w:rPr>
  </w:style>
  <w:style w:customStyle="1" w:styleId="eSPISCCParagraphDefaultFont" w:type="character">
    <w:name w:val="eSPIS_CC_Paragraph Default Font"/>
    <w:basedOn w:val="Zadanifontodlomka"/>
    <w:rsid w:val="00CC00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00A3"/>
    <w:rPr>
      <w:bdr w:color="auto" w:space="0" w:sz="0" w:val="none"/>
      <w:shd w:color="auto" w:fill="FFFFCC" w:val="clear"/>
      <w:lang w:val="hr-HR"/>
    </w:rPr>
  </w:style>
  <w:style w:customStyle="1" w:styleId="PozadinaSvijetloCrvena" w:type="character">
    <w:name w:val="Pozadina_SvijetloCrvena"/>
    <w:basedOn w:val="eSPISCCParagraphDefaultFont"/>
    <w:rsid w:val="00CC00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00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22527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izvorni_sadrzaj>
    <derivirana_varijabla naziv="DomainObject.Predmet.Broj_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2003.</izvorni_sadrzaj>
    <derivirana_varijabla naziv="DomainObject.Predmet.DatumOsnivanja_1">22. prosinca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St-285/2003</izvorni_sadrzaj>
    <derivirana_varijabla naziv="DomainObject.Predmet.OznakaBroj_1">St-285/2003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PARNAS d.o.o. za organizaciju kulturno-umjetničkih djelatnosti ˝u stečaju˝</izvorni_sadrzaj>
    <derivirana_varijabla naziv="DomainObject.Predmet.ProtustrankaFormated_1">  PARNAS d.o.o. za organizaciju kulturno-umjetničkih djelatnosti ˝u stečaju˝</derivirana_varijabla>
  </DomainObject.Predmet.ProtustrankaFormated>
  <DomainObject.Predmet.ProtustrankaFormatedOIB>
    <izvorni_sadrzaj>  PARNAS d.o.o. za organizaciju kulturno-umjetničkih djelatnosti ˝u stečaju˝, OIB 65264042985</izvorni_sadrzaj>
    <derivirana_varijabla naziv="DomainObject.Predmet.ProtustrankaFormatedOIB_1">  PARNAS d.o.o. za organizaciju kulturno-umjetničkih djelatnosti ˝u stečaju˝, OIB 65264042985</derivirana_varijabla>
  </DomainObject.Predmet.ProtustrankaFormatedOIB>
  <DomainObject.Predmet.ProtustrankaFormatedWithAdress>
    <izvorni_sadrzaj> PARNAS d.o.o. za organizaciju kulturno-umjetničkih djelatnosti ˝u stečaju˝, Vladimira Nazora/bb, 21300 Makarska</izvorni_sadrzaj>
    <derivirana_varijabla naziv="DomainObject.Predmet.ProtustrankaFormatedWithAdress_1"> PARNAS d.o.o. za organizaciju kulturno-umjetničkih djelatnosti ˝u stečaju˝, Vladimira Nazora/bb, 21300 Makarska</derivirana_varijabla>
  </DomainObject.Predmet.ProtustrankaFormatedWithAdress>
  <DomainObject.Predmet.ProtustrankaFormatedWithAdressOIB>
    <izvorni_sadrzaj> PARNAS d.o.o. za organizaciju kulturno-umjetničkih djelatnosti ˝u stečaju˝, OIB 65264042985, Vladimira Nazora/bb, 21300 Makarska</izvorni_sadrzaj>
    <derivirana_varijabla naziv="DomainObject.Predmet.ProtustrankaFormatedWithAdressOIB_1"> PARNAS d.o.o. za organizaciju kulturno-umjetničkih djelatnosti ˝u stečaju˝, OIB 65264042985, Vladimira Nazora/bb, 21300 Makarska</derivirana_varijabla>
  </DomainObject.Predmet.ProtustrankaFormatedWithAdressOIB>
  <DomainObject.Predmet.ProtustrankaWithAdress>
    <izvorni_sadrzaj>PARNAS d.o.o. za organizaciju kulturno-umjetničkih djelatnosti ˝u stečaju˝ Vladimira Nazora/bb, 21300 Makarska</izvorni_sadrzaj>
    <derivirana_varijabla naziv="DomainObject.Predmet.ProtustrankaWithAdress_1">PARNAS d.o.o. za organizaciju kulturno-umjetničkih djelatnosti ˝u stečaju˝ Vladimira Nazora/bb, 21300 Makarska</derivirana_varijabla>
  </DomainObject.Predmet.ProtustrankaWithAdress>
  <DomainObject.Predmet.ProtustrankaWithAdressOIB>
    <izvorni_sadrzaj>PARNAS d.o.o. za organizaciju kulturno-umjetničkih djelatnosti ˝u stečaju˝, OIB 65264042985, Vladimira Nazora/bb, 21300 Makarska</izvorni_sadrzaj>
    <derivirana_varijabla naziv="DomainObject.Predmet.ProtustrankaWithAdressOIB_1">PARNAS d.o.o. za organizaciju kulturno-umjetničkih djelatnosti ˝u stečaju˝, OIB 65264042985, Vladimira Nazora/bb, 21300 Makarska</derivirana_varijabla>
  </DomainObject.Predmet.ProtustrankaWithAdressOIB>
  <DomainObject.Predmet.ProtustrankaNazivFormated>
    <izvorni_sadrzaj>PARNAS d.o.o. za organizaciju kulturno-umjetničkih djelatnosti ˝u stečaju˝</izvorni_sadrzaj>
    <derivirana_varijabla naziv="DomainObject.Predmet.ProtustrankaNazivFormated_1">PARNAS d.o.o. za organizaciju kulturno-umjetničkih djelatnosti ˝u stečaju˝</derivirana_varijabla>
  </DomainObject.Predmet.ProtustrankaNazivFormated>
  <DomainObject.Predmet.ProtustrankaNazivFormatedOIB>
    <izvorni_sadrzaj>PARNAS d.o.o. za organizaciju kulturno-umjetničkih djelatnosti ˝u stečaju˝, OIB 65264042985</izvorni_sadrzaj>
    <derivirana_varijabla naziv="DomainObject.Predmet.ProtustrankaNazivFormatedOIB_1">PARNAS d.o.o. za organizaciju kulturno-umjetničkih djelatnosti ˝u stečaju˝, OIB 65264042985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ZAGREBAČKA BANKA DIONIČKO DRUŠTVO zastupanog po punomoćniku HANŽEKOVIĆ &amp; PARTNERI d.o.o.; CROATIA BANKA, dioničko društvo zastupanog po punomoćniku Branimir Zmijanović; DRŽAVNA AGENCIJA ZA OSIGURANJE ŠTEDNIH ULOGA I SANACIJU BANAKA</izvorni_sadrzaj>
    <derivirana_varijabla naziv="DomainObject.Predmet.StrankaFormated_1">  RH, MINISTARSTVO FINANCIJA, POREZNA UPRAVA; ZAGREBAČKA BANKA DIONIČKO DRUŠTVO zastupanog po punomoćniku HANŽEKOVIĆ &amp; PARTNERI d.o.o.; CROATIA BANKA, dioničko društvo zastupanog po punomoćniku Branimir Zmijanović; DRŽAVNA AGENCIJA ZA OSIGURANJE ŠTEDNIH ULOGA I SANACIJU BANAKA</derivirana_varijabla>
  </DomainObject.Predmet.StrankaFormated>
  <DomainObject.Predmet.StrankaFormatedOIB>
    <izvorni_sadrzaj>  RH, MINISTARSTVO FINANCIJA, POREZNA UPRAVA, OIB 18683136487; ZAGREBAČKA BANKA DIONIČKO DRUŠTVO, OIB 92963223473 zastupanog po punomoćniku HANŽEKOVIĆ &amp; PARTNERI d.o.o.; CROATIA BANKA, dioničko društvo, OIB 32247795989 zastupanog po punomoćniku Branimir Zmijanović; DRŽAVNA AGENCIJA ZA OSIGURANJE ŠTEDNIH ULOGA I SANACIJU BANAKA, OIB 94819327944</izvorni_sadrzaj>
    <derivirana_varijabla naziv="DomainObject.Predmet.StrankaFormatedOIB_1">  RH, MINISTARSTVO FINANCIJA, POREZNA UPRAVA, OIB 18683136487; ZAGREBAČKA BANKA DIONIČKO DRUŠTVO, OIB 92963223473 zastupanog po punomoćniku HANŽEKOVIĆ &amp; PARTNERI d.o.o.; CROATIA BANKA, dioničko društvo, OIB 32247795989 zastupanog po punomoćniku Branimir Zmijanović; DRŽAVNA AGENCIJA ZA OSIGURANJE ŠTEDNIH ULOGA I SANACIJU BANAKA, OIB 94819327944</derivirana_varijabla>
  </DomainObject.Predmet.StrankaFormatedOIB>
  <DomainObject.Predmet.StrankaFormatedWithAdress>
    <izvorni_sadrzaj> RH, MINISTARSTVO FINANCIJA, POREZNA UPRAVA; ZAGREBAČKA BANKA DIONIČKO DRUŠTVO, Trg bana Josipa Jelačića 10, 10000 Zagreb zastupanog po punomoćniku HANŽEKOVIĆ &amp; PARTNERI d.o.o.; CROATIA BANKA, dioničko društvo, Roberta Frangeša Mihanovića 9, 10000 Zagreb zastupanog po punomoćniku Branimir Zmijanović; DRŽAVNA AGENCIJA ZA OSIGURANJE ŠTEDNIH ULOGA I SANACIJU BANAKA, Jurišićeva 1, 10000 Zagreb</izvorni_sadrzaj>
    <derivirana_varijabla naziv="DomainObject.Predmet.StrankaFormatedWithAdress_1"> RH, MINISTARSTVO FINANCIJA, POREZNA UPRAVA; ZAGREBAČKA BANKA DIONIČKO DRUŠTVO, Trg bana Josipa Jelačića 10, 10000 Zagreb zastupanog po punomoćniku HANŽEKOVIĆ &amp; PARTNERI d.o.o.; CROATIA BANKA, dioničko društvo, Roberta Frangeša Mihanovića 9, 10000 Zagreb zastupanog po punomoćniku Branimir Zmijanović; DRŽAVNA AGENCIJA ZA OSIGURANJE ŠTEDNIH ULOGA I SANACIJU BANAKA, Jurišićeva 1, 10000 Zagreb</derivirana_varijabla>
  </DomainObject.Predmet.StrankaFormatedWithAdress>
  <DomainObject.Predmet.StrankaFormatedWithAdressOIB>
    <izvorni_sadrzaj> RH, MINISTARSTVO FINANCIJA, POREZNA UPRAVA, OIB 18683136487; ZAGREBAČKA BANKA DIONIČKO DRUŠTVO, OIB 92963223473, Trg bana Josipa Jelačića 10, 10000 Zagreb zastupanog po punomoćniku HANŽEKOVIĆ &amp; PARTNERI d.o.o.; CROATIA BANKA, dioničko društvo, OIB 32247795989, Roberta Frangeša Mihanovića 9, 10000 Zagreb zastupanog po punomoćniku Branimir Zmijanović; DRŽAVNA AGENCIJA ZA OSIGURANJE ŠTEDNIH ULOGA I SANACIJU BANAKA, OIB 94819327944, Jurišićeva 1, 10000 Zagreb</izvorni_sadrzaj>
    <derivirana_varijabla naziv="DomainObject.Predmet.StrankaFormatedWithAdressOIB_1"> RH, MINISTARSTVO FINANCIJA, POREZNA UPRAVA, OIB 18683136487; ZAGREBAČKA BANKA DIONIČKO DRUŠTVO, OIB 92963223473, Trg bana Josipa Jelačića 10, 10000 Zagreb zastupanog po punomoćniku HANŽEKOVIĆ &amp; PARTNERI d.o.o.; CROATIA BANKA, dioničko društvo, OIB 32247795989, Roberta Frangeša Mihanovića 9, 10000 Zagreb zastupanog po punomoćniku Branimir Zmijanović; DRŽAVNA AGENCIJA ZA OSIGURANJE ŠTEDNIH ULOGA I SANACIJU BANAKA, OIB 94819327944, Jurišićeva 1, 10000 Zagreb</derivirana_varijabla>
  </DomainObject.Predmet.StrankaFormatedWithAdressOIB>
  <DomainObject.Predmet.StrankaWithAdress>
    <izvorni_sadrzaj>RH, MINISTARSTVO FINANCIJA, POREZNA UPRAVA ,ZAGREBAČKA BANKA DIONIČKO DRUŠTVO Trg bana Josipa Jelačića 10,10000 Zagreb,CROATIA BANKA, dioničko društvo Roberta Frangeša Mihanovića 9,10000 Zagreb,DRŽAVNA AGENCIJA ZA OSIGURANJE ŠTEDNIH ULOGA I SANACIJU BANAKA Jurišićeva 1,10000 Zagreb</izvorni_sadrzaj>
    <derivirana_varijabla naziv="DomainObject.Predmet.StrankaWithAdress_1">RH, MINISTARSTVO FINANCIJA, POREZNA UPRAVA ,ZAGREBAČKA BANKA DIONIČKO DRUŠTVO Trg bana Josipa Jelačića 10,10000 Zagreb,CROATIA BANKA, dioničko društvo Roberta Frangeša Mihanovića 9,10000 Zagreb,DRŽAVNA AGENCIJA ZA OSIGURANJE ŠTEDNIH ULOGA I SANACIJU BANAKA Jurišićeva 1,10000 Zagreb</derivirana_varijabla>
  </DomainObject.Predmet.StrankaWithAdress>
  <DomainObject.Predmet.StrankaWithAdressOIB>
    <izvorni_sadrzaj>RH, MINISTARSTVO FINANCIJA, POREZNA UPRAVA, OIB 18683136487,ZAGREBAČKA BANKA DIONIČKO DRUŠTVO, OIB 92963223473, Trg bana Josipa Jelačića 10,10000 Zagreb,CROATIA BANKA, dioničko društvo, OIB 32247795989, Roberta Frangeša Mihanovića 9,10000 Zagreb,DRŽAVNA AGENCIJA ZA OSIGURANJE ŠTEDNIH ULOGA I SANACIJU BANAKA, OIB 94819327944, Jurišićeva 1,10000 Zagreb</izvorni_sadrzaj>
    <derivirana_varijabla naziv="DomainObject.Predmet.StrankaWithAdressOIB_1">RH, MINISTARSTVO FINANCIJA, POREZNA UPRAVA, OIB 18683136487,ZAGREBAČKA BANKA DIONIČKO DRUŠTVO, OIB 92963223473, Trg bana Josipa Jelačića 10,10000 Zagreb,CROATIA BANKA, dioničko društvo, OIB 32247795989, Roberta Frangeša Mihanovića 9,10000 Zagreb,DRŽAVNA AGENCIJA ZA OSIGURANJE ŠTEDNIH ULOGA I SANACIJU BANAKA, OIB 94819327944, Jurišićeva 1,10000 Zagreb</derivirana_varijabla>
  </DomainObject.Predmet.StrankaWithAdressOIB>
  <DomainObject.Predmet.StrankaNazivFormated>
    <izvorni_sadrzaj>RH, MINISTARSTVO FINANCIJA, POREZNA UPRAVA,ZAGREBAČKA BANKA DIONIČKO DRUŠTVO,CROATIA BANKA, dioničko društvo,DRŽAVNA AGENCIJA ZA OSIGURANJE ŠTEDNIH ULOGA I SANACIJU BANAKA</izvorni_sadrzaj>
    <derivirana_varijabla naziv="DomainObject.Predmet.StrankaNazivFormated_1">RH, MINISTARSTVO FINANCIJA, POREZNA UPRAVA,ZAGREBAČKA BANKA DIONIČKO DRUŠTVO,CROATIA BANKA, dioničko društvo,DRŽAVNA AGENCIJA ZA OSIGURANJE ŠTEDNIH ULOGA I SANACIJU BANAKA</derivirana_varijabla>
  </DomainObject.Predmet.StrankaNazivFormated>
  <DomainObject.Predmet.StrankaNazivFormatedOIB>
    <izvorni_sadrzaj>RH, MINISTARSTVO FINANCIJA, POREZNA UPRAVA, OIB 18683136487,ZAGREBAČKA BANKA DIONIČKO DRUŠTVO, OIB 92963223473,CROATIA BANKA, dioničko društvo, OIB 32247795989,DRŽAVNA AGENCIJA ZA OSIGURANJE ŠTEDNIH ULOGA I SANACIJU BANAKA, OIB 94819327944</izvorni_sadrzaj>
    <derivirana_varijabla naziv="DomainObject.Predmet.StrankaNazivFormatedOIB_1">RH, MINISTARSTVO FINANCIJA, POREZNA UPRAVA, OIB 18683136487,ZAGREBAČKA BANKA DIONIČKO DRUŠTVO, OIB 92963223473,CROATIA BANKA, dioničko društvo, OIB 32247795989,DRŽAVNA AGENCIJA ZA OSIGURANJE ŠTEDNIH ULOGA I SANACIJU BANAKA, OIB 94819327944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POREZNA UPRAVA</item>
      <item>ZAGREBAČKA BANKA DIONIČKO DRUŠTVO zastupanog po punomoćniku HANŽEKOVIĆ &amp; PARTNERI d.o.o.</item>
      <item>CROATIA BANKA, dioničko društvo zastupanog po punomoćniku Branimir Zmijanović</item>
      <item>DRŽAVNA AGENCIJA ZA OSIGURANJE ŠTEDNIH ULOGA I SANACIJU BANAKA</item>
    </izvorni_sadrzaj>
    <derivirana_varijabla naziv="DomainObject.Predmet.StrankaListFormated_1">
      <item>RH, MINISTARSTVO FINANCIJA, POREZNA UPRAVA</item>
      <item>ZAGREBAČKA BANKA DIONIČKO DRUŠTVO zastupanog po punomoćniku HANŽEKOVIĆ &amp; PARTNERI d.o.o.</item>
      <item>CROATIA BANKA, dioničko društvo zastupanog po punomoćniku Branimir Zmijanović</item>
      <item>DRŽAVNA AGENCIJA ZA OSIGURANJE ŠTEDNIH ULOGA I SANACIJU BANAKA</item>
    </derivirana_varijabla>
  </DomainObject.Predmet.StrankaListFormated>
  <DomainObject.Predmet.StrankaListFormatedOIB>
    <izvorni_sadrzaj>
      <item>RH, MINISTARSTVO FINANCIJA, POREZNA UPRAVA, OIB 18683136487</item>
      <item>ZAGREBAČKA BANKA DIONIČKO DRUŠTVO, OIB 92963223473 zastupanog po punomoćniku HANŽEKOVIĆ &amp; PARTNERI d.o.o.</item>
      <item>CROATIA BANKA, dioničko društvo, OIB 32247795989 zastupanog po punomoćniku Branimir Zmijanović</item>
      <item>DRŽAVNA AGENCIJA ZA OSIGURANJE ŠTEDNIH ULOGA I SANACIJU BANAKA, OIB 94819327944</item>
    </izvorni_sadrzaj>
    <derivirana_varijabla naziv="DomainObject.Predmet.StrankaListFormatedOIB_1">
      <item>RH, MINISTARSTVO FINANCIJA, POREZNA UPRAVA, OIB 18683136487</item>
      <item>ZAGREBAČKA BANKA DIONIČKO DRUŠTVO, OIB 92963223473 zastupanog po punomoćniku HANŽEKOVIĆ &amp; PARTNERI d.o.o.</item>
      <item>CROATIA BANKA, dioničko društvo, OIB 32247795989 zastupanog po punomoćniku Branimir Zmijanović</item>
      <item>DRŽAVNA AGENCIJA ZA OSIGURANJE ŠTEDNIH ULOGA I SANACIJU BANAKA, OIB 94819327944</item>
    </derivirana_varijabla>
  </DomainObject.Predmet.StrankaListFormatedOIB>
  <DomainObject.Predmet.StrankaListFormatedWithAdress>
    <izvorni_sadrzaj>
      <item>RH, MINISTARSTVO FINANCIJA, POREZNA UPRAVA</item>
      <item>ZAGREBAČKA BANKA DIONIČKO DRUŠTVO, Trg bana Josipa Jelačića 10, 10000 Zagreb zastupanog po punomoćniku HANŽEKOVIĆ &amp; PARTNERI d.o.o.</item>
      <item>CROATIA BANKA, dioničko društvo, Roberta Frangeša Mihanovića 9, 10000 Zagreb zastupanog po punomoćniku Branimir Zmijanović</item>
      <item>DRŽAVNA AGENCIJA ZA OSIGURANJE ŠTEDNIH ULOGA I SANACIJU BANAKA, Jurišićeva 1, 10000 Zagreb</item>
    </izvorni_sadrzaj>
    <derivirana_varijabla naziv="DomainObject.Predmet.StrankaListFormatedWithAdress_1">
      <item>RH, MINISTARSTVO FINANCIJA, POREZNA UPRAVA</item>
      <item>ZAGREBAČKA BANKA DIONIČKO DRUŠTVO, Trg bana Josipa Jelačića 10, 10000 Zagreb zastupanog po punomoćniku HANŽEKOVIĆ &amp; PARTNERI d.o.o.</item>
      <item>CROATIA BANKA, dioničko društvo, Roberta Frangeša Mihanovića 9, 10000 Zagreb zastupanog po punomoćniku Branimir Zmijanović</item>
      <item>DRŽAVNA AGENCIJA ZA OSIGURANJE ŠTEDNIH ULOGA I SANACIJU BANAKA, Jurišićeva 1, 10000 Zagreb</item>
    </derivirana_varijabla>
  </DomainObject.Predmet.StrankaListFormatedWithAdress>
  <DomainObject.Predmet.StrankaListFormatedWithAdressOIB>
    <izvorni_sadrzaj>
      <item>RH, MINISTARSTVO FINANCIJA, POREZNA UPRAVA, OIB 18683136487</item>
      <item>ZAGREBAČKA BANKA DIONIČKO DRUŠTVO, OIB 92963223473, Trg bana Josipa Jelačića 10, 10000 Zagreb zastupanog po punomoćniku HANŽEKOVIĆ &amp; PARTNERI d.o.o.</item>
      <item>CROATIA BANKA, dioničko društvo, OIB 32247795989, Roberta Frangeša Mihanovića 9, 10000 Zagreb zastupanog po punomoćniku Branimir Zmijanović</item>
      <item>DRŽAVNA AGENCIJA ZA OSIGURANJE ŠTEDNIH ULOGA I SANACIJU BANAKA, OIB 94819327944, Jurišićeva 1, 10000 Zagreb</item>
    </izvorni_sadrzaj>
    <derivirana_varijabla naziv="DomainObject.Predmet.StrankaListFormatedWithAdressOIB_1">
      <item>RH, MINISTARSTVO FINANCIJA, POREZNA UPRAVA, OIB 18683136487</item>
      <item>ZAGREBAČKA BANKA DIONIČKO DRUŠTVO, OIB 92963223473, Trg bana Josipa Jelačića 10, 10000 Zagreb zastupanog po punomoćniku HANŽEKOVIĆ &amp; PARTNERI d.o.o.</item>
      <item>CROATIA BANKA, dioničko društvo, OIB 32247795989, Roberta Frangeša Mihanovića 9, 10000 Zagreb zastupanog po punomoćniku Branimir Zmijanović</item>
      <item>DRŽAVNA AGENCIJA ZA OSIGURANJE ŠTEDNIH ULOGA I SANACIJU BANAKA, OIB 94819327944, Jurišićeva 1, 10000 Zagreb</item>
    </derivirana_varijabla>
  </DomainObject.Predmet.StrankaListFormatedWithAdressOIB>
  <DomainObject.Predmet.StrankaListNazivFormated>
    <izvorni_sadrzaj>
      <item>RH, MINISTARSTVO FINANCIJA, POREZNA UPRAVA</item>
      <item>ZAGREBAČKA BANKA DIONIČKO DRUŠTVO</item>
      <item>CROATIA BANKA, dioničko društvo</item>
      <item>DRŽAVNA AGENCIJA ZA OSIGURANJE ŠTEDNIH ULOGA I SANACIJU BANAKA</item>
    </izvorni_sadrzaj>
    <derivirana_varijabla naziv="DomainObject.Predmet.StrankaListNazivFormated_1">
      <item>RH, MINISTARSTVO FINANCIJA, POREZNA UPRAVA</item>
      <item>ZAGREBAČKA BANKA DIONIČKO DRUŠTVO</item>
      <item>CROATIA BANKA, dioničko društvo</item>
      <item>DRŽAVNA AGENCIJA ZA OSIGURANJE ŠTEDNIH ULOGA I SANACIJU BANAKA</item>
    </derivirana_varijabla>
  </DomainObject.Predmet.StrankaListNazivFormated>
  <DomainObject.Predmet.StrankaListNazivFormatedOIB>
    <izvorni_sadrzaj>
      <item>RH, MINISTARSTVO FINANCIJA, POREZNA UPRAVA, OIB 18683136487</item>
      <item>ZAGREBAČKA BANKA DIONIČKO DRUŠTVO, OIB 92963223473</item>
      <item>CROATIA BANKA, dioničko društvo, OIB 32247795989</item>
      <item>DRŽAVNA AGENCIJA ZA OSIGURANJE ŠTEDNIH ULOGA I SANACIJU BANAKA, OIB 94819327944</item>
    </izvorni_sadrzaj>
    <derivirana_varijabla naziv="DomainObject.Predmet.StrankaListNazivFormatedOIB_1">
      <item>RH, MINISTARSTVO FINANCIJA, POREZNA UPRAVA, OIB 18683136487</item>
      <item>ZAGREBAČKA BANKA DIONIČKO DRUŠTVO, OIB 92963223473</item>
      <item>CROATIA BANKA, dioničko društvo, OIB 32247795989</item>
      <item>DRŽAVNA AGENCIJA ZA OSIGURANJE ŠTEDNIH ULOGA I SANACIJU BANAKA, OIB 94819327944</item>
    </derivirana_varijabla>
  </DomainObject.Predmet.StrankaListNazivFormatedOIB>
  <DomainObject.Predmet.ProtuStrankaListFormated>
    <izvorni_sadrzaj>
      <item>PARNAS d.o.o. za organizaciju kulturno-umjetničkih djelatnosti ˝u stečaju˝</item>
    </izvorni_sadrzaj>
    <derivirana_varijabla naziv="DomainObject.Predmet.ProtuStrankaListFormated_1">
      <item>PARNAS d.o.o. za organizaciju kulturno-umjetničkih djelatnosti ˝u stečaju˝</item>
    </derivirana_varijabla>
  </DomainObject.Predmet.ProtuStrankaListFormated>
  <DomainObject.Predmet.ProtuStrankaListFormatedOIB>
    <izvorni_sadrzaj>
      <item>PARNAS d.o.o. za organizaciju kulturno-umjetničkih djelatnosti ˝u stečaju˝, OIB 65264042985</item>
    </izvorni_sadrzaj>
    <derivirana_varijabla naziv="DomainObject.Predmet.ProtuStrankaListFormatedOIB_1">
      <item>PARNAS d.o.o. za organizaciju kulturno-umjetničkih djelatnosti ˝u stečaju˝, OIB 65264042985</item>
    </derivirana_varijabla>
  </DomainObject.Predmet.ProtuStrankaListFormatedOIB>
  <DomainObject.Predmet.ProtuStrankaListFormatedWithAdress>
    <izvorni_sadrzaj>
      <item>PARNAS d.o.o. za organizaciju kulturno-umjetničkih djelatnosti ˝u stečaju˝, Vladimira Nazora/bb, 21300 Makarska</item>
    </izvorni_sadrzaj>
    <derivirana_varijabla naziv="DomainObject.Predmet.ProtuStrankaListFormatedWithAdress_1">
      <item>PARNAS d.o.o. za organizaciju kulturno-umjetničkih djelatnosti ˝u stečaju˝, Vladimira Nazora/bb, 21300 Makarska</item>
    </derivirana_varijabla>
  </DomainObject.Predmet.ProtuStrankaListFormatedWithAdress>
  <DomainObject.Predmet.ProtuStrankaListFormatedWithAdressOIB>
    <izvorni_sadrzaj>
      <item>PARNAS d.o.o. za organizaciju kulturno-umjetničkih djelatnosti ˝u stečaju˝, OIB 65264042985, Vladimira Nazora/bb, 21300 Makarska</item>
    </izvorni_sadrzaj>
    <derivirana_varijabla naziv="DomainObject.Predmet.ProtuStrankaListFormatedWithAdressOIB_1">
      <item>PARNAS d.o.o. za organizaciju kulturno-umjetničkih djelatnosti ˝u stečaju˝, OIB 65264042985, Vladimira Nazora/bb, 21300 Makarska</item>
    </derivirana_varijabla>
  </DomainObject.Predmet.ProtuStrankaListFormatedWithAdressOIB>
  <DomainObject.Predmet.ProtuStrankaListNazivFormated>
    <izvorni_sadrzaj>
      <item>PARNAS d.o.o. za organizaciju kulturno-umjetničkih djelatnosti ˝u stečaju˝</item>
    </izvorni_sadrzaj>
    <derivirana_varijabla naziv="DomainObject.Predmet.ProtuStrankaListNazivFormated_1">
      <item>PARNAS d.o.o. za organizaciju kulturno-umjetničkih djelatnosti ˝u stečaju˝</item>
    </derivirana_varijabla>
  </DomainObject.Predmet.ProtuStrankaListNazivFormated>
  <DomainObject.Predmet.ProtuStrankaListNazivFormatedOIB>
    <izvorni_sadrzaj>
      <item>PARNAS d.o.o. za organizaciju kulturno-umjetničkih djelatnosti ˝u stečaju˝, OIB 65264042985</item>
    </izvorni_sadrzaj>
    <derivirana_varijabla naziv="DomainObject.Predmet.ProtuStrankaListNazivFormatedOIB_1">
      <item>PARNAS d.o.o. za organizaciju kulturno-umjetničkih djelatnosti ˝u stečaju˝, OIB 65264042985</item>
    </derivirana_varijabla>
  </DomainObject.Predmet.ProtuStrankaListNazivFormatedOIB>
  <DomainObject.Predmet.OstaliListFormated>
    <izvorni_sadrzaj>
      <item>Branimir Zmijanović punomoćnik sudionika u postupku CROATIA BANKA, dioničko društvo</item>
      <item>HANŽEKOVIĆ &amp; PARTNERI d.o.o. punomoćnik sudionika u postupku ZAGREBAČKA BANKA DIONIČKO DRUŠTVO</item>
    </izvorni_sadrzaj>
    <derivirana_varijabla naziv="DomainObject.Predmet.OstaliListFormated_1">
      <item>Branimir Zmijanović punomoćnik sudionika u postupku CROATIA BANKA, dioničko društvo</item>
      <item>HANŽEKOVIĆ &amp; PARTNERI d.o.o. punomoćnik sudionika u postupku ZAGREBAČKA BANKA DIONIČKO DRUŠTVO</item>
    </derivirana_varijabla>
  </DomainObject.Predmet.OstaliListFormated>
  <DomainObject.Predmet.OstaliListFormatedOIB>
    <izvorni_sadrzaj>
      <item>Branimir Zmijanović punomoćnik sudionika u postupku CROATIA BANKA, dioničko društvo</item>
      <item>HANŽEKOVIĆ &amp; PARTNERI d.o.o. punomoćnik sudionika u postupku ZAGREBAČKA BANKA DIONIČKO DRUŠTVO</item>
    </izvorni_sadrzaj>
    <derivirana_varijabla naziv="DomainObject.Predmet.OstaliListFormatedOIB_1">
      <item>Branimir Zmijanović punomoćnik sudionika u postupku CROATIA BANKA, dioničko društvo</item>
      <item>HANŽEKOVIĆ &amp; PARTNERI d.o.o. punomoćnik sudionika u postupku ZAGREBAČKA BANKA DIONIČKO DRUŠTVO</item>
    </derivirana_varijabla>
  </DomainObject.Predmet.OstaliListFormatedOIB>
  <DomainObject.Predmet.OstaliListFormatedWithAdress>
    <izvorni_sadrzaj>
      <item>Branimir Zmijanović, Fra Jerolima Milete 16a, 22000 Šibenik punomoćnik sudionika u postupku CROATIA BANKA, dioničko društvo</item>
      <item>HANŽEKOVIĆ &amp; PARTNERI d.o.o., Radnička cesta 22, 10000 Zagreb punomoćnik sudionika u postupku ZAGREBAČKA BANKA DIONIČKO DRUŠTVO</item>
    </izvorni_sadrzaj>
    <derivirana_varijabla naziv="DomainObject.Predmet.OstaliListFormatedWithAdress_1">
      <item>Branimir Zmijanović, Fra Jerolima Milete 16a, 22000 Šibenik punomoćnik sudionika u postupku CROATIA BANKA, dioničko društvo</item>
      <item>HANŽEKOVIĆ &amp; PARTNERI d.o.o., Radnička cesta 22, 10000 Zagreb punomoćnik sudionika u postupku ZAGREBAČKA BANKA DIONIČKO DRUŠTVO</item>
    </derivirana_varijabla>
  </DomainObject.Predmet.OstaliListFormatedWithAdress>
  <DomainObject.Predmet.OstaliListFormatedWithAdressOIB>
    <izvorni_sadrzaj>
      <item>Branimir Zmijanović, Fra Jerolima Milete 16a, 22000 Šibenik punomoćnik sudionika u postupku CROATIA BANKA, dioničko društvo</item>
      <item>HANŽEKOVIĆ &amp; PARTNERI d.o.o., Radnička cesta 22, 10000 Zagreb punomoćnik sudionika u postupku ZAGREBAČKA BANKA DIONIČKO DRUŠTVO</item>
    </izvorni_sadrzaj>
    <derivirana_varijabla naziv="DomainObject.Predmet.OstaliListFormatedWithAdressOIB_1">
      <item>Branimir Zmijanović, Fra Jerolima Milete 16a, 22000 Šibenik punomoćnik sudionika u postupku CROATIA BANKA, dioničko društvo</item>
      <item>HANŽEKOVIĆ &amp; PARTNERI d.o.o., Radnička cesta 22, 10000 Zagreb punomoćnik sudionika u postupku ZAGREBAČKA BANKA DIONIČKO DRUŠTVO</item>
    </derivirana_varijabla>
  </DomainObject.Predmet.OstaliListFormatedWithAdressOIB>
  <DomainObject.Predmet.OstaliListNazivFormated>
    <izvorni_sadrzaj>
      <item>Branimir Zmijanović</item>
      <item>HANŽEKOVIĆ &amp; PARTNERI d.o.o.</item>
    </izvorni_sadrzaj>
    <derivirana_varijabla naziv="DomainObject.Predmet.OstaliListNazivFormated_1">
      <item>Branimir Zmijanović</item>
      <item>HANŽEKOVIĆ &amp; PARTNERI d.o.o.</item>
    </derivirana_varijabla>
  </DomainObject.Predmet.OstaliListNazivFormated>
  <DomainObject.Predmet.OstaliListNazivFormatedOIB>
    <izvorni_sadrzaj>
      <item>Branimir Zmijanović</item>
      <item>HANŽEKOVIĆ &amp; PARTNERI d.o.o.</item>
    </izvorni_sadrzaj>
    <derivirana_varijabla naziv="DomainObject.Predmet.OstaliListNazivFormatedOIB_1">
      <item>Branimir Zmijanović</item>
      <item>HANŽEKOVIĆ &amp;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PARNAS d.o.o. za organizaciju kulturno-umjetničkih djelatnosti ˝u stečaju˝</izvorni_sadrzaj>
    <derivirana_varijabla naziv="DomainObject.Predmet.ProtustrankaIDrugi_1">PARNAS d.o.o. za organizaciju kulturno-umjetničkih djelatnosti ˝u stečaju˝</derivirana_varijabla>
  </DomainObject.Predmet.ProtustrankaIDrugi>
  <DomainObject.Predmet.StrankaIDrugiAdressOIB>
    <izvorni_sadrzaj>RH, MINISTARSTVO FINANCIJA, POREZNA UPRAVA, OIB 18683136487 i dr.</izvorni_sadrzaj>
    <derivirana_varijabla naziv="DomainObject.Predmet.StrankaIDrugiAdressOIB_1">RH, MINISTARSTVO FINANCIJA, POREZNA UPRAVA, OIB 18683136487 i dr.</derivirana_varijabla>
  </DomainObject.Predmet.StrankaIDrugiAdressOIB>
  <DomainObject.Predmet.ProtustrankaIDrugiAdressOIB>
    <izvorni_sadrzaj>PARNAS d.o.o. za organizaciju kulturno-umjetničkih djelatnosti ˝u stečaju˝, OIB 65264042985, Vladimira Nazora/bb, 21300 Makarska</izvorni_sadrzaj>
    <derivirana_varijabla naziv="DomainObject.Predmet.ProtustrankaIDrugiAdressOIB_1">PARNAS d.o.o. za organizaciju kulturno-umjetničkih djelatnosti ˝u stečaju˝, OIB 65264042985, Vladimira Nazora/bb,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PARNAS d.o.o. za organizaciju kulturno-umjetničkih djelatnosti ˝u stečaju˝</item>
      <item>RH, MINISTARSTVO FINANCIJA, POREZNA UPRAVA</item>
      <item>ZAGREBAČKA BANKA DIONIČKO DRUŠTVO</item>
      <item>CROATIA BANKA, dioničko društvo</item>
      <item>DRŽAVNA AGENCIJA ZA OSIGURANJE ŠTEDNIH ULOGA I SANACIJU BANAKA</item>
      <item>Branimir Zmijanović</item>
      <item>HANŽEKOVIĆ &amp; PARTNERI d.o.o.</item>
    </izvorni_sadrzaj>
    <derivirana_varijabla naziv="DomainObject.Predmet.SudioniciListNaziv_1">
      <item>PARNAS d.o.o. za organizaciju kulturno-umjetničkih djelatnosti ˝u stečaju˝</item>
      <item>RH, MINISTARSTVO FINANCIJA, POREZNA UPRAVA</item>
      <item>ZAGREBAČKA BANKA DIONIČKO DRUŠTVO</item>
      <item>CROATIA BANKA, dioničko društvo</item>
      <item>DRŽAVNA AGENCIJA ZA OSIGURANJE ŠTEDNIH ULOGA I SANACIJU BANAKA</item>
      <item>Branimir Zmijanović</item>
      <item>HANŽEKOVIĆ &amp; PARTNERI d.o.o.</item>
    </derivirana_varijabla>
  </DomainObject.Predmet.SudioniciListNaziv>
  <DomainObject.Predmet.SudioniciListAdressOIB>
    <izvorni_sadrzaj>
      <item>PARNAS d.o.o. za organizaciju kulturno-umjetničkih djelatnosti ˝u stečaju˝, OIB 65264042985, Vladimira Nazora/bb,21300 Makarska</item>
      <item>RH, MINISTARSTVO FINANCIJA, POREZNA UPRAVA, OIB 18683136487</item>
      <item>ZAGREBAČKA BANKA DIONIČKO DRUŠTVO, OIB 92963223473, Trg bana Josipa Jelačića 10,10000 Zagreb</item>
      <item>CROATIA BANKA, dioničko društvo, OIB 32247795989, Roberta Frangeša Mihanovića 9,10000 Zagreb</item>
      <item>DRŽAVNA AGENCIJA ZA OSIGURANJE ŠTEDNIH ULOGA I SANACIJU BANAKA, OIB 94819327944, Jurišićeva 1,10000 Zagreb</item>
      <item>Branimir Zmijanović, Fra Jerolima Milete 16a,22000 Šibenik</item>
      <item>HANŽEKOVIĆ &amp; PARTNERI d.o.o., Radnička cesta 22,10000 Zagreb</item>
    </izvorni_sadrzaj>
    <derivirana_varijabla naziv="DomainObject.Predmet.SudioniciListAdressOIB_1">
      <item>PARNAS d.o.o. za organizaciju kulturno-umjetničkih djelatnosti ˝u stečaju˝, OIB 65264042985, Vladimira Nazora/bb,21300 Makarska</item>
      <item>RH, MINISTARSTVO FINANCIJA, POREZNA UPRAVA, OIB 18683136487</item>
      <item>ZAGREBAČKA BANKA DIONIČKO DRUŠTVO, OIB 92963223473, Trg bana Josipa Jelačića 10,10000 Zagreb</item>
      <item>CROATIA BANKA, dioničko društvo, OIB 32247795989, Roberta Frangeša Mihanovića 9,10000 Zagreb</item>
      <item>DRŽAVNA AGENCIJA ZA OSIGURANJE ŠTEDNIH ULOGA I SANACIJU BANAKA, OIB 94819327944, Jurišićeva 1,10000 Zagreb</item>
      <item>Branimir Zmijanović, Fra Jerolima Milete 16a,22000 Šibenik</item>
      <item>HANŽEKOVIĆ &amp; PARTNERI d.o.o.,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65264042985</item>
      <item>, OIB 18683136487</item>
      <item>, OIB 92963223473</item>
      <item>, OIB 32247795989</item>
      <item>, OIB 94819327944</item>
      <item>, OIB null</item>
      <item>, OIB null</item>
    </izvorni_sadrzaj>
    <derivirana_varijabla naziv="DomainObject.Predmet.SudioniciListNazivOIB_1">
      <item>, OIB 65264042985</item>
      <item>, OIB 18683136487</item>
      <item>, OIB 92963223473</item>
      <item>, OIB 32247795989</item>
      <item>, OIB 94819327944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A48416-7CCD-4086-A8BE-15106B87F8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1177</properties:Words>
  <properties:Characters>6758</properties:Characters>
  <properties:Lines>155</properties:Lines>
  <properties:Paragraphs>45</properties:Paragraphs>
  <properties:TotalTime>127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2015-08-12T08:35:00Z</dcterms:created>
  <dc:creator>Trgovački sud Split</dc:creator>
  <cp:lastModifiedBy>Katarina Mikulić</cp:lastModifiedBy>
  <cp:lastPrinted>2018-01-08T12:54:00Z</cp:lastPrinted>
  <dcterms:modified xmlns:xsi="http://www.w3.org/2001/XMLSchema-instance" xsi:type="dcterms:W3CDTF">2018-01-08T12:56:00Z</dcterms:modified>
  <cp:revision>67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