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0c68" w14:paraId="03a0c68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</w:t>
      </w:r>
      <w:r w:rsidR="003F2689">
        <w:t xml:space="preserve">u pojedincu Vesni Sremac Šoštar, </w:t>
      </w:r>
      <w:r>
        <w:t>u stečajnom postupku</w:t>
      </w:r>
      <w:r w:rsidR="003F2689" w:rsidRPr="003F2689">
        <w:rPr>
          <w:bCs/>
        </w:rPr>
        <w:t xml:space="preserve"> </w:t>
      </w:r>
      <w:r w:rsidR="003F2689">
        <w:rPr>
          <w:bCs/>
        </w:rPr>
        <w:t xml:space="preserve">nad </w:t>
      </w:r>
      <w:r w:rsidR="00595DFE">
        <w:rPr>
          <w:bCs/>
        </w:rPr>
        <w:t xml:space="preserve">stečajnim dužnikom </w:t>
      </w:r>
      <w:r w:rsidR="003F17EE" w:rsidRPr="00252D86">
        <w:rPr>
          <w:lang w:val="pt-BR"/>
        </w:rPr>
        <w:t>DELTA BLATO d.o.o. u stečaju, Karlovačka cesta 24, Zagreb, OIB: 02734240858, MBS: 080721146</w:t>
      </w:r>
      <w:r w:rsidR="003F17EE">
        <w:rPr>
          <w:lang w:val="pt-BR"/>
        </w:rPr>
        <w:t xml:space="preserve">, </w:t>
      </w:r>
      <w:r w:rsidR="00342A30">
        <w:t xml:space="preserve">dana </w:t>
      </w:r>
      <w:proofErr w:type="spellStart"/>
      <w:r w:rsidR="00A8613C">
        <w:t>12</w:t>
      </w:r>
      <w:proofErr w:type="spellEnd"/>
      <w:r w:rsidR="00A8613C">
        <w:t>. travnja</w:t>
      </w:r>
      <w:r w:rsidR="003F2689">
        <w:t xml:space="preserve"> </w:t>
      </w:r>
      <w:proofErr w:type="spellStart"/>
      <w:r w:rsidR="003F2689">
        <w:t>2019</w:t>
      </w:r>
      <w:proofErr w:type="spellEnd"/>
      <w:r w:rsidR="003F2689">
        <w:t xml:space="preserve">. </w:t>
      </w:r>
      <w:r>
        <w:t>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</w:t>
      </w:r>
      <w:r w:rsidR="00702176">
        <w:t xml:space="preserve">prema prijedlogu stečajnog upravitelja od </w:t>
      </w:r>
      <w:r w:rsidR="00A8613C">
        <w:t>8. travnja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>. godine</w:t>
      </w:r>
      <w:r w:rsidR="00702176">
        <w:t xml:space="preserve">, </w:t>
      </w:r>
      <w:r w:rsidR="00702176" w:rsidRPr="00040DDF">
        <w:t xml:space="preserve">određuje se za dan </w:t>
      </w:r>
      <w:proofErr w:type="spellStart"/>
      <w:r w:rsidR="00A8613C">
        <w:t>1</w:t>
      </w:r>
      <w:r w:rsidR="000E563F">
        <w:t>8</w:t>
      </w:r>
      <w:proofErr w:type="spellEnd"/>
      <w:r w:rsidR="006D0B11">
        <w:t xml:space="preserve">. travnja </w:t>
      </w:r>
      <w:proofErr w:type="spellStart"/>
      <w:r w:rsidR="006D0B11">
        <w:t>2019</w:t>
      </w:r>
      <w:proofErr w:type="spellEnd"/>
      <w:r w:rsidR="000E563F">
        <w:t xml:space="preserve">. godine., u </w:t>
      </w:r>
      <w:proofErr w:type="spellStart"/>
      <w:r w:rsidR="000E563F">
        <w:t>10</w:t>
      </w:r>
      <w:proofErr w:type="spellEnd"/>
      <w:r w:rsidR="000E563F">
        <w:t>,</w:t>
      </w:r>
      <w:proofErr w:type="spellStart"/>
      <w:r w:rsidR="000E563F">
        <w:t>0</w:t>
      </w:r>
      <w:r w:rsidR="00702176">
        <w:t>0</w:t>
      </w:r>
      <w:proofErr w:type="spellEnd"/>
      <w:r w:rsidR="00702176" w:rsidRPr="00040DDF">
        <w:t xml:space="preserve"> 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93/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proofErr w:type="spellStart"/>
      <w:r w:rsidR="00A8613C">
        <w:t>12</w:t>
      </w:r>
      <w:proofErr w:type="spellEnd"/>
      <w:r w:rsidR="00A8613C">
        <w:t>. travnja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 xml:space="preserve">. </w:t>
      </w:r>
      <w:r w:rsidR="009E6A4B" w:rsidRPr="00040DDF">
        <w:t xml:space="preserve">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83261A">
        <w:t>,v.r.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83261A" w:rsidR="008326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3261A" w:rsidR="008326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B7E0B" w:rsidP="0083261A" w:rsidR="005B7E0B" w:rsidRPr="00DD350B">
      <w:pPr>
        <w:ind w:left="360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A8613C">
      <w:t>5877</w:t>
    </w:r>
    <w:proofErr w:type="spellEnd"/>
    <w:r w:rsidR="00A8613C">
      <w:t>/</w:t>
    </w:r>
    <w:proofErr w:type="spellStart"/>
    <w:r w:rsidR="00A8613C">
      <w:t>16</w:t>
    </w:r>
    <w:proofErr w:type="spellEnd"/>
    <w:r w:rsidR="00A8613C">
      <w:t>-</w:t>
    </w:r>
    <w:proofErr w:type="spellStart"/>
    <w:r w:rsidR="00A8613C">
      <w:t>106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713BD"/>
    <w:rsid w:val="0009048E"/>
    <w:rsid w:val="000B1511"/>
    <w:rsid w:val="000C4885"/>
    <w:rsid w:val="000D24C1"/>
    <w:rsid w:val="000D55F1"/>
    <w:rsid w:val="000E1746"/>
    <w:rsid w:val="000E563F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96F12"/>
    <w:rsid w:val="003B229E"/>
    <w:rsid w:val="003E3D7A"/>
    <w:rsid w:val="003F17EE"/>
    <w:rsid w:val="003F2689"/>
    <w:rsid w:val="0041526F"/>
    <w:rsid w:val="004414A7"/>
    <w:rsid w:val="004641E2"/>
    <w:rsid w:val="004D20AD"/>
    <w:rsid w:val="004E4F0B"/>
    <w:rsid w:val="005078EC"/>
    <w:rsid w:val="00514573"/>
    <w:rsid w:val="00532643"/>
    <w:rsid w:val="00536319"/>
    <w:rsid w:val="00543975"/>
    <w:rsid w:val="00570B72"/>
    <w:rsid w:val="005724BF"/>
    <w:rsid w:val="00595DFE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D0B11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7D4965"/>
    <w:rsid w:val="007F0AED"/>
    <w:rsid w:val="008100B5"/>
    <w:rsid w:val="00825D4C"/>
    <w:rsid w:val="0083261A"/>
    <w:rsid w:val="008550CF"/>
    <w:rsid w:val="008554A6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8613C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6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6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6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6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6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6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6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6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St-5877/2016-97</izvorni_sadrzaj>
    <derivirana_varijabla naziv="DomainObject.PredzadnjaOdlukaIzPredmeta.Oznaka_1">St-5877/2016-97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587</properties:Characters>
  <properties:Lines>27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2019-04-12T09:35:00Z</dcterms:created>
  <dc:creator>Matea Bizjak</dc:creator>
  <cp:lastModifiedBy>Vinka Mihalinčić</cp:lastModifiedBy>
  <cp:lastPrinted>2019-04-12T09:36:00Z</cp:lastPrinted>
  <dcterms:modified xmlns:xsi="http://www.w3.org/2001/XMLSchema-instance" xsi:type="dcterms:W3CDTF">2019-04-12T09:36:00Z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(St-5877-16-rješenje-zakazivanje - dioba kupovnine od 12.4.2019..docx)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