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e103" w14:paraId="1b1e103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772983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E14597">
        <w:rPr>
          <w:rFonts w:cs="Times New Roman" w:eastAsia="MS Mincho" w:hAnsi="Times New Roman" w:ascii="Times New Roman"/>
          <w:sz w:val="24"/>
        </w:rPr>
        <w:t>28. studenog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0E39EE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E14597">
        <w:rPr>
          <w:bCs/>
        </w:rPr>
        <w:t>MEG GRAĐENJ</w:t>
      </w:r>
      <w:r w:rsidR="00E14597">
        <w:t xml:space="preserve">E jednostavno društvo s ograničenom odgovornošću za građevinarstvo i trgovinu Mali Lošinj, Priko 63 (MBS </w:t>
      </w:r>
      <w:hyperlink r:id="rId9" w:history="true">
        <w:r w:rsidR="00E14597" w:rsidRPr="00E14597">
          <w:rPr>
            <w:rStyle w:val="Hiperveza"/>
            <w:u w:val="none"/>
          </w:rPr>
          <w:t>040377954</w:t>
        </w:r>
      </w:hyperlink>
      <w:r w:rsidR="00E14597">
        <w:t xml:space="preserve"> - OIB  77939361648)</w:t>
      </w:r>
    </w:p>
    <w:p w:rsidRDefault="00155FA0" w:rsidP="00BD433E" w:rsidR="00155FA0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E14597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E14597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772983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E14597">
        <w:t>26. listopada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E14597">
        <w:t xml:space="preserve"> te</w:t>
      </w:r>
      <w:r w:rsidR="00911955">
        <w:t xml:space="preserve"> da je dužnik na dan </w:t>
      </w:r>
      <w:r w:rsidR="00E14597">
        <w:t>25. listopada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14597">
        <w:t>276</w:t>
      </w:r>
      <w:r>
        <w:t xml:space="preserve"> dana u ukupnom iznosu od </w:t>
      </w:r>
      <w:r w:rsidR="00E14597">
        <w:t>37.492,39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08465B" w:rsidR="0008465B">
      <w:pPr>
        <w:jc w:val="both"/>
      </w:pPr>
    </w:p>
    <w:p w:rsidRDefault="0008465B" w:rsidP="00772983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C8499D" w:rsidP="0008465B" w:rsidR="0008465B" w:rsidRPr="00155FA0">
      <w:pPr>
        <w:jc w:val="center"/>
      </w:pPr>
      <w:r>
        <w:t>22. siječnja 2019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10,00 sati</w:t>
      </w:r>
    </w:p>
    <w:p w:rsidRDefault="00772983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</w:t>
      </w:r>
      <w:r>
        <w:t xml:space="preserve">ovog </w:t>
      </w:r>
      <w:r w:rsidR="0008465B" w:rsidRPr="00155FA0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1D20BC">
        <w:t>561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E14597">
        <w:t>10,</w:t>
      </w:r>
      <w:r w:rsidR="00772983">
        <w:t>35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E14597" w:rsidR="00BD433E">
      <w:pPr>
        <w:jc w:val="center"/>
      </w:pPr>
      <w:r>
        <w:t>Sudac</w:t>
      </w:r>
    </w:p>
    <w:p w:rsidRDefault="00BD433E" w:rsidP="00E14597" w:rsidR="00BD433E">
      <w:pPr>
        <w:jc w:val="center"/>
      </w:pPr>
    </w:p>
    <w:p w:rsidRDefault="00BD433E" w:rsidP="00E14597" w:rsidR="00BD433E">
      <w:pPr>
        <w:jc w:val="center"/>
      </w:pPr>
    </w:p>
    <w:p w:rsidRDefault="00BD433E" w:rsidP="00E14597" w:rsidR="00BD433E">
      <w:pPr>
        <w:jc w:val="center"/>
        <w:rPr>
          <w:rFonts w:cs="Arial" w:hAnsi="Arial" w:ascii="Arial"/>
        </w:rPr>
      </w:pPr>
      <w:r>
        <w:t>Zapisničar</w:t>
      </w:r>
    </w:p>
    <w:sectPr w:rsidSect="004624D4" w:rsidR="00BD433E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FC6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2100E3">
      <w:t>561/2018-8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D20BC"/>
    <w:rsid w:val="001D5535"/>
    <w:rsid w:val="002100E3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772983"/>
    <w:rsid w:val="007F2FC6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8499D"/>
    <w:rsid w:val="00D318E8"/>
    <w:rsid w:val="00DA1E99"/>
    <w:rsid w:val="00E14597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77954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28. studenog 2018.</izvorni_sadrzaj>
    <derivirana_varijabla naziv="DomainObject.StvarniPocetakDatum_1">28. studenog 2018.</derivirana_varijabla>
  </DomainObject.StvarniPocetakDatum>
  <DomainObject.StvarniZavrsetakDatum>
    <izvorni_sadrzaj>28. studenog 2018.</izvorni_sadrzaj>
    <derivirana_varijabla naziv="DomainObject.StvarniZavrsetakDatum_1">28. studenog 2018.</derivirana_varijabla>
  </DomainObject.StvarniZavrsetakDatum>
  <DomainObject.PlaniraniZavrsetakDatum>
    <izvorni_sadrzaj>28. studenog 2018.</izvorni_sadrzaj>
    <derivirana_varijabla naziv="DomainObject.PlaniraniZavrsetakDatum_1">28. studenog 2018.</derivirana_varijabla>
  </DomainObject.PlaniraniZavrsetakDatum>
  <DomainObject.PlaniraniPocetakDatum>
    <izvorni_sadrzaj>28. studenog 2018.</izvorni_sadrzaj>
    <derivirana_varijabla naziv="DomainObject.PlaniraniPocetakDatum_1">28. studenog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studenog 2018.</izvorni_sadrzaj>
    <derivirana_varijabla naziv="DomainObject.Zapisnik.DatumKreiranja_1">28.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St-561/2018-8</izvorni_sadrzaj>
    <derivirana_varijabla naziv="DomainObject.Zapisnik.Oznaka_1">St-561/2018-8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 GRAĐENJE j.d.o.o. zastupanog po punomoćniku Damir Magazin</izvorni_sadrzaj>
    <derivirana_varijabla naziv="DomainObject.Predmet.ProtustrankaFormated_1">  MEG GRAĐENJE j.d.o.o. zastupanog po punomoćniku Damir Magazin</derivirana_varijabla>
  </DomainObject.Predmet.ProtustrankaFormated>
  <DomainObject.Predmet.ProtustrankaFormatedOIB>
    <izvorni_sadrzaj>  MEG GRAĐENJE j.d.o.o., OIB 77939361648 zastupanog po punomoćniku Damir Magazin</izvorni_sadrzaj>
    <derivirana_varijabla naziv="DomainObject.Predmet.ProtustrankaFormatedOIB_1">  MEG GRAĐENJE j.d.o.o., OIB 77939361648 zastupanog po punomoćniku Damir Magazin</derivirana_varijabla>
  </DomainObject.Predmet.ProtustrankaFormatedOIB>
  <DomainObject.Predmet.ProtustrankaFormatedWithAdress>
    <izvorni_sadrzaj> MEG GRAĐENJE j.d.o.o., Priko 63, 51550 Mali Lošinj zastupanog po punomoćniku Damir Magazin</izvorni_sadrzaj>
    <derivirana_varijabla naziv="DomainObject.Predmet.ProtustrankaFormatedWithAdress_1"> MEG GRAĐENJE j.d.o.o., Priko 63, 51550 Mali Lošinj zastupanog po punomoćniku Damir Magazin</derivirana_varijabla>
  </DomainObject.Predmet.ProtustrankaFormatedWithAdress>
  <DomainObject.Predmet.ProtustrankaFormatedWithAdressOIB>
    <izvorni_sadrzaj> MEG GRAĐENJE j.d.o.o., OIB 77939361648, Priko 63, 51550 Mali Lošinj zastupanog po punomoćniku Damir Magazin</izvorni_sadrzaj>
    <derivirana_varijabla naziv="DomainObject.Predmet.ProtustrankaFormatedWithAdressOIB_1"> MEG GRAĐENJE j.d.o.o., OIB 77939361648, Priko 63, 51550 Mali Lošinj zastupanog po punomoćniku Damir Magazin</derivirana_varijabla>
  </DomainObject.Predmet.ProtustrankaFormatedWithAdressOIB>
  <DomainObject.Predmet.ProtustrankaWithAdress>
    <izvorni_sadrzaj>MEG GRAĐENJE j.d.o.o. Priko 63, 51550 Mali Lošinj</izvorni_sadrzaj>
    <derivirana_varijabla naziv="DomainObject.Predmet.ProtustrankaWithAdress_1">MEG GRAĐENJE j.d.o.o. Priko 63, 51550 Mali Lošinj</derivirana_varijabla>
  </DomainObject.Predmet.ProtustrankaWithAdress>
  <DomainObject.Predmet.ProtustrankaWithAdressOIB>
    <izvorni_sadrzaj>MEG GRAĐENJE j.d.o.o., OIB 77939361648, Priko 63, 51550 Mali Lošinj</izvorni_sadrzaj>
    <derivirana_varijabla naziv="DomainObject.Predmet.ProtustrankaWithAdressOIB_1">MEG GRAĐENJE j.d.o.o., OIB 77939361648, Priko 63, 51550 Mali Lošinj</derivirana_varijabla>
  </DomainObject.Predmet.ProtustrankaWithAdressOIB>
  <DomainObject.Predmet.ProtustrankaNazivFormated>
    <izvorni_sadrzaj>MEG GRAĐENJE j.d.o.o.</izvorni_sadrzaj>
    <derivirana_varijabla naziv="DomainObject.Predmet.ProtustrankaNazivFormated_1">MEG GRAĐENJE j.d.o.o.</derivirana_varijabla>
  </DomainObject.Predmet.ProtustrankaNazivFormated>
  <DomainObject.Predmet.ProtustrankaNazivFormatedOIB>
    <izvorni_sadrzaj>MEG GRAĐENJE j.d.o.o., OIB 77939361648</izvorni_sadrzaj>
    <derivirana_varijabla naziv="DomainObject.Predmet.ProtustrankaNazivFormatedOIB_1">MEG GRAĐENJE j.d.o.o., OIB 77939361648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 GRAĐENJE j.d.o.o. zastupanog po punomoćniku Damir Magazin</item>
    </izvorni_sadrzaj>
    <derivirana_varijabla naziv="DomainObject.Predmet.ProtuStrankaListFormated_1">
      <item>MEG GRAĐENJE j.d.o.o. zastupanog po punomoćniku Damir Magazin</item>
    </derivirana_varijabla>
  </DomainObject.Predmet.ProtuStrankaListFormated>
  <DomainObject.Predmet.ProtuStrankaListFormatedOIB>
    <izvorni_sadrzaj>
      <item>MEG GRAĐENJE j.d.o.o., OIB 77939361648 zastupanog po punomoćniku Damir Magazin</item>
    </izvorni_sadrzaj>
    <derivirana_varijabla naziv="DomainObject.Predmet.ProtuStrankaListFormatedOIB_1">
      <item>MEG GRAĐENJE j.d.o.o., OIB 77939361648 zastupanog po punomoćniku Damir Magazin</item>
    </derivirana_varijabla>
  </DomainObject.Predmet.ProtuStrankaListFormatedOIB>
  <DomainObject.Predmet.ProtuStrankaListFormatedWithAdress>
    <izvorni_sadrzaj>
      <item>MEG GRAĐENJE j.d.o.o., Priko 63, 51550 Mali Lošinj zastupanog po punomoćniku Damir Magazin</item>
    </izvorni_sadrzaj>
    <derivirana_varijabla naziv="DomainObject.Predmet.ProtuStrankaListFormatedWithAdress_1">
      <item>MEG GRAĐENJE j.d.o.o., Priko 63, 51550 Mali Lošinj zastupanog po punomoćniku Damir Magazin</item>
    </derivirana_varijabla>
  </DomainObject.Predmet.ProtuStrankaListFormatedWithAdress>
  <DomainObject.Predmet.ProtuStrankaListFormatedWithAdressOIB>
    <izvorni_sadrzaj>
      <item>MEG GRAĐENJE j.d.o.o., OIB 77939361648, Priko 63, 51550 Mali Lošinj zastupanog po punomoćniku Damir Magazin</item>
    </izvorni_sadrzaj>
    <derivirana_varijabla naziv="DomainObject.Predmet.ProtuStrankaListFormatedWithAdressOIB_1">
      <item>MEG GRAĐENJE j.d.o.o., OIB 77939361648, Priko 63, 51550 Mali Lošinj zastupanog po punomoćniku Damir Magazin</item>
    </derivirana_varijabla>
  </DomainObject.Predmet.ProtuStrankaListFormatedWithAdressOIB>
  <DomainObject.Predmet.ProtuStrankaListNazivFormated>
    <izvorni_sadrzaj>
      <item>MEG GRAĐENJE j.d.o.o.</item>
    </izvorni_sadrzaj>
    <derivirana_varijabla naziv="DomainObject.Predmet.ProtuStrankaListNazivFormated_1">
      <item>MEG GRAĐENJE j.d.o.o.</item>
    </derivirana_varijabla>
  </DomainObject.Predmet.ProtuStrankaListNazivFormated>
  <DomainObject.Predmet.ProtuStrankaListNazivFormatedOIB>
    <izvorni_sadrzaj>
      <item>MEG GRAĐENJE j.d.o.o., OIB 77939361648</item>
    </izvorni_sadrzaj>
    <derivirana_varijabla naziv="DomainObject.Predmet.ProtuStrankaListNazivFormatedOIB_1">
      <item>MEG GRAĐENJE j.d.o.o., OIB 77939361648</item>
    </derivirana_varijabla>
  </DomainObject.Predmet.ProtuStrankaListNazivFormatedOIB>
  <DomainObject.Predmet.OstaliListFormated>
    <izvorni_sadrzaj>
      <item>Damir Magazin punomoćnik sudionika u postupku MEG GRAĐENJE j.d.o.o.</item>
    </izvorni_sadrzaj>
    <derivirana_varijabla naziv="DomainObject.Predmet.OstaliListFormated_1">
      <item>Damir Magazin punomoćnik sudionika u postupku MEG GRAĐENJE j.d.o.o.</item>
    </derivirana_varijabla>
  </DomainObject.Predmet.OstaliListFormated>
  <DomainObject.Predmet.OstaliListFormatedOIB>
    <izvorni_sadrzaj>
      <item>Damir Magazin, OIB 99721314776 punomoćnik sudionika u postupku MEG GRAĐENJE j.d.o.o.</item>
    </izvorni_sadrzaj>
    <derivirana_varijabla naziv="DomainObject.Predmet.OstaliListFormatedOIB_1">
      <item>Damir Magazin, OIB 99721314776 punomoćnik sudionika u postupku MEG GRAĐENJE j.d.o.o.</item>
    </derivirana_varijabla>
  </DomainObject.Predmet.OstaliListFormatedOIB>
  <DomainObject.Predmet.OstaliListFormatedWithAdress>
    <izvorni_sadrzaj>
      <item>Damir Magazin, Kalvarija 4, 51550 Mali Lošinj punomoćnik sudionika u postupku MEG GRAĐENJE j.d.o.o.</item>
    </izvorni_sadrzaj>
    <derivirana_varijabla naziv="DomainObject.Predmet.OstaliListFormatedWithAdress_1">
      <item>Damir Magazin, Kalvarija 4, 51550 Mali Lošinj punomoćnik sudionika u postupku MEG GRAĐENJE j.d.o.o.</item>
    </derivirana_varijabla>
  </DomainObject.Predmet.OstaliListFormatedWithAdress>
  <DomainObject.Predmet.OstaliListFormatedWithAdressOIB>
    <izvorni_sadrzaj>
      <item>Damir Magazin, OIB 99721314776, Kalvarija 4, 51550 Mali Lošinj punomoćnik sudionika u postupku MEG GRAĐENJE j.d.o.o.</item>
    </izvorni_sadrzaj>
    <derivirana_varijabla naziv="DomainObject.Predmet.OstaliListFormatedWithAdressOIB_1">
      <item>Damir Magazin, OIB 99721314776, Kalvarija 4, 51550 Mali Lošinj punomoćnik sudionika u postupku MEG GRAĐENJE j.d.o.o.</item>
    </derivirana_varijabla>
  </DomainObject.Predmet.OstaliListFormatedWithAdressOIB>
  <DomainObject.Predmet.OstaliListNazivFormated>
    <izvorni_sadrzaj>
      <item>Damir Magazin</item>
    </izvorni_sadrzaj>
    <derivirana_varijabla naziv="DomainObject.Predmet.OstaliListNazivFormated_1">
      <item>Damir Magazin</item>
    </derivirana_varijabla>
  </DomainObject.Predmet.OstaliListNazivFormated>
  <DomainObject.Predmet.OstaliListNazivFormatedOIB>
    <izvorni_sadrzaj>
      <item>Damir Magazin, OIB 99721314776</item>
    </izvorni_sadrzaj>
    <derivirana_varijabla naziv="DomainObject.Predmet.OstaliListNazivFormatedOIB_1">
      <item>Damir Magazin, OIB 99721314776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St-561/2018-8</izvorni_sadrzaj>
    <derivirana_varijabla naziv="DomainObject.PoslovniBrojDokumenta_1">St-561/2018-8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 GRAĐENJE j.d.o.o.</izvorni_sadrzaj>
    <derivirana_varijabla naziv="DomainObject.Predmet.ProtustrankaIDrugi_1">MEG GRAĐENJE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 GRAĐENJE j.d.o.o., OIB 77939361648, Priko 63, 51550 Mali Lošinj</izvorni_sadrzaj>
    <derivirana_varijabla naziv="DomainObject.Predmet.ProtustrankaIDrugiAdressOIB_1">MEG GRAĐENJE j.d.o.o., OIB 77939361648,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MEG GRAĐENJE j.d.o.o.</item>
      <item>Damir Magazin</item>
    </izvorni_sadrzaj>
    <derivirana_varijabla naziv="DomainObject.Predmet.SudioniciListNaziv_1">
      <item>FINA  Rijeka</item>
      <item>MEG GRAĐENJE j.d.o.o.</item>
      <item>Damir Magazin</item>
    </derivirana_varijabla>
  </DomainObject.Predmet.SudioniciListNaziv>
  <DomainObject.Predmet.SudioniciListAdressOIB>
    <izvorni_sadrzaj>
      <item>FINA  Rijeka, OIB 85821130368, Frana Kurelca 8,51000 Rijeka</item>
      <item>MEG GRAĐENJE j.d.o.o., OIB 77939361648, Priko 63,51550 Mali Lošinj</item>
      <item>Damir Magazin, OIB 99721314776, Kalvarija 4,51550 Mali Lošinj</item>
    </izvorni_sadrzaj>
    <derivirana_varijabla naziv="DomainObject.Predmet.SudioniciListAdressOIB_1">
      <item>FINA  Rijeka, OIB 85821130368, Frana Kurelca 8,51000 Rijeka</item>
      <item>MEG GRAĐENJE j.d.o.o., OIB 77939361648, Priko 63,51550 Mali Lošinj</item>
      <item>Damir Magazin, OIB 99721314776, Kalvarija 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77939361648</item>
      <item>, OIB 99721314776</item>
    </izvorni_sadrzaj>
    <derivirana_varijabla naziv="DomainObject.Predmet.SudioniciListNazivOIB_1">
      <item>, OIB 85821130368</item>
      <item>, OIB 77939361648</item>
      <item>, OIB 99721314776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1391</properties:Characters>
  <properties:Lines>49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2018-11-28T07:45:00Z</dcterms:created>
  <dc:creator>Liljana Ugrin</dc:creator>
  <cp:lastModifiedBy>Elizabet Jovanović</cp:lastModifiedBy>
  <cp:lastPrinted>2018-11-28T09:35:00Z</cp:lastPrinted>
  <dcterms:modified xmlns:xsi="http://www.w3.org/2001/XMLSchema-instance" xsi:type="dcterms:W3CDTF">2018-11-28T09:39:00Z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St-561/2018-8 / Zapisnik - Ročište radi izjašnjenja o prijedlogu za otvaranje steč.post (561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