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1c00" w14:paraId="0ec1c00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900AA8">
        <w:rPr>
          <w:b/>
          <w:sz w:val="22"/>
          <w:szCs w:val="22"/>
        </w:rPr>
        <w:t>4</w:t>
      </w:r>
      <w:r w:rsidR="00DC2C05">
        <w:rPr>
          <w:b/>
          <w:sz w:val="22"/>
          <w:szCs w:val="22"/>
        </w:rPr>
        <w:t>6</w:t>
      </w:r>
      <w:r w:rsidR="00486B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/201</w:t>
      </w:r>
      <w:r w:rsidR="00486B6A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5E1AB2">
        <w:rPr>
          <w:b/>
          <w:sz w:val="22"/>
          <w:szCs w:val="22"/>
        </w:rPr>
        <w:t>342</w:t>
      </w:r>
    </w:p>
    <w:p w:rsidRDefault="00B63E65" w:rsidR="00B63E65">
      <w:pPr>
        <w:rPr>
          <w:sz w:val="22"/>
          <w:szCs w:val="22"/>
        </w:rPr>
      </w:pPr>
    </w:p>
    <w:p w:rsidRDefault="005F786D" w:rsidR="005F78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E00B62" w:rsidRPr="00E00B62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486B6A" w:rsidRPr="00486B6A">
        <w:rPr>
          <w:sz w:val="22"/>
          <w:szCs w:val="22"/>
        </w:rPr>
        <w:t>,</w:t>
      </w:r>
      <w:r w:rsidRPr="00761934">
        <w:rPr>
          <w:sz w:val="22"/>
          <w:szCs w:val="22"/>
        </w:rPr>
        <w:t xml:space="preserve"> izvan ročišta, dana </w:t>
      </w:r>
      <w:r w:rsidR="005E1AB2">
        <w:rPr>
          <w:sz w:val="22"/>
          <w:szCs w:val="22"/>
        </w:rPr>
        <w:t>13</w:t>
      </w:r>
      <w:r w:rsidR="007E0595">
        <w:rPr>
          <w:sz w:val="22"/>
          <w:szCs w:val="22"/>
        </w:rPr>
        <w:t xml:space="preserve">. </w:t>
      </w:r>
      <w:r w:rsidR="0067732C">
        <w:rPr>
          <w:sz w:val="22"/>
          <w:szCs w:val="22"/>
        </w:rPr>
        <w:t>srpnja</w:t>
      </w:r>
      <w:r w:rsidRPr="00761934">
        <w:rPr>
          <w:sz w:val="22"/>
          <w:szCs w:val="22"/>
        </w:rPr>
        <w:t xml:space="preserve"> 201</w:t>
      </w:r>
      <w:r w:rsidR="00214C4B">
        <w:rPr>
          <w:sz w:val="22"/>
          <w:szCs w:val="22"/>
        </w:rPr>
        <w:t>8</w:t>
      </w:r>
      <w:r w:rsidRPr="00761934">
        <w:rPr>
          <w:sz w:val="22"/>
          <w:szCs w:val="22"/>
        </w:rPr>
        <w:t>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5E1AB2" w:rsidP="005E1AB2" w:rsidR="005E1AB2" w:rsidRPr="0069433D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69433D">
        <w:rPr>
          <w:sz w:val="22"/>
          <w:szCs w:val="22"/>
        </w:rPr>
        <w:t xml:space="preserve"> kat. čestice zgr. 724, zgrada Uljara, neplodno, Vladina njiva, površine 390 m2 i kat. čestice 3580/3, dvor, neplodno, Vladina njiva, površine 1.020 m2, sve z.ul. 2407 k.o. SMOKVICA,</w:t>
      </w:r>
    </w:p>
    <w:p w:rsidRDefault="005E1AB2" w:rsidP="005E1AB2" w:rsidR="00472943" w:rsidRPr="00472943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69433D">
        <w:rPr>
          <w:sz w:val="22"/>
          <w:szCs w:val="22"/>
        </w:rPr>
        <w:t xml:space="preserve"> kat. čestice 3575/5, oranica,Vladina njiva, površine 2.016 m2, kat. čestice 3575/17 put, neplodno, Vladina njiva, površine 1.209 m2, kat. čestice 3575/18, dvor, neplodno, Vladina njiva, površine 1.090 m2, kat. čestice 3575/25, dvor, neplodno, Vladina njiva, površine 483 m2, kat. čestice 3575/26, dvor, neplodno, Vladina njiva, površine 177 m2, kat. čestice 3580/4, neplodno, Selca, površine 155 m2, kat. čestice 3580/5, neplodno, Selca, površine 440 m</w:t>
      </w:r>
      <w:r>
        <w:rPr>
          <w:sz w:val="22"/>
          <w:szCs w:val="22"/>
        </w:rPr>
        <w:t>2, sve z.ul. 2773 k.o. SMOKVICA</w:t>
      </w:r>
      <w:r w:rsidR="00472943" w:rsidRPr="00472943">
        <w:rPr>
          <w:sz w:val="22"/>
          <w:szCs w:val="22"/>
        </w:rPr>
        <w:t>,</w:t>
      </w:r>
    </w:p>
    <w:p w:rsidRDefault="00B63E65" w:rsidP="0067732C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215D55" w:rsidP="00B77288" w:rsidR="00B63E65" w:rsidRPr="00A17AC4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23</w:t>
      </w:r>
      <w:r w:rsidR="00490478" w:rsidRPr="00A17AC4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kolovoz</w:t>
      </w:r>
      <w:r w:rsidR="0048214E">
        <w:rPr>
          <w:b/>
          <w:sz w:val="22"/>
          <w:szCs w:val="22"/>
          <w:u w:val="single"/>
        </w:rPr>
        <w:t>a</w:t>
      </w:r>
      <w:r w:rsidR="00B63E65" w:rsidRPr="00A17AC4">
        <w:rPr>
          <w:b/>
          <w:sz w:val="22"/>
          <w:szCs w:val="22"/>
          <w:u w:val="single"/>
        </w:rPr>
        <w:t xml:space="preserve"> 201</w:t>
      </w:r>
      <w:r w:rsidR="009953EF" w:rsidRPr="00A17AC4">
        <w:rPr>
          <w:b/>
          <w:sz w:val="22"/>
          <w:szCs w:val="22"/>
          <w:u w:val="single"/>
        </w:rPr>
        <w:t>8</w:t>
      </w:r>
      <w:r w:rsidR="00B63E65" w:rsidRPr="00A17AC4">
        <w:rPr>
          <w:b/>
          <w:sz w:val="22"/>
          <w:szCs w:val="22"/>
          <w:u w:val="single"/>
        </w:rPr>
        <w:t xml:space="preserve">. godine u </w:t>
      </w:r>
      <w:r w:rsidR="009114AF">
        <w:rPr>
          <w:b/>
          <w:sz w:val="22"/>
          <w:szCs w:val="22"/>
          <w:u w:val="single"/>
        </w:rPr>
        <w:t>10,</w:t>
      </w:r>
      <w:r w:rsidR="005E1AB2">
        <w:rPr>
          <w:b/>
          <w:sz w:val="22"/>
          <w:szCs w:val="22"/>
          <w:u w:val="single"/>
        </w:rPr>
        <w:t>2</w:t>
      </w:r>
      <w:r w:rsidR="009114AF">
        <w:rPr>
          <w:b/>
          <w:sz w:val="22"/>
          <w:szCs w:val="22"/>
          <w:u w:val="single"/>
        </w:rPr>
        <w:t>0</w:t>
      </w:r>
      <w:r w:rsidR="00490478" w:rsidRPr="00A17AC4">
        <w:rPr>
          <w:b/>
          <w:sz w:val="22"/>
          <w:szCs w:val="22"/>
          <w:u w:val="single"/>
        </w:rPr>
        <w:t xml:space="preserve"> sati</w:t>
      </w:r>
      <w:r w:rsidR="00B63E65" w:rsidRPr="00A17AC4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A26150">
      <w:pPr>
        <w:pStyle w:val="Tijeloteksta"/>
        <w:rPr>
          <w:sz w:val="22"/>
          <w:szCs w:val="22"/>
        </w:rPr>
      </w:pPr>
      <w:r w:rsidRPr="00A26150">
        <w:rPr>
          <w:sz w:val="22"/>
          <w:szCs w:val="22"/>
        </w:rPr>
        <w:t xml:space="preserve">u sudnici </w:t>
      </w:r>
      <w:r w:rsidR="00A26150" w:rsidRPr="00A26150">
        <w:rPr>
          <w:sz w:val="22"/>
          <w:szCs w:val="22"/>
        </w:rPr>
        <w:t>2</w:t>
      </w:r>
      <w:r w:rsidRPr="00A26150">
        <w:rPr>
          <w:sz w:val="22"/>
          <w:szCs w:val="22"/>
        </w:rPr>
        <w:t xml:space="preserve"> ovoga suda, </w:t>
      </w:r>
      <w:r w:rsidR="00A26150" w:rsidRPr="00A26150">
        <w:rPr>
          <w:sz w:val="22"/>
          <w:szCs w:val="22"/>
        </w:rPr>
        <w:t xml:space="preserve">u </w:t>
      </w:r>
      <w:r w:rsidRPr="00A26150">
        <w:rPr>
          <w:sz w:val="22"/>
          <w:szCs w:val="22"/>
        </w:rPr>
        <w:t>Dubrovnik</w:t>
      </w:r>
      <w:r w:rsidR="00A26150" w:rsidRPr="00A26150">
        <w:rPr>
          <w:sz w:val="22"/>
          <w:szCs w:val="22"/>
        </w:rPr>
        <w:t>u</w:t>
      </w:r>
      <w:r w:rsidRPr="00A26150">
        <w:rPr>
          <w:sz w:val="22"/>
          <w:szCs w:val="22"/>
        </w:rPr>
        <w:t>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472943">
        <w:rPr>
          <w:sz w:val="22"/>
          <w:szCs w:val="22"/>
        </w:rPr>
        <w:t>2</w:t>
      </w:r>
      <w:r w:rsidR="00A26150">
        <w:rPr>
          <w:sz w:val="22"/>
          <w:szCs w:val="22"/>
        </w:rPr>
        <w:t xml:space="preserve">. </w:t>
      </w:r>
      <w:r w:rsidR="00215D55">
        <w:rPr>
          <w:sz w:val="22"/>
          <w:szCs w:val="22"/>
        </w:rPr>
        <w:t>srpnja</w:t>
      </w:r>
      <w:r w:rsidR="00A26150">
        <w:rPr>
          <w:sz w:val="22"/>
          <w:szCs w:val="22"/>
        </w:rPr>
        <w:t xml:space="preserve"> </w:t>
      </w:r>
      <w:r w:rsidRPr="00F260DC">
        <w:rPr>
          <w:sz w:val="22"/>
          <w:szCs w:val="22"/>
        </w:rPr>
        <w:t>201</w:t>
      </w:r>
      <w:r w:rsidR="00881574">
        <w:rPr>
          <w:sz w:val="22"/>
          <w:szCs w:val="22"/>
        </w:rPr>
        <w:t>8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CC4674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CC4674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5F786D" w:rsidP="00B77288" w:rsidR="005F786D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5F786D" w:rsidP="00B77288" w:rsidR="005F786D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472943">
        <w:rPr>
          <w:sz w:val="20"/>
        </w:rPr>
        <w:t>0</w:t>
      </w:r>
      <w:r w:rsidR="00A26150">
        <w:rPr>
          <w:sz w:val="20"/>
        </w:rPr>
        <w:t>2</w:t>
      </w:r>
      <w:r w:rsidR="00E00B62">
        <w:rPr>
          <w:sz w:val="20"/>
        </w:rPr>
        <w:t>.0</w:t>
      </w:r>
      <w:r w:rsidR="00215D55">
        <w:rPr>
          <w:sz w:val="20"/>
        </w:rPr>
        <w:t>7</w:t>
      </w:r>
      <w:r w:rsidRPr="000C50FB">
        <w:rPr>
          <w:sz w:val="20"/>
        </w:rPr>
        <w:t>.201</w:t>
      </w:r>
      <w:r w:rsidR="00881574">
        <w:rPr>
          <w:sz w:val="20"/>
        </w:rPr>
        <w:t>8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  <w:r w:rsidR="005D6447">
        <w:rPr>
          <w:sz w:val="20"/>
        </w:rPr>
        <w:t>putem e-oglasne ploče,</w:t>
      </w:r>
    </w:p>
    <w:p w:rsidRDefault="00E00B62" w:rsidP="00E00B62" w:rsidR="00E00B62">
      <w:pPr>
        <w:tabs>
          <w:tab w:pos="142" w:val="left"/>
        </w:tabs>
        <w:jc w:val="both"/>
        <w:rPr>
          <w:sz w:val="20"/>
        </w:rPr>
      </w:pPr>
      <w:r w:rsidRPr="00E00B62">
        <w:rPr>
          <w:sz w:val="20"/>
        </w:rPr>
        <w:t xml:space="preserve">- Općina Smokvica, </w:t>
      </w:r>
      <w:r w:rsidR="001A0930">
        <w:rPr>
          <w:sz w:val="20"/>
        </w:rPr>
        <w:t>p</w:t>
      </w:r>
      <w:r w:rsidRPr="00E00B62">
        <w:rPr>
          <w:sz w:val="20"/>
        </w:rPr>
        <w:t>utem e oglasne ploče,</w:t>
      </w:r>
    </w:p>
    <w:p w:rsidRDefault="006D2D47" w:rsidP="00E00B62" w:rsidR="006D2D47">
      <w:pPr>
        <w:tabs>
          <w:tab w:pos="142" w:val="left"/>
        </w:tabs>
        <w:jc w:val="both"/>
        <w:rPr>
          <w:sz w:val="20"/>
        </w:rPr>
      </w:pPr>
      <w:r>
        <w:rPr>
          <w:sz w:val="20"/>
        </w:rPr>
        <w:t>- Hrvatska poštanska banka d.d., putem e oglasne ploče,</w:t>
      </w:r>
    </w:p>
    <w:p w:rsidRDefault="00E00B62" w:rsidP="00E00B62" w:rsidR="00B63E65" w:rsidRPr="000C50FB">
      <w:pPr>
        <w:tabs>
          <w:tab w:pos="142" w:val="left"/>
        </w:tabs>
        <w:jc w:val="both"/>
        <w:rPr>
          <w:sz w:val="20"/>
        </w:rPr>
      </w:pPr>
      <w:r>
        <w:rPr>
          <w:sz w:val="20"/>
        </w:rPr>
        <w:t xml:space="preserve">- </w:t>
      </w:r>
      <w:r w:rsidR="00881574">
        <w:rPr>
          <w:sz w:val="20"/>
        </w:rPr>
        <w:t>mrežna stranica e oglasna ploča</w:t>
      </w:r>
      <w:r w:rsidR="00216EB9" w:rsidRPr="000C50FB">
        <w:rPr>
          <w:sz w:val="20"/>
        </w:rPr>
        <w:t xml:space="preserve">.  </w:t>
      </w:r>
    </w:p>
    <w:sectPr w:rsidSect="004005B9" w:rsidR="00B63E65" w:rsidRPr="000C50FB">
      <w:headerReference w:type="even" r:id="rId12"/>
      <w:headerReference w:type="default" r:id="rId13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881574" w:rsidRPr="00881574">
      <w:rPr>
        <w:b/>
      </w:rPr>
      <w:t>Posl.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8955DA">
      <w:rPr>
        <w:b/>
      </w:rPr>
      <w:t>342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A0930"/>
    <w:rsid w:val="001B6C77"/>
    <w:rsid w:val="001D1058"/>
    <w:rsid w:val="00214C4B"/>
    <w:rsid w:val="00214D23"/>
    <w:rsid w:val="00215D55"/>
    <w:rsid w:val="00216EB9"/>
    <w:rsid w:val="00226054"/>
    <w:rsid w:val="002A68BA"/>
    <w:rsid w:val="002D35A8"/>
    <w:rsid w:val="00300B25"/>
    <w:rsid w:val="00312A40"/>
    <w:rsid w:val="00316D3B"/>
    <w:rsid w:val="0031729B"/>
    <w:rsid w:val="003A486E"/>
    <w:rsid w:val="003A595F"/>
    <w:rsid w:val="003B10B1"/>
    <w:rsid w:val="003B1E1C"/>
    <w:rsid w:val="003B46D8"/>
    <w:rsid w:val="003C2522"/>
    <w:rsid w:val="003D4AA2"/>
    <w:rsid w:val="003E33E4"/>
    <w:rsid w:val="003E3949"/>
    <w:rsid w:val="004005B9"/>
    <w:rsid w:val="004208B0"/>
    <w:rsid w:val="00420CF4"/>
    <w:rsid w:val="004219A4"/>
    <w:rsid w:val="00472494"/>
    <w:rsid w:val="00472943"/>
    <w:rsid w:val="0048214E"/>
    <w:rsid w:val="00486B6A"/>
    <w:rsid w:val="00490478"/>
    <w:rsid w:val="004C7DBB"/>
    <w:rsid w:val="004D568E"/>
    <w:rsid w:val="004F149A"/>
    <w:rsid w:val="00545302"/>
    <w:rsid w:val="00547C13"/>
    <w:rsid w:val="00560F79"/>
    <w:rsid w:val="00562CFE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E1AB2"/>
    <w:rsid w:val="005F322B"/>
    <w:rsid w:val="005F786D"/>
    <w:rsid w:val="00602607"/>
    <w:rsid w:val="00615124"/>
    <w:rsid w:val="006478D2"/>
    <w:rsid w:val="006535A3"/>
    <w:rsid w:val="0067732C"/>
    <w:rsid w:val="006A4C93"/>
    <w:rsid w:val="006B3CCE"/>
    <w:rsid w:val="006C0056"/>
    <w:rsid w:val="006C1973"/>
    <w:rsid w:val="006D2D47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55DA"/>
    <w:rsid w:val="0089626D"/>
    <w:rsid w:val="00896C3F"/>
    <w:rsid w:val="008E5457"/>
    <w:rsid w:val="008F43F1"/>
    <w:rsid w:val="00900AA8"/>
    <w:rsid w:val="0091044D"/>
    <w:rsid w:val="009114AF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C4674"/>
    <w:rsid w:val="00CF1126"/>
    <w:rsid w:val="00CF3714"/>
    <w:rsid w:val="00D006EA"/>
    <w:rsid w:val="00D25C3B"/>
    <w:rsid w:val="00D26050"/>
    <w:rsid w:val="00D63013"/>
    <w:rsid w:val="00D705E8"/>
    <w:rsid w:val="00D9256D"/>
    <w:rsid w:val="00D95D71"/>
    <w:rsid w:val="00DA3F12"/>
    <w:rsid w:val="00DA7019"/>
    <w:rsid w:val="00DC064C"/>
    <w:rsid w:val="00DC2C05"/>
    <w:rsid w:val="00DF107A"/>
    <w:rsid w:val="00DF23F7"/>
    <w:rsid w:val="00E00B62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CF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CF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C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C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CF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CF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C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C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spis u suca od 13.07.2018.</izvorni_sadrzaj>
    <derivirana_varijabla naziv="DomainObject.Predmet.PrimjedbaSuca_1">cijeli spis u suca od 13.07.2018.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FBF20-01A1-46BA-B09B-30A11B989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376</properties:Words>
  <properties:Characters>1992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2018-07-13T11:34:00Z</dcterms:created>
  <dc:creator>Ante Kačić</dc:creator>
  <cp:lastModifiedBy>Srđan Gavranić</cp:lastModifiedBy>
  <cp:lastPrinted>2018-04-23T17:43:00Z</cp:lastPrinted>
  <dcterms:modified xmlns:xsi="http://www.w3.org/2001/XMLSchema-instance" xsi:type="dcterms:W3CDTF">2018-07-13T11:35:00Z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ročište za diobu kupovnine - uljara.docx)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