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6766" w14:paraId="12e6766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547C2A">
        <w:rPr>
          <w:b/>
        </w:rPr>
        <w:t xml:space="preserve"> 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547C2A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547C2A">
      <w:r w:rsidRPr="005829BB">
        <w:t xml:space="preserve"> </w:t>
      </w:r>
      <w:r w:rsidR="00547C2A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5E6891" w:rsidRPr="005E6891">
        <w:t>Trgovački sud u Pazinu, po stečajnom sucu Ivanu Dujiću, u stečajnom postupku nad Stečajnom masom iza OTELO d.o.o. u stečaju Zagreb, Pavla Hatza 10, OIB 90707078209</w:t>
      </w:r>
      <w:r w:rsidR="005E6891">
        <w:t xml:space="preserve">, </w:t>
      </w:r>
      <w:r>
        <w:t>8</w:t>
      </w:r>
      <w:r w:rsidRPr="00C33645">
        <w:t xml:space="preserve">. </w:t>
      </w:r>
      <w:r w:rsidR="005E6891">
        <w:t>prosinca</w:t>
      </w:r>
      <w:r w:rsidRPr="00C33645">
        <w:t xml:space="preserve"> 201</w:t>
      </w:r>
      <w:r w:rsidR="005E6891">
        <w:t>7</w:t>
      </w:r>
      <w:r w:rsidRPr="00C33645">
        <w:t>.</w:t>
      </w:r>
      <w:r w:rsidR="005829BB" w:rsidRPr="005829BB">
        <w:t xml:space="preserve">                                                            </w:t>
      </w:r>
    </w:p>
    <w:p w:rsidRDefault="00C33645" w:rsidP="00C33645" w:rsidR="00C33645">
      <w:pPr>
        <w:jc w:val="center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5E6891" w:rsidRPr="005E6891">
        <w:t>Stečajn</w:t>
      </w:r>
      <w:r w:rsidR="005E6891">
        <w:t>e</w:t>
      </w:r>
      <w:r w:rsidR="005E6891" w:rsidRPr="005E6891">
        <w:t xml:space="preserve"> mas</w:t>
      </w:r>
      <w:r w:rsidR="005E6891">
        <w:t>e</w:t>
      </w:r>
      <w:r w:rsidR="005E6891" w:rsidRPr="005E6891">
        <w:t xml:space="preserve"> iza OTELO d.o.o. u stečaju Zagreb, Pavla Hatza 10, OIB 90707078209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5E6891" w:rsidP="00C55162" w:rsidR="00C55162">
      <w:pPr>
        <w:jc w:val="center"/>
      </w:pPr>
      <w:r>
        <w:t>22</w:t>
      </w:r>
      <w:r w:rsidR="00C55162">
        <w:t xml:space="preserve">. </w:t>
      </w:r>
      <w:r>
        <w:t>siječnja</w:t>
      </w:r>
      <w:r w:rsidR="00C55162">
        <w:t xml:space="preserve"> 201</w:t>
      </w:r>
      <w:r>
        <w:t>8</w:t>
      </w:r>
      <w:r w:rsidR="00C55162">
        <w:t xml:space="preserve">. u </w:t>
      </w:r>
      <w:r w:rsidR="001E508D">
        <w:t>1</w:t>
      </w:r>
      <w:r>
        <w:t>3</w:t>
      </w:r>
      <w:r w:rsidR="00C33645">
        <w:t>:0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C33645">
        <w:t>8</w:t>
      </w:r>
      <w:r w:rsidR="00B60CE8" w:rsidRPr="00B60CE8">
        <w:t xml:space="preserve">. </w:t>
      </w:r>
      <w:r w:rsidR="005E6891">
        <w:t>prosinca</w:t>
      </w:r>
      <w:r w:rsidR="00B60CE8" w:rsidRPr="00B60CE8">
        <w:t xml:space="preserve"> 2017.</w:t>
      </w:r>
    </w:p>
    <w:p w:rsidRDefault="00547C2A" w:rsidP="00905C83" w:rsidR="00547C2A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323BBC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163AAB" w:rsidP="00163AAB" w:rsidR="00E84455">
      <w:r>
        <w:t xml:space="preserve">- </w:t>
      </w:r>
      <w:r w:rsidR="001E508D">
        <w:t>s</w:t>
      </w:r>
      <w:r w:rsidR="001E508D" w:rsidRPr="001E508D">
        <w:t xml:space="preserve">tečajnom upravitelju </w:t>
      </w:r>
      <w:r w:rsidR="005E6891">
        <w:t>Jelenku Lehkiju</w:t>
      </w:r>
    </w:p>
    <w:p w:rsidRDefault="00E84455" w:rsidP="00E84455" w:rsidR="00E84455" w:rsidRPr="00E84455"/>
    <w:p w:rsidRDefault="00E84455" w:rsidP="00E84455" w:rsidR="00E84455"/>
    <w:p w:rsidRDefault="00163AAB" w:rsidP="00E84455" w:rsidR="00163AAB" w:rsidRPr="00E84455">
      <w:pPr>
        <w:jc w:val="center"/>
      </w:pPr>
    </w:p>
    <w:sectPr w:rsidSect="00547C2A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28A" w:rsidP="008C04AA" w:rsidR="0091628A">
      <w:r>
        <w:separator/>
      </w:r>
    </w:p>
  </w:endnote>
  <w:endnote w:id="0" w:type="continuationSeparator">
    <w:p w:rsidRDefault="0091628A" w:rsidP="008C04AA" w:rsidR="00916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28A" w:rsidP="008C04AA" w:rsidR="0091628A">
      <w:r>
        <w:separator/>
      </w:r>
    </w:p>
  </w:footnote>
  <w:footnote w:id="0" w:type="continuationSeparator">
    <w:p w:rsidRDefault="0091628A" w:rsidP="008C04AA" w:rsidR="00916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BB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5E6891" w:rsidRPr="005E6891">
      <w:t>10 St-75/</w:t>
    </w:r>
    <w:r w:rsidR="005E6891">
      <w:t>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3BBC"/>
    <w:rsid w:val="00326C83"/>
    <w:rsid w:val="0035048B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47C2A"/>
    <w:rsid w:val="00554328"/>
    <w:rsid w:val="005829BB"/>
    <w:rsid w:val="005B6B0F"/>
    <w:rsid w:val="005C7566"/>
    <w:rsid w:val="005E4638"/>
    <w:rsid w:val="005E6891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50929"/>
    <w:rsid w:val="0088211F"/>
    <w:rsid w:val="00887DAA"/>
    <w:rsid w:val="00896573"/>
    <w:rsid w:val="008976F9"/>
    <w:rsid w:val="008C04AA"/>
    <w:rsid w:val="008D67D3"/>
    <w:rsid w:val="00905C83"/>
    <w:rsid w:val="00910072"/>
    <w:rsid w:val="0091628A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77D46"/>
    <w:rsid w:val="00E84455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B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B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B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B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B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B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B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B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739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2017-12-08T11:47:00Z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2017-12-08T11:48:00Z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