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797aba" w14:paraId="d797aba" w:rsidRDefault="00C10E48" w:rsidP="00C10E48" w:rsidR="00C10E48" w:rsidRPr="00C10E48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FF78C1E79CD6416097DAFE4FCCDCAF05"/>
          </w:placeholder>
          <w:text/>
        </w:sdtPr>
        <w:sdtContent>
          <w:r w:rsidRPr="00C10E4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10E48" w:rsidP="00C10E48" w:rsidR="00C10E48" w:rsidRPr="00C10E48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EC433E1883064408B76C0FAE57C9843C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C10E48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C10E48">
        <w:rPr>
          <w:rFonts w:cs="Times New Roman" w:eastAsia="Calibri"/>
          <w:b/>
          <w:noProof/>
        </w:rPr>
        <w:t xml:space="preserve"> </w:t>
      </w:r>
      <w:r w:rsidRPr="00C10E48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C10E48" w:rsidP="00C10E48" w:rsidR="00C10E48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0E48" w:rsidP="00C10E48" w:rsidR="00C10E48" w:rsidRPr="00C10E48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418DF03458C44CF0A71944ACF80A6C7C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C10E48">
            <w:rPr>
              <w:rStyle w:val="eSPISCCParagraphDefaultFont"/>
              <w:rFonts w:eastAsiaTheme="minorHAnsi"/>
            </w:rPr>
            <w:t>Turinina 3</w:t>
          </w:r>
        </w:sdtContent>
      </w:sdt>
      <w:r w:rsidRPr="00C10E48">
        <w:rPr>
          <w:rFonts w:cs="Times New Roman" w:eastAsia="Times New Roman"/>
          <w:noProof/>
          <w:lang w:eastAsia="hr-HR"/>
        </w:rPr>
        <w:t xml:space="preserve"> </w:t>
      </w:r>
    </w:p>
    <w:p w:rsidRDefault="00C10E48" w:rsidP="00C10E48" w:rsidR="00C10E48" w:rsidRPr="00C10E48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51D17B89234D4888971B3919369EE6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C10E48">
            <w:rPr>
              <w:rStyle w:val="eSPISCCParagraphDefaultFont"/>
            </w:rPr>
            <w:t>10010</w:t>
          </w:r>
        </w:sdtContent>
      </w:sdt>
      <w:r w:rsidRPr="00C10E48">
        <w:rPr>
          <w:rFonts w:cs="Times New Roman" w:eastAsia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2877116917F047A49E780A77E00CA313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C10E48">
            <w:rPr>
              <w:rStyle w:val="eSPISCCParagraphDefaultFont"/>
            </w:rPr>
            <w:t>Novi Zagreb – Istok</w:t>
          </w:r>
        </w:sdtContent>
      </w:sdt>
      <w:r w:rsidRPr="00C10E48">
        <w:rPr>
          <w:rFonts w:cs="Times New Roman" w:eastAsia="Times New Roman"/>
          <w:noProof/>
          <w:lang w:eastAsia="hr-HR"/>
        </w:rPr>
        <w:t xml:space="preserve"> </w:t>
      </w:r>
      <w:r w:rsidRPr="00C10E48">
        <w:rPr>
          <w:rFonts w:cs="Times New Roman" w:eastAsia="Times New Roman"/>
          <w:noProof/>
          <w:lang w:eastAsia="hr-HR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545147A7FE564A8BBAA7FB3095EB18C8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C10E48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C10E48" w:rsidP="00C10E48" w:rsidR="00C10E48" w:rsidRPr="00C10E48">
      <w:pPr>
        <w:keepNext/>
        <w:spacing w:after="0"/>
        <w:rPr>
          <w:rFonts w:cs="Times New Roman" w:eastAsia="Calibri"/>
          <w:caps/>
          <w:spacing w:val="100"/>
        </w:rPr>
      </w:pPr>
    </w:p>
    <w:p w:rsidRDefault="00C10E48" w:rsidP="00C10E48" w:rsidR="00C10E48" w:rsidRPr="00C10E48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C10E48">
        <w:rPr>
          <w:rFonts w:cs="Times New Roman" w:eastAsia="Calibri"/>
          <w:caps/>
          <w:spacing w:val="100"/>
        </w:rPr>
        <w:t>republika hrvatska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10E48" w:rsidP="00C10E48" w:rsidR="00C10E48" w:rsidRPr="00C10E48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10E48">
        <w:rPr>
          <w:rFonts w:cs="Times New Roman" w:eastAsia="Times New Roman"/>
          <w:caps/>
          <w:spacing w:val="100"/>
        </w:rPr>
        <w:t>RJEŠENJE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10E48" w:rsidP="00C10E48" w:rsidR="00C10E48" w:rsidRPr="00C10E48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C10E48">
        <w:rPr>
          <w:rFonts w:cs="Times New Roman" w:eastAsia="Calibri"/>
          <w:noProof/>
          <w:lang w:eastAsia="hr-HR"/>
        </w:rPr>
        <w:t xml:space="preserve">Općinski sud u Novom Zagrebu po </w:t>
      </w:r>
      <w:r w:rsidRPr="00C10E48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0A9E910AB75E459A98403E28A975F152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C10E48">
            <w:rPr>
              <w:rStyle w:val="eSPISCCParagraphDefaultFont"/>
              <w:rFonts w:eastAsiaTheme="minorHAnsi"/>
            </w:rPr>
            <w:t>Mariji Karadžole</w:t>
          </w:r>
        </w:sdtContent>
      </w:sdt>
      <w:r w:rsidRPr="00C10E48">
        <w:rPr>
          <w:rFonts w:cs="Times New Roman" w:eastAsia="Calibri"/>
          <w:bdr w:frame="true" w:space="0" w:sz="0" w:color="auto" w:val="none"/>
          <w:shd w:fill="CCFFCC" w:color="auto" w:val="clear"/>
        </w:rPr>
        <w:t xml:space="preserve"> </w:t>
      </w:r>
      <w:r w:rsidRPr="00C10E48">
        <w:rPr>
          <w:rFonts w:cs="Times New Roman" w:eastAsia="Calibri"/>
          <w:noProof/>
          <w:lang w:eastAsia="hr-HR"/>
        </w:rPr>
        <w:t>u stečajnom postupku povodom prijedloga potrošača Željko Ernečić iz Zagreba, Balokovićeva 25, OIB 95336021517, za otvaranje stečajnog postupka, bez održavanja ročišta, dana 17. listopada 2016.</w:t>
      </w:r>
    </w:p>
    <w:p w:rsidRDefault="00C10E48" w:rsidP="00C10E48" w:rsidR="00C10E48" w:rsidRPr="00C10E48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10E48">
        <w:rPr>
          <w:rFonts w:cs="Times New Roman" w:eastAsia="Times New Roman"/>
          <w:spacing w:val="100"/>
          <w:lang w:eastAsia="hr-HR"/>
        </w:rPr>
        <w:t>riješio je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10E48" w:rsidP="00C10E48" w:rsidR="00C10E48" w:rsidRPr="00C10E48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C10E48">
        <w:rPr>
          <w:rFonts w:cs="Times New Roman" w:eastAsia="Times New Roman"/>
          <w:lang w:eastAsia="hr-HR"/>
        </w:rPr>
        <w:tab/>
        <w:t>Nalaže se potrošaču Željku Ernečić predujmiti troškove postupka u paušalnom iznosu od 1.000,00 kn (tisuću kuna) u roku od 15 dana od dana primitka ove odluke.</w:t>
      </w:r>
    </w:p>
    <w:p w:rsidRDefault="00C10E48" w:rsidP="00C10E48" w:rsidR="00C10E48" w:rsidRPr="00C10E48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10E48" w:rsidP="00C10E48" w:rsidR="00C10E48" w:rsidRPr="00C10E48">
      <w:pPr>
        <w:keepNext/>
        <w:spacing w:after="0"/>
        <w:jc w:val="center"/>
        <w:rPr>
          <w:rFonts w:cs="Times New Roman" w:eastAsia="Times New Roman"/>
        </w:rPr>
      </w:pPr>
      <w:r w:rsidRPr="00C10E48">
        <w:rPr>
          <w:rFonts w:cs="Times New Roman" w:eastAsia="Times New Roman"/>
        </w:rPr>
        <w:t>Obrazloženje</w:t>
      </w:r>
    </w:p>
    <w:p w:rsidRDefault="00C10E48" w:rsidP="00C10E48" w:rsidR="00C10E48" w:rsidRPr="00C10E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E48" w:rsidP="00C10E48" w:rsidR="00C10E48" w:rsidRPr="00C10E48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10E48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Željko Ernečić je 22. kolovoza 2016. podnio sudu prijedlog za otvaranje stečajnog postupka.</w:t>
      </w:r>
    </w:p>
    <w:p w:rsidRDefault="00C10E48" w:rsidP="00C10E48" w:rsidR="00C10E48" w:rsidRPr="00C10E48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10E48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C10E48" w:rsidP="00C10E48" w:rsidR="00C10E48" w:rsidRPr="00C10E48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10E48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C10E48" w:rsidP="00C10E48" w:rsidR="00C10E48" w:rsidRPr="00C10E48">
      <w:pPr>
        <w:spacing w:after="0"/>
        <w:jc w:val="both"/>
        <w:rPr>
          <w:rFonts w:cs="Times New Roman" w:eastAsia="Times New Roman"/>
        </w:rPr>
      </w:pPr>
      <w:r w:rsidRPr="00C10E48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C10E48" w:rsidP="00C10E48" w:rsidR="00C10E48" w:rsidRPr="00C10E48">
      <w:pPr>
        <w:spacing w:after="0"/>
        <w:rPr>
          <w:rFonts w:cs="Times New Roman" w:eastAsia="Times New Roman"/>
        </w:rPr>
      </w:pPr>
    </w:p>
    <w:p w:rsidRDefault="00C10E48" w:rsidP="00C10E48" w:rsidR="00C10E48" w:rsidRPr="00C10E48">
      <w:pPr>
        <w:spacing w:after="0"/>
        <w:jc w:val="center"/>
        <w:rPr>
          <w:rFonts w:cs="Times New Roman" w:eastAsia="Times New Roman"/>
        </w:rPr>
      </w:pPr>
      <w:r w:rsidRPr="00C10E48">
        <w:rPr>
          <w:rFonts w:cs="Times New Roman" w:eastAsia="Times New Roman"/>
        </w:rPr>
        <w:t>U Novom Zagrebu, 17. listopada 2016.</w:t>
      </w:r>
    </w:p>
    <w:p w:rsidRDefault="00C10E48" w:rsidP="00C10E48" w:rsidR="00C10E48" w:rsidRPr="00C10E48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10E48">
        <w:rPr>
          <w:rFonts w:cs="Times New Roman" w:eastAsia="Times New Roman"/>
          <w:noProof/>
        </w:rPr>
        <w:t>Sudac:</w:t>
      </w:r>
    </w:p>
    <w:p w:rsidRDefault="00C10E48" w:rsidP="00C10E48" w:rsidR="00C10E48" w:rsidRPr="00C10E48">
      <w:pPr>
        <w:spacing w:after="0"/>
        <w:jc w:val="right"/>
        <w:rPr>
          <w:rFonts w:cs="Times New Roman" w:eastAsia="Times New Roman"/>
          <w:noProof/>
        </w:rPr>
      </w:pPr>
      <w:r w:rsidRPr="00C10E48">
        <w:rPr>
          <w:rFonts w:cs="Times New Roman" w:eastAsia="Times New Roman"/>
          <w:noProof/>
        </w:rPr>
        <w:t>Marija Karadžole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lang w:eastAsia="hr-HR"/>
        </w:rPr>
      </w:pP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lang w:eastAsia="hr-HR"/>
        </w:rPr>
      </w:pPr>
      <w:r w:rsidRPr="00C10E48">
        <w:rPr>
          <w:rFonts w:cs="Times New Roman" w:eastAsia="Times New Roman"/>
          <w:lang w:eastAsia="hr-HR"/>
        </w:rPr>
        <w:t>UPUTA O PRAVNOM LIJEKU</w:t>
      </w:r>
    </w:p>
    <w:p w:rsidRDefault="00C10E48" w:rsidP="00C10E48" w:rsidR="00C10E48" w:rsidRPr="00C10E48">
      <w:pPr>
        <w:spacing w:after="0"/>
        <w:jc w:val="both"/>
        <w:rPr>
          <w:rFonts w:cs="Times New Roman" w:eastAsia="Times New Roman"/>
        </w:rPr>
      </w:pPr>
      <w:r w:rsidRPr="00C10E48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C10E48">
        <w:rPr>
          <w:rFonts w:cs="Times New Roman" w:eastAsia="Calibri"/>
        </w:rPr>
        <w:t xml:space="preserve"> mrežnoj stranici e-Oglasna ploča sudova</w:t>
      </w:r>
      <w:r w:rsidRPr="00C10E48">
        <w:rPr>
          <w:rFonts w:cs="Times New Roman" w:eastAsia="Times New Roman"/>
        </w:rPr>
        <w:t>. Žalba se podnosi ovom sudu u tri primjerka.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C10E48" w:rsidP="00C10E48" w:rsidR="00C10E48" w:rsidRPr="00C10E48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C10E48" w:rsidP="00C10E48" w:rsidR="00C10E48" w:rsidRPr="00C10E48">
      <w:pPr>
        <w:keepNext/>
        <w:spacing w:after="0"/>
        <w:rPr>
          <w:rFonts w:cs="Times New Roman" w:eastAsia="Times New Roman"/>
        </w:rPr>
      </w:pPr>
      <w:r w:rsidRPr="00C10E48">
        <w:rPr>
          <w:rFonts w:cs="Times New Roman" w:eastAsia="Times New Roman"/>
        </w:rPr>
        <w:t>DNA:</w:t>
      </w:r>
    </w:p>
    <w:p w:rsidRDefault="00C10E48" w:rsidP="00C10E48" w:rsidR="00C10E48" w:rsidRPr="00C10E48">
      <w:pPr>
        <w:keepNext/>
        <w:spacing w:after="0"/>
        <w:rPr>
          <w:rFonts w:cs="Times New Roman" w:eastAsia="Times New Roman"/>
        </w:rPr>
      </w:pPr>
      <w:r w:rsidRPr="00C10E48">
        <w:rPr>
          <w:rFonts w:cs="Times New Roman" w:eastAsia="Times New Roman"/>
        </w:rPr>
        <w:t>1. e-Oglasna ploča sudova</w:t>
      </w:r>
    </w:p>
    <w:p w:rsidRDefault="00C10E48" w:rsidP="00C10E48" w:rsidR="00DA0242" w:rsidRPr="00C10E48">
      <w:pPr>
        <w:keepNext/>
        <w:spacing w:after="0"/>
        <w:rPr>
          <w:rFonts w:cs="Times New Roman" w:eastAsia="Calibri"/>
          <w:noProof/>
        </w:rPr>
      </w:pPr>
      <w:r w:rsidRPr="00C10E48">
        <w:rPr>
          <w:rFonts w:cs="Times New Roman" w:eastAsia="Times New Roman"/>
        </w:rPr>
        <w:t>2. Potrošaču</w:t>
      </w:r>
    </w:p>
    <w:sectPr w:rsidSect="0032366B" w:rsidR="00DA0242" w:rsidRPr="00C10E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E4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0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FF78C1E79CD6416097DAFE4FCCDCAF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15302ED-2B91-42F4-BF55-84BBDE48227D}"/>
      </w:docPartPr>
      <w:docPartBody>
        <w:p w:rsidRDefault="006E67C0" w:rsidP="006E67C0" w:rsidR="00000000">
          <w:pPr>
            <w:pStyle w:val="FF78C1E79CD6416097DAFE4FCCDCAF05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EC433E1883064408B76C0FAE57C9843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0215F08-81EA-4E11-8D99-7B8C299903A0}"/>
      </w:docPartPr>
      <w:docPartBody>
        <w:p w:rsidRDefault="006E67C0" w:rsidP="006E67C0" w:rsidR="00000000">
          <w:pPr>
            <w:pStyle w:val="EC433E1883064408B76C0FAE57C9843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18DF03458C44CF0A71944ACF80A6C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23EB5D-864B-4BC1-8169-4F024B18BB57}"/>
      </w:docPartPr>
      <w:docPartBody>
        <w:p w:rsidRDefault="006E67C0" w:rsidP="006E67C0" w:rsidR="00000000">
          <w:pPr>
            <w:pStyle w:val="418DF03458C44CF0A71944ACF80A6C7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D17B89234D4888971B3919369EE6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7853466-8D75-4D36-9D94-933BF4CC40F2}"/>
      </w:docPartPr>
      <w:docPartBody>
        <w:p w:rsidRDefault="006E67C0" w:rsidP="006E67C0" w:rsidR="00000000">
          <w:pPr>
            <w:pStyle w:val="51D17B89234D4888971B3919369EE69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77116917F047A49E780A77E00CA3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61A568-BA6D-4DB0-A057-30E279265828}"/>
      </w:docPartPr>
      <w:docPartBody>
        <w:p w:rsidRDefault="006E67C0" w:rsidP="006E67C0" w:rsidR="00000000">
          <w:pPr>
            <w:pStyle w:val="2877116917F047A49E780A77E00CA31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147A7FE564A8BBAA7FB3095EB18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39B87E-82D2-431F-9C67-432AFC473C30}"/>
      </w:docPartPr>
      <w:docPartBody>
        <w:p w:rsidRDefault="006E67C0" w:rsidP="006E67C0" w:rsidR="00000000">
          <w:pPr>
            <w:pStyle w:val="545147A7FE564A8BBAA7FB3095EB18C8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0A9E910AB75E459A98403E28A975F15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BE9B0DF-A929-4971-9CB9-A03C7D9CB794}"/>
      </w:docPartPr>
      <w:docPartBody>
        <w:p w:rsidRDefault="006E67C0" w:rsidP="006E67C0" w:rsidR="00000000">
          <w:pPr>
            <w:pStyle w:val="0A9E910AB75E459A98403E28A975F152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7C0"/>
    <w:rsid w:val="006E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67C0"/>
  </w:style>
  <w:style w:customStyle="true" w:styleId="FF78C1E79CD6416097DAFE4FCCDCAF05" w:type="paragraph">
    <w:name w:val="FF78C1E79CD6416097DAFE4FCCDCAF05"/>
    <w:rsid w:val="006E67C0"/>
  </w:style>
  <w:style w:customStyle="true" w:styleId="EC433E1883064408B76C0FAE57C9843C" w:type="paragraph">
    <w:name w:val="EC433E1883064408B76C0FAE57C9843C"/>
    <w:rsid w:val="006E67C0"/>
  </w:style>
  <w:style w:customStyle="true" w:styleId="418DF03458C44CF0A71944ACF80A6C7C" w:type="paragraph">
    <w:name w:val="418DF03458C44CF0A71944ACF80A6C7C"/>
    <w:rsid w:val="006E67C0"/>
  </w:style>
  <w:style w:customStyle="true" w:styleId="51D17B89234D4888971B3919369EE694" w:type="paragraph">
    <w:name w:val="51D17B89234D4888971B3919369EE694"/>
    <w:rsid w:val="006E67C0"/>
  </w:style>
  <w:style w:customStyle="true" w:styleId="2877116917F047A49E780A77E00CA313" w:type="paragraph">
    <w:name w:val="2877116917F047A49E780A77E00CA313"/>
    <w:rsid w:val="006E67C0"/>
  </w:style>
  <w:style w:customStyle="true" w:styleId="545147A7FE564A8BBAA7FB3095EB18C8" w:type="paragraph">
    <w:name w:val="545147A7FE564A8BBAA7FB3095EB18C8"/>
    <w:rsid w:val="006E67C0"/>
  </w:style>
  <w:style w:customStyle="true" w:styleId="0A9E910AB75E459A98403E28A975F152" w:type="paragraph">
    <w:name w:val="0A9E910AB75E459A98403E28A975F152"/>
    <w:rsid w:val="006E67C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67C0"/>
  </w:style>
  <w:style w:customStyle="1" w:styleId="FF78C1E79CD6416097DAFE4FCCDCAF05" w:type="paragraph">
    <w:name w:val="FF78C1E79CD6416097DAFE4FCCDCAF05"/>
    <w:rsid w:val="006E67C0"/>
  </w:style>
  <w:style w:customStyle="1" w:styleId="EC433E1883064408B76C0FAE57C9843C" w:type="paragraph">
    <w:name w:val="EC433E1883064408B76C0FAE57C9843C"/>
    <w:rsid w:val="006E67C0"/>
  </w:style>
  <w:style w:customStyle="1" w:styleId="418DF03458C44CF0A71944ACF80A6C7C" w:type="paragraph">
    <w:name w:val="418DF03458C44CF0A71944ACF80A6C7C"/>
    <w:rsid w:val="006E67C0"/>
  </w:style>
  <w:style w:customStyle="1" w:styleId="51D17B89234D4888971B3919369EE694" w:type="paragraph">
    <w:name w:val="51D17B89234D4888971B3919369EE694"/>
    <w:rsid w:val="006E67C0"/>
  </w:style>
  <w:style w:customStyle="1" w:styleId="2877116917F047A49E780A77E00CA313" w:type="paragraph">
    <w:name w:val="2877116917F047A49E780A77E00CA313"/>
    <w:rsid w:val="006E67C0"/>
  </w:style>
  <w:style w:customStyle="1" w:styleId="545147A7FE564A8BBAA7FB3095EB18C8" w:type="paragraph">
    <w:name w:val="545147A7FE564A8BBAA7FB3095EB18C8"/>
    <w:rsid w:val="006E67C0"/>
  </w:style>
  <w:style w:customStyle="1" w:styleId="0A9E910AB75E459A98403E28A975F152" w:type="paragraph">
    <w:name w:val="0A9E910AB75E459A98403E28A975F152"/>
    <w:rsid w:val="006E67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Ernečić</izvorni_sadrzaj>
    <derivirana_varijabla naziv="DomainObject.Predmet.StrankaFormated_1">  Željko Ernečić</derivirana_varijabla>
  </DomainObject.Predmet.StrankaFormated>
  <DomainObject.Predmet.StrankaFormatedOIB>
    <izvorni_sadrzaj>  Željko Ernečić, OIB 95336021517</izvorni_sadrzaj>
    <derivirana_varijabla naziv="DomainObject.Predmet.StrankaFormatedOIB_1">  Željko Ernečić, OIB 95336021517</derivirana_varijabla>
  </DomainObject.Predmet.StrankaFormatedOIB>
  <DomainObject.Predmet.StrankaFormatedWithAdress>
    <izvorni_sadrzaj> Željko Ernečić, Balokovićeva 25, 10000 Zagreb</izvorni_sadrzaj>
    <derivirana_varijabla naziv="DomainObject.Predmet.StrankaFormatedWithAdress_1"> Željko Ernečić, Balokovićeva 25, 10000 Zagreb</derivirana_varijabla>
  </DomainObject.Predmet.StrankaFormatedWithAdress>
  <DomainObject.Predmet.StrankaFormatedWithAdressOIB>
    <izvorni_sadrzaj> Željko Ernečić, OIB 95336021517, Balokovićeva 25, 10000 Zagreb</izvorni_sadrzaj>
    <derivirana_varijabla naziv="DomainObject.Predmet.StrankaFormatedWithAdressOIB_1"> Željko Ernečić, OIB 95336021517, Balokovićeva 25, 10000 Zagreb</derivirana_varijabla>
  </DomainObject.Predmet.StrankaFormatedWithAdressOIB>
  <DomainObject.Predmet.StrankaWithAdress>
    <izvorni_sadrzaj>Željko Ernečić Balokovićeva 25,10000 Zagreb</izvorni_sadrzaj>
    <derivirana_varijabla naziv="DomainObject.Predmet.StrankaWithAdress_1">Željko Ernečić Balokovićeva 25,10000 Zagreb</derivirana_varijabla>
  </DomainObject.Predmet.StrankaWithAdress>
  <DomainObject.Predmet.StrankaWithAdressOIB>
    <izvorni_sadrzaj>Željko Ernečić, OIB 95336021517, Balokovićeva 25,10000 Zagreb</izvorni_sadrzaj>
    <derivirana_varijabla naziv="DomainObject.Predmet.StrankaWithAdressOIB_1">Željko Ernečić, OIB 95336021517, Balokovićeva 25,10000 Zagreb</derivirana_varijabla>
  </DomainObject.Predmet.StrankaWithAdressOIB>
  <DomainObject.Predmet.StrankaNazivFormated>
    <izvorni_sadrzaj>Željko Ernečić</izvorni_sadrzaj>
    <derivirana_varijabla naziv="DomainObject.Predmet.StrankaNazivFormated_1">Željko Ernečić</derivirana_varijabla>
  </DomainObject.Predmet.StrankaNazivFormated>
  <DomainObject.Predmet.StrankaNazivFormatedOIB>
    <izvorni_sadrzaj>Željko Ernečić, OIB 95336021517</izvorni_sadrzaj>
    <derivirana_varijabla naziv="DomainObject.Predmet.StrankaNazivFormatedOIB_1">Željko Ernečić, OIB 95336021517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Željko Ernečić</item>
    </izvorni_sadrzaj>
    <derivirana_varijabla naziv="DomainObject.Predmet.StrankaListFormated_1">
      <item>Željko Ernečić</item>
    </derivirana_varijabla>
  </DomainObject.Predmet.StrankaListFormated>
  <DomainObject.Predmet.StrankaListFormatedOIB>
    <izvorni_sadrzaj>
      <item>Željko Ernečić, OIB 95336021517</item>
    </izvorni_sadrzaj>
    <derivirana_varijabla naziv="DomainObject.Predmet.StrankaListFormatedOIB_1">
      <item>Željko Ernečić, OIB 95336021517</item>
    </derivirana_varijabla>
  </DomainObject.Predmet.StrankaListFormatedOIB>
  <DomainObject.Predmet.StrankaListFormatedWithAdress>
    <izvorni_sadrzaj>
      <item>Željko Ernečić, Balokovićeva 25, 10000 Zagreb</item>
    </izvorni_sadrzaj>
    <derivirana_varijabla naziv="DomainObject.Predmet.StrankaListFormatedWithAdress_1">
      <item>Željko Ernečić, Balokovićeva 25, 10000 Zagreb</item>
    </derivirana_varijabla>
  </DomainObject.Predmet.StrankaListFormatedWithAdress>
  <DomainObject.Predmet.StrankaListFormatedWithAdressOIB>
    <izvorni_sadrzaj>
      <item>Željko Ernečić, OIB 95336021517, Balokovićeva 25, 10000 Zagreb</item>
    </izvorni_sadrzaj>
    <derivirana_varijabla naziv="DomainObject.Predmet.StrankaListFormatedWithAdressOIB_1">
      <item>Željko Ernečić, OIB 95336021517, Balokovićeva 25, 10000 Zagreb</item>
    </derivirana_varijabla>
  </DomainObject.Predmet.StrankaListFormatedWithAdressOIB>
  <DomainObject.Predmet.StrankaListNazivFormated>
    <izvorni_sadrzaj>
      <item>Željko Ernečić</item>
    </izvorni_sadrzaj>
    <derivirana_varijabla naziv="DomainObject.Predmet.StrankaListNazivFormated_1">
      <item>Željko Ernečić</item>
    </derivirana_varijabla>
  </DomainObject.Predmet.StrankaListNazivFormated>
  <DomainObject.Predmet.StrankaListNazivFormatedOIB>
    <izvorni_sadrzaj>
      <item>Željko Ernečić, OIB 95336021517</item>
    </izvorni_sadrzaj>
    <derivirana_varijabla naziv="DomainObject.Predmet.StrankaListNazivFormatedOIB_1">
      <item>Željko Ernečić, OIB 95336021517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Željko Ernečić</izvorni_sadrzaj>
    <derivirana_varijabla naziv="DomainObject.Predmet.StrankaIDrugi_1">Željko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Ernečić, OIB 95336021517, Balokovićeva 25, 10000 Zagreb</izvorni_sadrzaj>
    <derivirana_varijabla naziv="DomainObject.Predmet.StrankaIDrugiAdressOIB_1">Željko Ernečić, OIB 95336021517,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Ernečić</item>
    </izvorni_sadrzaj>
    <derivirana_varijabla naziv="DomainObject.Predmet.SudioniciListNaziv_1">
      <item>Željko Ernečić</item>
    </derivirana_varijabla>
  </DomainObject.Predmet.SudioniciListNaziv>
  <DomainObject.Predmet.SudioniciListAdressOIB>
    <izvorni_sadrzaj>
      <item>Željko Ernečić, OIB 95336021517, Balokovićeva 25,10000 Zagreb</item>
    </izvorni_sadrzaj>
    <derivirana_varijabla naziv="DomainObject.Predmet.SudioniciListAdressOIB_1">
      <item>Željko Ernečić, OIB 95336021517,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EE0A2-4978-4FA0-B855-60568EEBA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1327</properties:Characters>
  <properties:Lines>43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Karadžole</cp:lastModifiedBy>
  <dcterms:modified xmlns:xsi="http://www.w3.org/2001/XMLSchema-instance" xsi:type="dcterms:W3CDTF">2016-10-17T10:36:00Z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Sp-5/2016-2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