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62fb" w14:paraId="bbf62fb" w:rsidRDefault="00AE649C" w:rsidP="005C27D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C27D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27D8" w:rsidP="005C27D8" w:rsidR="005C27D8">
      <w:pPr>
        <w:spacing w:after="0"/>
        <w:jc w:val="center"/>
      </w:pPr>
    </w:p>
    <w:p w:rsidRDefault="005C27D8" w:rsidP="005C27D8" w:rsidR="005C27D8">
      <w:pPr>
        <w:spacing w:after="0"/>
      </w:pPr>
      <w:r>
        <w:t>REPUBLIKA HRVATSKA</w:t>
      </w:r>
    </w:p>
    <w:p w:rsidRDefault="005C27D8" w:rsidP="005C27D8" w:rsidR="005C27D8">
      <w:pPr>
        <w:spacing w:after="0"/>
      </w:pPr>
      <w:r>
        <w:t>TRGOVAČKI SUD U VARAŽDINU</w:t>
      </w:r>
    </w:p>
    <w:p w:rsidRDefault="005C27D8" w:rsidP="005C27D8" w:rsidR="005C27D8">
      <w:pPr>
        <w:spacing w:after="0"/>
        <w:jc w:val="center"/>
      </w:pPr>
    </w:p>
    <w:p w:rsidRDefault="005C27D8" w:rsidP="005C27D8" w:rsidR="005C27D8">
      <w:pPr>
        <w:spacing w:after="0"/>
        <w:jc w:val="center"/>
      </w:pPr>
    </w:p>
    <w:p w:rsidRDefault="005C27D8" w:rsidP="005C27D8" w:rsidR="005C27D8">
      <w:pPr>
        <w:spacing w:after="0"/>
      </w:pPr>
      <w:r>
        <w:t xml:space="preserve">                                        U  I M E  R E P U B L I K E  H R V A T S K E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  <w:jc w:val="center"/>
      </w:pPr>
      <w:r>
        <w:t>R J E Š E NJ E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KMETDAR j.d.o.o. Koprivnica, Josipa Vargovića 4, OIB: 76443933825, dana 12. travnja 2017., </w:t>
      </w:r>
    </w:p>
    <w:p w:rsidRDefault="005C27D8" w:rsidP="005C27D8" w:rsidR="005C27D8">
      <w:pPr>
        <w:spacing w:after="0"/>
        <w:jc w:val="both"/>
      </w:pPr>
    </w:p>
    <w:p w:rsidRDefault="005C27D8" w:rsidP="005C27D8" w:rsidR="005C27D8">
      <w:pPr>
        <w:spacing w:after="0"/>
        <w:jc w:val="center"/>
      </w:pPr>
      <w:r>
        <w:t>r i j e š i o  j e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KMETDAR j.d.o.o. Koprivnica, Josipa Vargovića 4, OIB: 76443933825, s danom 12. travnja 2017. u 15,15 sati.</w:t>
      </w:r>
    </w:p>
    <w:p w:rsidRDefault="005C27D8" w:rsidP="005C27D8" w:rsidR="005C27D8">
      <w:pPr>
        <w:spacing w:after="0"/>
        <w:ind w:hanging="705" w:left="1413"/>
        <w:jc w:val="both"/>
      </w:pPr>
    </w:p>
    <w:p w:rsidRDefault="005C27D8" w:rsidP="005C27D8" w:rsidR="005C27D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Siniša Rajnović, Milanovac, Sv. Trojstva 87, Virovitica, OIB. 86217384445.</w:t>
      </w:r>
    </w:p>
    <w:p w:rsidRDefault="005C27D8" w:rsidP="005C27D8" w:rsidR="005C27D8">
      <w:pPr>
        <w:spacing w:after="0"/>
        <w:ind w:hanging="705" w:left="1413"/>
        <w:jc w:val="both"/>
      </w:pPr>
    </w:p>
    <w:p w:rsidRDefault="005C27D8" w:rsidP="005C27D8" w:rsidR="005C27D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KMETDAR j.d.o.o. Koprivnica, Josipa Vargovića 4, OIB: 76443933825.</w:t>
      </w:r>
    </w:p>
    <w:p w:rsidRDefault="005C27D8" w:rsidP="005C27D8" w:rsidR="005C27D8">
      <w:pPr>
        <w:spacing w:after="0"/>
        <w:ind w:hanging="705" w:left="1410"/>
        <w:jc w:val="both"/>
      </w:pPr>
    </w:p>
    <w:p w:rsidRDefault="005C27D8" w:rsidP="005C27D8" w:rsidR="005C27D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C27D8" w:rsidP="005C27D8" w:rsidR="005C27D8">
      <w:pPr>
        <w:spacing w:after="0"/>
        <w:jc w:val="both"/>
      </w:pPr>
    </w:p>
    <w:p w:rsidRDefault="005C27D8" w:rsidP="005C27D8" w:rsidR="005C27D8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KMETDAR j.d.o.o. Koprivnica, Josipa Vargovića 4, OIB: 76443933825, bit će brisan iz sudskog registra.</w:t>
      </w:r>
    </w:p>
    <w:p w:rsidRDefault="005C27D8" w:rsidP="005C27D8" w:rsidR="005C27D8">
      <w:pPr>
        <w:spacing w:after="0"/>
        <w:jc w:val="center"/>
      </w:pPr>
    </w:p>
    <w:p w:rsidRDefault="005C27D8" w:rsidP="005C27D8" w:rsidR="005C27D8">
      <w:pPr>
        <w:spacing w:after="0"/>
        <w:jc w:val="center"/>
      </w:pPr>
      <w:r>
        <w:t>Obrazloženje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  <w:jc w:val="both"/>
      </w:pPr>
      <w:r>
        <w:tab/>
        <w:t>Predlagatelj Financijska agencija Regionalni centar Zagreb, Podružnica Varaždin je dana 11. siječnja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  <w:jc w:val="center"/>
      </w:pPr>
      <w:r>
        <w:t>U Varaždinu, 12. travnja 2017.</w:t>
      </w:r>
    </w:p>
    <w:p w:rsidRDefault="005C27D8" w:rsidP="005C27D8" w:rsidR="005C27D8">
      <w:pPr>
        <w:spacing w:after="0"/>
        <w:jc w:val="center"/>
      </w:pPr>
    </w:p>
    <w:p w:rsidRDefault="005C27D8" w:rsidP="005C27D8" w:rsidR="005C27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C27D8" w:rsidP="005C27D8" w:rsidR="005C27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Martina Mašić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27D8" w:rsidP="005C27D8" w:rsidR="005C27D8">
      <w:pPr>
        <w:spacing w:after="0"/>
        <w:ind w:firstLine="708"/>
      </w:pPr>
      <w:r>
        <w:t>Uputa o pravnom lijeku:</w:t>
      </w:r>
    </w:p>
    <w:p w:rsidRDefault="005C27D8" w:rsidP="005C27D8" w:rsidR="005C27D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C27D8" w:rsidP="005C27D8" w:rsidR="005C27D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</w:pPr>
    </w:p>
    <w:p w:rsidRDefault="005C27D8" w:rsidP="005C27D8" w:rsidR="005C27D8">
      <w:pPr>
        <w:spacing w:after="0"/>
      </w:pPr>
      <w:r>
        <w:t>DNA:</w:t>
      </w:r>
    </w:p>
    <w:p w:rsidRDefault="005C27D8" w:rsidP="005C27D8" w:rsidR="005C27D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C27D8" w:rsidP="005C27D8" w:rsidR="005C27D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C27D8" w:rsidP="005C27D8" w:rsidR="005C27D8">
      <w:pPr>
        <w:numPr>
          <w:ilvl w:val="0"/>
          <w:numId w:val="47"/>
        </w:numPr>
        <w:spacing w:after="0"/>
      </w:pPr>
      <w:r>
        <w:t>Dužnik - KMETDAR j.d.o.o. Koprivnica, Josipa Vargovića 4</w:t>
      </w:r>
    </w:p>
    <w:p w:rsidRDefault="005C27D8" w:rsidP="005C27D8" w:rsidR="005C27D8">
      <w:pPr>
        <w:numPr>
          <w:ilvl w:val="0"/>
          <w:numId w:val="47"/>
        </w:numPr>
        <w:spacing w:after="0"/>
      </w:pPr>
      <w:r>
        <w:t>Osoba ovlaštena za zastupanje – Dario Kmetić, Koprivnica, Magdalenska ulica 38</w:t>
      </w:r>
    </w:p>
    <w:p w:rsidRDefault="005C27D8" w:rsidP="005C27D8" w:rsidR="005C27D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5C27D8" w:rsidP="005C27D8" w:rsidR="005C27D8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</w:t>
      </w:r>
    </w:p>
    <w:p w:rsidRDefault="005C27D8" w:rsidP="005C27D8" w:rsidR="005C27D8">
      <w:pPr>
        <w:numPr>
          <w:ilvl w:val="0"/>
          <w:numId w:val="47"/>
        </w:numPr>
        <w:spacing w:after="0"/>
      </w:pPr>
      <w:r>
        <w:t>Stečajni upravitelj- Siniša Rajnović, Milanovac, Sv. Trojstva 87, 33 000 Virovitica</w:t>
      </w:r>
    </w:p>
    <w:p w:rsidRDefault="005C27D8" w:rsidP="005C27D8" w:rsidR="005C27D8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5C27D8" w:rsidR="00AE649C" w:rsidRPr="00B76F3C">
      <w:pPr>
        <w:pStyle w:val="NormaleSPIS"/>
        <w:spacing w:after="0"/>
      </w:pPr>
    </w:p>
    <w:p w:rsidRDefault="005C27D8" w:rsidR="005C27D8" w:rsidRPr="00B76F3C">
      <w:pPr>
        <w:pStyle w:val="NormaleSPIS"/>
        <w:spacing w:after="0"/>
      </w:pPr>
    </w:p>
    <w:sectPr w:rsidSect="0032366B" w:rsidR="005C27D8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7D8" w:rsidR="008333A9">
    <w:pPr>
      <w:pStyle w:val="Zaglavlje"/>
    </w:pPr>
    <w:r>
      <w:rPr>
        <w:rStyle w:val="PozadinaSvijetloCrvena"/>
        <w:shd w:fill="auto" w:color="auto" w:val="clear"/>
      </w:rPr>
      <w:t>Poslovni broj: 9 St-14/17-5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7D8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1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St-14/2017-5</izvorni_sadrzaj>
    <derivirana_varijabla naziv="DomainObject.Oznaka_1">St-14/2017-5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KMETDAR jednostavo društvo s ograničenom odgovornošću za trgovinu i usluge</izvorni_sadrzaj>
    <derivirana_varijabla naziv="DomainObject.Predmet.ProtustrankaFormated_1">  KMETDAR jednostavo društvo s ograničenom odgovornošću za trgovinu i usluge</derivirana_varijabla>
  </DomainObject.Predmet.ProtustrankaFormated>
  <DomainObject.Predmet.ProtustrankaFormatedOIB>
    <izvorni_sadrzaj>  KMETDAR jednostavo društvo s ograničenom odgovornošću za trgovinu i usluge, OIB 76443933825</izvorni_sadrzaj>
    <derivirana_varijabla naziv="DomainObject.Predmet.ProtustrankaFormatedOIB_1">  KMETDAR jednostavo društvo s ograničenom odgovornošću za trgovinu i usluge, OIB 76443933825</derivirana_varijabla>
  </DomainObject.Predmet.ProtustrankaFormatedOIB>
  <DomainObject.Predmet.ProtustrankaFormatedWithAdress>
    <izvorni_sadrzaj> KMETDAR jednostavo društvo s ograničenom odgovornošću za trgovinu i usluge, Josipa Vargovića 4, 48000 Koprivnica</izvorni_sadrzaj>
    <derivirana_varijabla naziv="DomainObject.Predmet.ProtustrankaFormatedWithAdress_1"> KMETDAR jednostavo društvo s ograničenom odgovornošću za trgovinu i usluge, Josipa Vargovića 4, 48000 Koprivnica</derivirana_varijabla>
  </DomainObject.Predmet.ProtustrankaFormatedWithAdress>
  <DomainObject.Predmet.ProtustrankaFormatedWithAdressOIB>
    <izvorni_sadrzaj> KMETDAR jednostavo društvo s ograničenom odgovornošću za trgovinu i usluge, OIB 76443933825, Josipa Vargovića 4, 48000 Koprivnica</izvorni_sadrzaj>
    <derivirana_varijabla naziv="DomainObject.Predmet.ProtustrankaFormatedWithAdressOIB_1"> KMETDAR jednostavo društvo s ograničenom odgovornošću za trgovinu i usluge, OIB 76443933825, Josipa Vargovića 4, 48000 Koprivnica</derivirana_varijabla>
  </DomainObject.Predmet.ProtustrankaFormatedWithAdressOIB>
  <DomainObject.Predmet.ProtustrankaWithAdress>
    <izvorni_sadrzaj>KMETDAR jednostavo društvo s ograničenom odgovornošću za trgovinu i usluge Josipa Vargovića 4, 48000 Koprivnica</izvorni_sadrzaj>
    <derivirana_varijabla naziv="DomainObject.Predmet.ProtustrankaWithAdress_1">KMETDAR jednostavo društvo s ograničenom odgovornošću za trgovinu i usluge Josipa Vargovića 4, 48000 Koprivnica</derivirana_varijabla>
  </DomainObject.Predmet.ProtustrankaWithAdress>
  <DomainObject.Predmet.ProtustrankaWithAdressOIB>
    <izvorni_sadrzaj>KMETDAR jednostavo društvo s ograničenom odgovornošću za trgovinu i usluge, OIB 76443933825, Josipa Vargovića 4, 48000 Koprivnica</izvorni_sadrzaj>
    <derivirana_varijabla naziv="DomainObject.Predmet.ProtustrankaWithAdressOIB_1">KMETDAR jednostavo društvo s ograničenom odgovornošću za trgovinu i usluge, OIB 76443933825, Josipa Vargovića 4, 48000 Koprivnica</derivirana_varijabla>
  </DomainObject.Predmet.ProtustrankaWithAdressOIB>
  <DomainObject.Predmet.ProtustrankaNazivFormated>
    <izvorni_sadrzaj>KMETDAR jednostavo društvo s ograničenom odgovornošću za trgovinu i usluge</izvorni_sadrzaj>
    <derivirana_varijabla naziv="DomainObject.Predmet.ProtustrankaNazivFormated_1">KMETDAR jednostavo društvo s ograničenom odgovornošću za trgovinu i usluge</derivirana_varijabla>
  </DomainObject.Predmet.ProtustrankaNazivFormated>
  <DomainObject.Predmet.ProtustrankaNazivFormatedOIB>
    <izvorni_sadrzaj>KMETDAR jednostavo društvo s ograničenom odgovornošću za trgovinu i usluge, OIB 76443933825</izvorni_sadrzaj>
    <derivirana_varijabla naziv="DomainObject.Predmet.ProtustrankaNazivFormatedOIB_1">KMETDAR jednostavo društvo s ograničenom odgovornošću za trgovinu i usluge, OIB 76443933825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1492515.28</izvorni_sadrzaj>
    <derivirana_varijabla naziv="DomainObject.Predmet.TrenutnaVrijednost_1">1492515.28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KMETDAR jednostavo društvo s ograničenom odgovornošću za trgovinu i usluge</item>
    </izvorni_sadrzaj>
    <derivirana_varijabla naziv="DomainObject.Predmet.ProtuStrankaListFormated_1">
      <item>KMETDAR jednostavo društvo s ograničenom odgovornošću za trgovinu i usluge</item>
    </derivirana_varijabla>
  </DomainObject.Predmet.ProtuStrankaListFormated>
  <DomainObject.Predmet.ProtuStrankaListFormatedOIB>
    <izvorni_sadrzaj>
      <item>KMETDAR jednostavo društvo s ograničenom odgovornošću za trgovinu i usluge, OIB 76443933825</item>
    </izvorni_sadrzaj>
    <derivirana_varijabla naziv="DomainObject.Predmet.ProtuStrankaListFormatedOIB_1">
      <item>KMETDAR jednostavo društvo s ograničenom odgovornošću za trgovinu i usluge, OIB 76443933825</item>
    </derivirana_varijabla>
  </DomainObject.Predmet.ProtuStrankaListFormatedOIB>
  <DomainObject.Predmet.ProtuStrankaListFormatedWithAdress>
    <izvorni_sadrzaj>
      <item>KMETDAR jednostavo društvo s ograničenom odgovornošću za trgovinu i usluge, Josipa Vargovića 4, 48000 Koprivnica</item>
    </izvorni_sadrzaj>
    <derivirana_varijabla naziv="DomainObject.Predmet.ProtuStrankaListFormatedWithAdress_1">
      <item>KMETDAR jednostavo društvo s ograničenom odgovornošću za trgovinu i usluge, Josipa Vargovića 4, 48000 Koprivnica</item>
    </derivirana_varijabla>
  </DomainObject.Predmet.ProtuStrankaListFormatedWithAdress>
  <DomainObject.Predmet.ProtuStrankaListFormatedWithAdressOIB>
    <izvorni_sadrzaj>
      <item>KMETDAR jednostavo društvo s ograničenom odgovornošću za trgovinu i usluge, OIB 76443933825, Josipa Vargovića 4, 48000 Koprivnica</item>
    </izvorni_sadrzaj>
    <derivirana_varijabla naziv="DomainObject.Predmet.ProtuStrankaListFormatedWithAdressOIB_1">
      <item>KMETDAR jednostavo društvo s ograničenom odgovornošću za trgovinu i usluge, OIB 76443933825, Josipa Vargovića 4, 48000 Koprivnica</item>
    </derivirana_varijabla>
  </DomainObject.Predmet.ProtuStrankaListFormatedWithAdressOIB>
  <DomainObject.Predmet.ProtuStrankaListNazivFormated>
    <izvorni_sadrzaj>
      <item>KMETDAR jednostavo društvo s ograničenom odgovornošću za trgovinu i usluge</item>
    </izvorni_sadrzaj>
    <derivirana_varijabla naziv="DomainObject.Predmet.ProtuStrankaListNazivFormated_1">
      <item>KMETDAR jednostavo društvo s ograničenom odgovornošću za trgovinu i usluge</item>
    </derivirana_varijabla>
  </DomainObject.Predmet.ProtuStrankaListNazivFormated>
  <DomainObject.Predmet.ProtuStrankaListNazivFormatedOIB>
    <izvorni_sadrzaj>
      <item>KMETDAR jednostavo društvo s ograničenom odgovornošću za trgovinu i usluge, OIB 76443933825</item>
    </izvorni_sadrzaj>
    <derivirana_varijabla naziv="DomainObject.Predmet.ProtuStrankaListNazivFormatedOIB_1">
      <item>KMETDAR jednostavo društvo s ograničenom odgovornošću za trgovinu i usluge, OIB 76443933825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St-14/2017-5</izvorni_sadrzaj>
    <derivirana_varijabla naziv="DomainObject.PoslovniBrojDokumenta_1">St-14/2017-5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KMETDAR jednostavo društvo s ograničenom odgovornošću za trgovinu i usluge</izvorni_sadrzaj>
    <derivirana_varijabla naziv="DomainObject.Predmet.ProtustrankaIDrugi_1">KMETDAR jednostavo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KMETDAR jednostavo društvo s ograničenom odgovornošću za trgovinu i usluge, OIB 76443933825, Josipa Vargovića 4, 48000 Koprivnica</izvorni_sadrzaj>
    <derivirana_varijabla naziv="DomainObject.Predmet.ProtustrankaIDrugiAdressOIB_1">KMETDAR jednostavo društvo s ograničenom odgovornošću za trgovinu i usluge, OIB 76443933825,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KMETDAR jednostavo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KMETDAR jednostavo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KMETDAR jednostavo društvo s ograničenom odgovornošću za trgovinu i usluge, OIB 76443933825, Josipa Vargovića 4,48000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KMETDAR jednostavo društvo s ograničenom odgovornošću za trgovinu i usluge, OIB 76443933825, Josipa Vargovića 4,48000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BFE08-4DED-4B4C-9A92-448BF2FD5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2807</properties:Characters>
  <properties:Lines>83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2017-04-12T13:14:00Z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