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85c9" w14:paraId="17685c9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951CEF">
        <w:t>1614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951CEF">
        <w:t xml:space="preserve">CEROGRAD d.o.o., Velika Gorica, </w:t>
      </w:r>
      <w:proofErr w:type="spellStart"/>
      <w:r w:rsidR="00951CEF">
        <w:t>Bukovčak</w:t>
      </w:r>
      <w:proofErr w:type="spellEnd"/>
      <w:r w:rsidR="00951CEF">
        <w:t xml:space="preserve"> 29, OIB 22847617073</w:t>
      </w:r>
      <w:r w:rsidR="00390AC0">
        <w:t>,</w:t>
      </w:r>
      <w:r>
        <w:t xml:space="preserve"> dana </w:t>
      </w:r>
      <w:r w:rsidR="00B52160">
        <w:t>10</w:t>
      </w:r>
      <w:r w:rsidR="00861357">
        <w:t>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</w:t>
      </w:r>
      <w:r w:rsidR="00235D90">
        <w:rPr>
          <w:b/>
        </w:rPr>
        <w:t>2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 w:rsidR="006B543E">
        <w:rPr>
          <w:b/>
        </w:rPr>
        <w:t>9,</w:t>
      </w:r>
      <w:r w:rsidR="00951CEF">
        <w:rPr>
          <w:b/>
        </w:rPr>
        <w:t>3</w:t>
      </w:r>
      <w:r w:rsidR="00235D90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951CEF">
        <w:t>CEROGRAD d.o.o., Velika Gorica</w:t>
      </w:r>
    </w:p>
    <w:p w:rsidRDefault="00530E63" w:rsidP="00E44F78" w:rsidR="0080790D">
      <w:r>
        <w:t xml:space="preserve">- zakonski zastupnik dužnika </w:t>
      </w:r>
      <w:r w:rsidR="00951CEF">
        <w:t>Marijo Cerovski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35D90">
        <w:t>10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3C" w:rsidP="008F69E1" w:rsidR="0067473C">
      <w:r>
        <w:separator/>
      </w:r>
    </w:p>
  </w:endnote>
  <w:endnote w:id="0" w:type="continuationSeparator">
    <w:p w:rsidRDefault="0067473C" w:rsidP="008F69E1" w:rsidR="0067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3C" w:rsidP="008F69E1" w:rsidR="0067473C">
      <w:r>
        <w:separator/>
      </w:r>
    </w:p>
  </w:footnote>
  <w:footnote w:id="0" w:type="continuationSeparator">
    <w:p w:rsidRDefault="0067473C" w:rsidP="008F69E1" w:rsidR="0067473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968B6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B543E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96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96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St-1614/2018</izvorni_sadrzaj>
    <derivirana_varijabla naziv="DomainObject.Predmet.OznakaBroj_1">St-1614/2018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CEROGRAD d.o.o. zastupanog po punomoćniku Marijo Cerovski</izvorni_sadrzaj>
    <derivirana_varijabla naziv="DomainObject.Predmet.ProtustrankaFormated_1">  CEROGRAD d.o.o. zastupanog po punomoćniku Marijo Cerovski</derivirana_varijabla>
  </DomainObject.Predmet.ProtustrankaFormated>
  <DomainObject.Predmet.ProtustrankaFormatedOIB>
    <izvorni_sadrzaj>  CEROGRAD d.o.o., OIB 22847617073 zastupanog po punomoćniku Marijo Cerovski</izvorni_sadrzaj>
    <derivirana_varijabla naziv="DomainObject.Predmet.ProtustrankaFormatedOIB_1">  CEROGRAD d.o.o., OIB 22847617073 zastupanog po punomoćniku Marijo Cerovski</derivirana_varijabla>
  </DomainObject.Predmet.ProtustrankaFormatedOIB>
  <DomainObject.Predmet.ProtustrankaFormatedWithAdress>
    <izvorni_sadrzaj> CEROGRAD d.o.o., Bukovčak 29, 10410 Velika Gorica zastupanog po punomoćniku Marijo Cerovski</izvorni_sadrzaj>
    <derivirana_varijabla naziv="DomainObject.Predmet.ProtustrankaFormatedWithAdress_1"> CEROGRAD d.o.o., Bukovčak 29, 10410 Velika Gorica zastupanog po punomoćniku Marijo Cerovski</derivirana_varijabla>
  </DomainObject.Predmet.ProtustrankaFormatedWithAdress>
  <DomainObject.Predmet.ProtustrankaFormatedWithAdressOIB>
    <izvorni_sadrzaj> CEROGRAD d.o.o., OIB 22847617073, Bukovčak 29, 10410 Velika Gorica zastupanog po punomoćniku Marijo Cerovski</izvorni_sadrzaj>
    <derivirana_varijabla naziv="DomainObject.Predmet.ProtustrankaFormatedWithAdressOIB_1"> CEROGRAD d.o.o., OIB 22847617073, Bukovčak 29, 10410 Velika Gorica zastupanog po punomoćniku Marijo Cerovski</derivirana_varijabla>
  </DomainObject.Predmet.ProtustrankaFormatedWithAdressOIB>
  <DomainObject.Predmet.ProtustrankaWithAdress>
    <izvorni_sadrzaj>CEROGRAD d.o.o. Bukovčak 29, 10410 Velika Gorica</izvorni_sadrzaj>
    <derivirana_varijabla naziv="DomainObject.Predmet.ProtustrankaWithAdress_1">CEROGRAD d.o.o. Bukovčak 29, 10410 Velika Gorica</derivirana_varijabla>
  </DomainObject.Predmet.ProtustrankaWithAdress>
  <DomainObject.Predmet.ProtustrankaWithAdressOIB>
    <izvorni_sadrzaj>CEROGRAD d.o.o., OIB 22847617073, Bukovčak 29, 10410 Velika Gorica</izvorni_sadrzaj>
    <derivirana_varijabla naziv="DomainObject.Predmet.ProtustrankaWithAdressOIB_1">CEROGRAD d.o.o., OIB 22847617073, Bukovčak 29, 10410 Velika Gorica</derivirana_varijabla>
  </DomainObject.Predmet.ProtustrankaWithAdressOIB>
  <DomainObject.Predmet.ProtustrankaNazivFormated>
    <izvorni_sadrzaj>CEROGRAD d.o.o.</izvorni_sadrzaj>
    <derivirana_varijabla naziv="DomainObject.Predmet.ProtustrankaNazivFormated_1">CEROGRAD d.o.o.</derivirana_varijabla>
  </DomainObject.Predmet.ProtustrankaNazivFormated>
  <DomainObject.Predmet.ProtustrankaNazivFormatedOIB>
    <izvorni_sadrzaj>CEROGRAD d.o.o., OIB 22847617073</izvorni_sadrzaj>
    <derivirana_varijabla naziv="DomainObject.Predmet.ProtustrankaNazivFormatedOIB_1">CEROGRAD d.o.o., OIB 22847617073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CEROGRAD d.o.o. zastupanog po punomoćniku Marijo Cerovski</item>
    </izvorni_sadrzaj>
    <derivirana_varijabla naziv="DomainObject.Predmet.ProtuStrankaListFormated_1">
      <item>CEROGRAD d.o.o. zastupanog po punomoćniku Marijo Cerovski</item>
    </derivirana_varijabla>
  </DomainObject.Predmet.ProtuStrankaListFormated>
  <DomainObject.Predmet.ProtuStrankaListFormatedOIB>
    <izvorni_sadrzaj>
      <item>CEROGRAD d.o.o., OIB 22847617073 zastupanog po punomoćniku Marijo Cerovski</item>
    </izvorni_sadrzaj>
    <derivirana_varijabla naziv="DomainObject.Predmet.ProtuStrankaListFormatedOIB_1">
      <item>CEROGRAD d.o.o., OIB 22847617073 zastupanog po punomoćniku Marijo Cerovski</item>
    </derivirana_varijabla>
  </DomainObject.Predmet.ProtuStrankaListFormatedOIB>
  <DomainObject.Predmet.ProtuStrankaListFormatedWithAdress>
    <izvorni_sadrzaj>
      <item>CEROGRAD d.o.o., Bukovčak 29, 10410 Velika Gorica zastupanog po punomoćniku Marijo Cerovski</item>
    </izvorni_sadrzaj>
    <derivirana_varijabla naziv="DomainObject.Predmet.ProtuStrankaListFormatedWithAdress_1">
      <item>CEROGRAD d.o.o., Bukovčak 29, 10410 Velika Gorica zastupanog po punomoćniku Marijo Cerovski</item>
    </derivirana_varijabla>
  </DomainObject.Predmet.ProtuStrankaListFormatedWithAdress>
  <DomainObject.Predmet.ProtuStrankaListFormatedWithAdressOIB>
    <izvorni_sadrzaj>
      <item>CEROGRAD d.o.o., OIB 22847617073, Bukovčak 29, 10410 Velika Gorica zastupanog po punomoćniku Marijo Cerovski</item>
    </izvorni_sadrzaj>
    <derivirana_varijabla naziv="DomainObject.Predmet.ProtuStrankaListFormatedWithAdressOIB_1">
      <item>CEROGRAD d.o.o., OIB 22847617073, Bukovčak 29, 10410 Velika Gorica zastupanog po punomoćniku Marijo Cerovski</item>
    </derivirana_varijabla>
  </DomainObject.Predmet.ProtuStrankaListFormatedWithAdressOIB>
  <DomainObject.Predmet.ProtuStrankaListNazivFormated>
    <izvorni_sadrzaj>
      <item>CEROGRAD d.o.o.</item>
    </izvorni_sadrzaj>
    <derivirana_varijabla naziv="DomainObject.Predmet.ProtuStrankaListNazivFormated_1">
      <item>CEROGRAD d.o.o.</item>
    </derivirana_varijabla>
  </DomainObject.Predmet.ProtuStrankaListNazivFormated>
  <DomainObject.Predmet.ProtuStrankaListNazivFormatedOIB>
    <izvorni_sadrzaj>
      <item>CEROGRAD d.o.o., OIB 22847617073</item>
    </izvorni_sadrzaj>
    <derivirana_varijabla naziv="DomainObject.Predmet.ProtuStrankaListNazivFormatedOIB_1">
      <item>CEROGRAD d.o.o., OIB 22847617073</item>
    </derivirana_varijabla>
  </DomainObject.Predmet.ProtuStrankaListNazivFormatedOIB>
  <DomainObject.Predmet.OstaliListFormated>
    <izvorni_sadrzaj>
      <item>Marijo Cerovski punomoćnik sudionika u postupku CEROGRAD d.o.o.</item>
    </izvorni_sadrzaj>
    <derivirana_varijabla naziv="DomainObject.Predmet.OstaliListFormated_1">
      <item>Marijo Cerovski punomoćnik sudionika u postupku CEROGRAD d.o.o.</item>
    </derivirana_varijabla>
  </DomainObject.Predmet.OstaliListFormated>
  <DomainObject.Predmet.OstaliListFormatedOIB>
    <izvorni_sadrzaj>
      <item>Marijo Cerovski, OIB 35487332758 punomoćnik sudionika u postupku CEROGRAD d.o.o.</item>
    </izvorni_sadrzaj>
    <derivirana_varijabla naziv="DomainObject.Predmet.OstaliListFormatedOIB_1">
      <item>Marijo Cerovski, OIB 35487332758 punomoćnik sudionika u postupku CEROGRAD d.o.o.</item>
    </derivirana_varijabla>
  </DomainObject.Predmet.OstaliListFormatedOIB>
  <DomainObject.Predmet.OstaliListFormatedWithAdress>
    <izvorni_sadrzaj>
      <item>Marijo Cerovski, Bukovčak 29, 10257 Bukovčak punomoćnik sudionika u postupku CEROGRAD d.o.o.</item>
    </izvorni_sadrzaj>
    <derivirana_varijabla naziv="DomainObject.Predmet.OstaliListFormatedWithAdress_1">
      <item>Marijo Cerovski, Bukovčak 29, 10257 Bukovčak punomoćnik sudionika u postupku CEROGRAD d.o.o.</item>
    </derivirana_varijabla>
  </DomainObject.Predmet.OstaliListFormatedWithAdress>
  <DomainObject.Predmet.OstaliListFormatedWithAdressOIB>
    <izvorni_sadrzaj>
      <item>Marijo Cerovski, OIB 35487332758, Bukovčak 29, 10257 Bukovčak punomoćnik sudionika u postupku CEROGRAD d.o.o.</item>
    </izvorni_sadrzaj>
    <derivirana_varijabla naziv="DomainObject.Predmet.OstaliListFormatedWithAdressOIB_1">
      <item>Marijo Cerovski, OIB 35487332758, Bukovčak 29, 10257 Bukovčak punomoćnik sudionika u postupku CEROGRAD d.o.o.</item>
    </derivirana_varijabla>
  </DomainObject.Predmet.OstaliListFormatedWithAdressOIB>
  <DomainObject.Predmet.OstaliListNazivFormated>
    <izvorni_sadrzaj>
      <item>Marijo Cerovski</item>
    </izvorni_sadrzaj>
    <derivirana_varijabla naziv="DomainObject.Predmet.OstaliListNazivFormated_1">
      <item>Marijo Cerovski</item>
    </derivirana_varijabla>
  </DomainObject.Predmet.OstaliListNazivFormated>
  <DomainObject.Predmet.OstaliListNazivFormatedOIB>
    <izvorni_sadrzaj>
      <item>Marijo Cerovski, OIB 35487332758</item>
    </izvorni_sadrzaj>
    <derivirana_varijabla naziv="DomainObject.Predmet.OstaliListNazivFormatedOIB_1">
      <item>Marijo Cerovski, OIB 35487332758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CEROGRAD d.o.o.</izvorni_sadrzaj>
    <derivirana_varijabla naziv="DomainObject.Predmet.ProtustrankaIDrugi_1">CEROGRAD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CEROGRAD d.o.o., OIB 22847617073, Bukovčak 29, 10410 Velika Gorica</izvorni_sadrzaj>
    <derivirana_varijabla naziv="DomainObject.Predmet.ProtustrankaIDrugiAdressOIB_1">CEROGRAD d.o.o., OIB 22847617073, Bukovčak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CEROGRAD d.o.o.</item>
      <item>Marijo Cerovski</item>
    </izvorni_sadrzaj>
    <derivirana_varijabla naziv="DomainObject.Predmet.SudioniciListNaziv_1">
      <item>FINA Regionalni centar Zagreb</item>
      <item>CEROGRAD d.o.o.</item>
      <item>Marijo Cerovski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CEROGRAD d.o.o., OIB 22847617073, Bukovčak 29,10410 Velika Gorica</item>
      <item>Marijo Cerovski, OIB 35487332758, Bukovčak 29,10257 Bukovčak</item>
    </izvorni_sadrzaj>
    <derivirana_varijabla naziv="DomainObject.Predmet.SudioniciListAdressOIB_1">
      <item>FINA Regionalni centar Zagreb, OIB 85821130368, Trg svibanjskih žrtava 1995. br. 1,10000 Zagreb</item>
      <item>CEROGRAD d.o.o., OIB 22847617073, Bukovčak 29,10410 Velika Gorica</item>
      <item>Marijo Cerovski, OIB 35487332758, Bukovčak 29,10257 Bukovčak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22847617073</item>
      <item>, OIB 35487332758</item>
    </izvorni_sadrzaj>
    <derivirana_varijabla naziv="DomainObject.Predmet.SudioniciListNazivOIB_1">
      <item>, OIB 85821130368</item>
      <item>, OIB 22847617073</item>
      <item>, OIB 35487332758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9477E-F62A-4C26-A777-04A101E59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831</properties:Characters>
  <properties:Lines>37</properties:Lines>
  <properties:Paragraphs>19</properties:Paragraphs>
  <properties:TotalTime>1144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2018-10-11T11:15:00Z</cp:lastPrinted>
  <dcterms:modified xmlns:xsi="http://www.w3.org/2001/XMLSchema-instance" xsi:type="dcterms:W3CDTF">2018-10-12T06:21:00Z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