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04af" w14:paraId="57c04af" w:rsidRDefault="00032220" w:rsidP="00032220" w:rsidR="00032220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220" w:rsidP="00032220" w:rsidR="00032220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32220" w:rsidP="00032220" w:rsidR="0003222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32220" w:rsidP="00032220" w:rsidR="0003222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32220" w:rsidP="00032220" w:rsidR="00032220"/>
    <w:p w:rsidRDefault="00032220" w:rsidP="00032220" w:rsidR="0003222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32220" w:rsidP="00032220" w:rsidR="0003222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032220" w:rsidP="00032220" w:rsidR="0003222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032220" w:rsidP="00032220" w:rsidR="0003222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32220" w:rsidP="00032220" w:rsidR="0003222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7940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ISTRANET d. o. o. Mareda, Blok B 11, OIB 65661740852,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032220" w:rsidP="00032220" w:rsidR="0003222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32220" w:rsidP="00032220" w:rsidR="0003222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032220" w:rsidP="00032220" w:rsidR="0003222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32220" w:rsidP="00032220" w:rsidR="0003222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ISTRANET d. o. o. Mareda, Blok B 11, OIB 65661740852.</w:t>
      </w:r>
    </w:p>
    <w:p w:rsidRDefault="00032220" w:rsidP="00032220" w:rsidR="0003222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32220" w:rsidP="00032220" w:rsidR="00032220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032220" w:rsidP="00032220" w:rsidR="0003222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32220" w:rsidP="00032220" w:rsidR="0003222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ISTRANET d. o. o. Mareda.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1203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27.815,67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032220" w:rsidP="00032220" w:rsidR="0003222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32220" w:rsidP="00032220" w:rsidR="0003222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032220" w:rsidP="00032220" w:rsidR="0003222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32220" w:rsidP="00032220" w:rsidR="0003222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032220" w:rsidP="00032220" w:rsidR="00032220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032220" w:rsidP="00032220" w:rsidR="00032220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535F5B">
        <w:rPr>
          <w:rFonts w:cs="Times New Roman" w:eastAsia="Times New Roman"/>
          <w:szCs w:val="24"/>
          <w:lang w:eastAsia="hr-HR"/>
        </w:rPr>
        <w:t>, v. r.</w:t>
      </w:r>
    </w:p>
    <w:p w:rsidRDefault="00032220" w:rsidP="00032220" w:rsidR="00032220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32220" w:rsidP="00032220" w:rsidR="0003222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032220" w:rsidP="00032220" w:rsidR="0003222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032220" w:rsidP="00032220" w:rsidR="0003222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032220" w:rsidP="00032220" w:rsidR="00032220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032220" w:rsidP="00032220" w:rsidR="0003222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032220" w:rsidP="00032220" w:rsidR="00032220" w:rsidRPr="00D05CA9">
      <w:pPr>
        <w:tabs>
          <w:tab w:pos="4116" w:val="left"/>
        </w:tabs>
      </w:pPr>
    </w:p>
    <w:p w:rsidRDefault="00032220" w:rsidP="00032220" w:rsidR="00032220" w:rsidRPr="00D05CA9">
      <w:pPr>
        <w:tabs>
          <w:tab w:pos="4116" w:val="left"/>
        </w:tabs>
      </w:pPr>
    </w:p>
    <w:p w:rsidRDefault="00032220" w:rsidP="00032220" w:rsidR="00032220" w:rsidRPr="00D05CA9">
      <w:pPr>
        <w:tabs>
          <w:tab w:pos="4116" w:val="left"/>
        </w:tabs>
      </w:pPr>
    </w:p>
    <w:p w:rsidRDefault="00032220" w:rsidP="00032220" w:rsidR="00032220" w:rsidRPr="00D05CA9">
      <w:pPr>
        <w:tabs>
          <w:tab w:pos="4116" w:val="left"/>
        </w:tabs>
      </w:pPr>
    </w:p>
    <w:p w:rsidRDefault="00032220" w:rsidP="00032220" w:rsidR="00032220" w:rsidRPr="00D05CA9">
      <w:pPr>
        <w:tabs>
          <w:tab w:pos="4116" w:val="left"/>
        </w:tabs>
      </w:pPr>
    </w:p>
    <w:p w:rsidRDefault="00032220" w:rsidP="00032220" w:rsidR="00032220" w:rsidRPr="00D05CA9">
      <w:pPr>
        <w:tabs>
          <w:tab w:pos="4116" w:val="left"/>
        </w:tabs>
      </w:pPr>
    </w:p>
    <w:p w:rsidRDefault="00032220" w:rsidP="00032220" w:rsidR="00032220" w:rsidRPr="00D05CA9">
      <w:pPr>
        <w:tabs>
          <w:tab w:pos="4116" w:val="left"/>
        </w:tabs>
      </w:pPr>
    </w:p>
    <w:p w:rsidRDefault="00032220" w:rsidP="00032220" w:rsidR="00032220" w:rsidRPr="00D05CA9">
      <w:pPr>
        <w:tabs>
          <w:tab w:pos="4116" w:val="left"/>
        </w:tabs>
      </w:pPr>
    </w:p>
    <w:p w:rsidRDefault="00032220" w:rsidP="00032220" w:rsidR="00032220" w:rsidRPr="00D05CA9">
      <w:pPr>
        <w:tabs>
          <w:tab w:pos="4116" w:val="left"/>
        </w:tabs>
      </w:pPr>
    </w:p>
    <w:p w:rsidRDefault="00032220" w:rsidP="00032220" w:rsidR="00032220" w:rsidRPr="00D05CA9"/>
    <w:p w:rsidRDefault="00032220" w:rsidP="00032220" w:rsidR="00032220" w:rsidRPr="00D05CA9"/>
    <w:p w:rsidRDefault="00032220" w:rsidP="00032220" w:rsidR="00032220" w:rsidRPr="00D05CA9"/>
    <w:p w:rsidRDefault="00032220" w:rsidP="00032220" w:rsidR="00032220" w:rsidRPr="00D05CA9"/>
    <w:p w:rsidRDefault="00032220" w:rsidP="00032220" w:rsidR="00032220" w:rsidRPr="00D05CA9"/>
    <w:p w:rsidRDefault="00032220" w:rsidP="00032220" w:rsidR="00032220" w:rsidRPr="00D05CA9"/>
    <w:p w:rsidRDefault="00032220" w:rsidP="00032220" w:rsidR="00032220" w:rsidRPr="00D05CA9"/>
    <w:p w:rsidRDefault="00032220" w:rsidP="00032220" w:rsidR="00032220" w:rsidRPr="00D05CA9"/>
    <w:p w:rsidRDefault="00032220" w:rsidP="00032220" w:rsidR="00032220" w:rsidRPr="00D05CA9"/>
    <w:p w:rsidRDefault="00032220" w:rsidP="00032220" w:rsidR="00032220" w:rsidRPr="00D05CA9"/>
    <w:p w:rsidRDefault="00032220" w:rsidP="00032220" w:rsidR="00032220" w:rsidRPr="00D05CA9"/>
    <w:p w:rsidRDefault="00032220" w:rsidP="00032220" w:rsidR="00032220" w:rsidRPr="00D05CA9"/>
    <w:p w:rsidRDefault="00032220" w:rsidP="00032220" w:rsidR="00032220" w:rsidRPr="00D05CA9"/>
    <w:p w:rsidRDefault="00032220" w:rsidP="00032220" w:rsidR="00032220" w:rsidRPr="00D05CA9"/>
    <w:p w:rsidRDefault="00032220" w:rsidP="00032220" w:rsidR="00032220" w:rsidRPr="00D05CA9"/>
    <w:p w:rsidRDefault="00032220" w:rsidP="00032220" w:rsidR="00032220"/>
    <w:p w:rsidRDefault="00032220" w:rsidP="00032220" w:rsidR="00032220"/>
    <w:p w:rsidRDefault="00032220" w:rsidP="00032220" w:rsidR="00032220"/>
    <w:p w:rsidRDefault="00032220" w:rsidP="00032220" w:rsidR="00032220"/>
    <w:p w:rsidRDefault="00032220" w:rsidP="00032220" w:rsidR="00032220"/>
    <w:p w:rsidRDefault="00032220" w:rsidP="00032220" w:rsidR="00032220"/>
    <w:p w:rsidRDefault="00032220" w:rsidP="00032220" w:rsidR="00032220"/>
    <w:p w:rsidRDefault="00032220" w:rsidP="00032220" w:rsidR="00032220"/>
    <w:p w:rsidRDefault="00032220" w:rsidP="00032220" w:rsidR="00032220"/>
    <w:p w:rsidRDefault="00032220" w:rsidP="00032220" w:rsidR="00032220"/>
    <w:p w:rsidRDefault="00032220" w:rsidP="00032220" w:rsidR="00032220"/>
    <w:p w:rsidRDefault="00032220" w:rsidP="00032220" w:rsidR="00032220"/>
    <w:p w:rsidRDefault="00032220" w:rsidP="00032220" w:rsidR="00032220"/>
    <w:p w:rsidRDefault="00032220" w:rsidP="00032220" w:rsidR="00032220"/>
    <w:p w:rsidRDefault="00032220" w:rsidP="00032220" w:rsidR="00032220"/>
    <w:p w:rsidRDefault="00032220" w:rsidP="00032220" w:rsidR="00032220"/>
    <w:p w:rsidRDefault="00032220" w:rsidP="00032220" w:rsidR="00032220"/>
    <w:p w:rsidRDefault="00032220" w:rsidP="00032220" w:rsidR="00032220"/>
    <w:p w:rsidRDefault="00032220" w:rsidP="00032220" w:rsidR="00032220"/>
    <w:p w:rsidRDefault="00032220" w:rsidP="00032220" w:rsidR="00032220"/>
    <w:p w:rsidRDefault="00032220" w:rsidP="00032220" w:rsidR="00032220"/>
    <w:p w:rsidRDefault="00032220" w:rsidP="00032220" w:rsidR="00032220"/>
    <w:p w:rsidRDefault="00A500C1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3230" w:rsidP="00032220" w:rsidR="00BD3230">
      <w:r>
        <w:separator/>
      </w:r>
    </w:p>
  </w:endnote>
  <w:endnote w:id="0" w:type="continuationSeparator">
    <w:p w:rsidRDefault="00BD3230" w:rsidP="00032220" w:rsidR="00BD3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3230" w:rsidP="00032220" w:rsidR="00BD3230">
      <w:r>
        <w:separator/>
      </w:r>
    </w:p>
  </w:footnote>
  <w:footnote w:id="0" w:type="continuationSeparator">
    <w:p w:rsidRDefault="00BD3230" w:rsidP="00032220" w:rsidR="00BD3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3230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500C1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33</w:t>
    </w:r>
    <w:r w:rsidR="00032220">
      <w:t>4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3230" w:rsidP="00A81E97" w:rsidR="00A81E97">
    <w:pPr>
      <w:pStyle w:val="Zaglavlje"/>
      <w:jc w:val="right"/>
    </w:pPr>
    <w:r>
      <w:t>11 St-33</w:t>
    </w:r>
    <w:r w:rsidR="00032220">
      <w:t>4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475B"/>
    <w:rsid w:val="00032220"/>
    <w:rsid w:val="00535F5B"/>
    <w:rsid w:val="009A6044"/>
    <w:rsid w:val="00A500C1"/>
    <w:rsid w:val="00BD3230"/>
    <w:rsid w:val="00BF033F"/>
    <w:rsid w:val="00C9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222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22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222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22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222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322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222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50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0C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0C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0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0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222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22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222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22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222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322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222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50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0C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0C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0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0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St-334/2015</izvorni_sadrzaj>
    <derivirana_varijabla naziv="DomainObject.Predmet.OznakaBroj_1">St-334/2015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ISTRANET d.o.o. MAREDA</izvorni_sadrzaj>
    <derivirana_varijabla naziv="DomainObject.Predmet.ProtustrankaFormated_1">  ISTRANET d.o.o. MAREDA</derivirana_varijabla>
  </DomainObject.Predmet.ProtustrankaFormated>
  <DomainObject.Predmet.ProtustrankaFormatedOIB>
    <izvorni_sadrzaj>  ISTRANET d.o.o. MAREDA, OIB 65661740852</izvorni_sadrzaj>
    <derivirana_varijabla naziv="DomainObject.Predmet.ProtustrankaFormatedOIB_1">  ISTRANET d.o.o. MAREDA, OIB 65661740852</derivirana_varijabla>
  </DomainObject.Predmet.ProtustrankaFormatedOIB>
  <DomainObject.Predmet.ProtustrankaFormatedWithAdress>
    <izvorni_sadrzaj> ISTRANET d.o.o. MAREDA, Blok B 11, 52466 Mareda</izvorni_sadrzaj>
    <derivirana_varijabla naziv="DomainObject.Predmet.ProtustrankaFormatedWithAdress_1"> ISTRANET d.o.o. MAREDA, Blok B 11, 52466 Mareda</derivirana_varijabla>
  </DomainObject.Predmet.ProtustrankaFormatedWithAdress>
  <DomainObject.Predmet.ProtustrankaFormatedWithAdressOIB>
    <izvorni_sadrzaj> ISTRANET d.o.o. MAREDA, OIB 65661740852, Blok B 11, 52466 Mareda</izvorni_sadrzaj>
    <derivirana_varijabla naziv="DomainObject.Predmet.ProtustrankaFormatedWithAdressOIB_1"> ISTRANET d.o.o. MAREDA, OIB 65661740852, Blok B 11, 52466 Mareda</derivirana_varijabla>
  </DomainObject.Predmet.ProtustrankaFormatedWithAdressOIB>
  <DomainObject.Predmet.ProtustrankaWithAdress>
    <izvorni_sadrzaj>ISTRANET d.o.o. MAREDA Blok B 11, 52466 Mareda</izvorni_sadrzaj>
    <derivirana_varijabla naziv="DomainObject.Predmet.ProtustrankaWithAdress_1">ISTRANET d.o.o. MAREDA Blok B 11, 52466 Mareda</derivirana_varijabla>
  </DomainObject.Predmet.ProtustrankaWithAdress>
  <DomainObject.Predmet.ProtustrankaWithAdressOIB>
    <izvorni_sadrzaj>ISTRANET d.o.o. MAREDA, OIB 65661740852, Blok B 11, 52466 Mareda</izvorni_sadrzaj>
    <derivirana_varijabla naziv="DomainObject.Predmet.ProtustrankaWithAdressOIB_1">ISTRANET d.o.o. MAREDA, OIB 65661740852, Blok B 11, 52466 Mareda</derivirana_varijabla>
  </DomainObject.Predmet.ProtustrankaWithAdressOIB>
  <DomainObject.Predmet.ProtustrankaNazivFormated>
    <izvorni_sadrzaj>ISTRANET d.o.o. MAREDA</izvorni_sadrzaj>
    <derivirana_varijabla naziv="DomainObject.Predmet.ProtustrankaNazivFormated_1">ISTRANET d.o.o. MAREDA</derivirana_varijabla>
  </DomainObject.Predmet.ProtustrankaNazivFormated>
  <DomainObject.Predmet.ProtustrankaNazivFormatedOIB>
    <izvorni_sadrzaj>ISTRANET d.o.o. MAREDA, OIB 65661740852</izvorni_sadrzaj>
    <derivirana_varijabla naziv="DomainObject.Predmet.ProtustrankaNazivFormatedOIB_1">ISTRANET d.o.o. MAREDA, OIB 65661740852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27815.67</izvorni_sadrzaj>
    <derivirana_varijabla naziv="DomainObject.Predmet.TrenutnaVrijednost_1">27815.67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ISTRANET d.o.o. MAREDA</item>
    </izvorni_sadrzaj>
    <derivirana_varijabla naziv="DomainObject.Predmet.ProtuStrankaListFormated_1">
      <item>ISTRANET d.o.o. MAREDA</item>
    </derivirana_varijabla>
  </DomainObject.Predmet.ProtuStrankaListFormated>
  <DomainObject.Predmet.ProtuStrankaListFormatedOIB>
    <izvorni_sadrzaj>
      <item>ISTRANET d.o.o. MAREDA, OIB 65661740852</item>
    </izvorni_sadrzaj>
    <derivirana_varijabla naziv="DomainObject.Predmet.ProtuStrankaListFormatedOIB_1">
      <item>ISTRANET d.o.o. MAREDA, OIB 65661740852</item>
    </derivirana_varijabla>
  </DomainObject.Predmet.ProtuStrankaListFormatedOIB>
  <DomainObject.Predmet.ProtuStrankaListFormatedWithAdress>
    <izvorni_sadrzaj>
      <item>ISTRANET d.o.o. MAREDA, Blok B 11, 52466 Mareda</item>
    </izvorni_sadrzaj>
    <derivirana_varijabla naziv="DomainObject.Predmet.ProtuStrankaListFormatedWithAdress_1">
      <item>ISTRANET d.o.o. MAREDA, Blok B 11, 52466 Mareda</item>
    </derivirana_varijabla>
  </DomainObject.Predmet.ProtuStrankaListFormatedWithAdress>
  <DomainObject.Predmet.ProtuStrankaListFormatedWithAdressOIB>
    <izvorni_sadrzaj>
      <item>ISTRANET d.o.o. MAREDA, OIB 65661740852, Blok B 11, 52466 Mareda</item>
    </izvorni_sadrzaj>
    <derivirana_varijabla naziv="DomainObject.Predmet.ProtuStrankaListFormatedWithAdressOIB_1">
      <item>ISTRANET d.o.o. MAREDA, OIB 65661740852, Blok B 11, 52466 Mareda</item>
    </derivirana_varijabla>
  </DomainObject.Predmet.ProtuStrankaListFormatedWithAdressOIB>
  <DomainObject.Predmet.ProtuStrankaListNazivFormated>
    <izvorni_sadrzaj>
      <item>ISTRANET d.o.o. MAREDA</item>
    </izvorni_sadrzaj>
    <derivirana_varijabla naziv="DomainObject.Predmet.ProtuStrankaListNazivFormated_1">
      <item>ISTRANET d.o.o. MAREDA</item>
    </derivirana_varijabla>
  </DomainObject.Predmet.ProtuStrankaListNazivFormated>
  <DomainObject.Predmet.ProtuStrankaListNazivFormatedOIB>
    <izvorni_sadrzaj>
      <item>ISTRANET d.o.o. MAREDA, OIB 65661740852</item>
    </izvorni_sadrzaj>
    <derivirana_varijabla naziv="DomainObject.Predmet.ProtuStrankaListNazivFormatedOIB_1">
      <item>ISTRANET d.o.o. MAREDA, OIB 65661740852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ISTRANET d.o.o. MAREDA</izvorni_sadrzaj>
    <derivirana_varijabla naziv="DomainObject.Predmet.ProtustrankaIDrugi_1">ISTRANET d.o.o. MAREDA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ISTRANET d.o.o. MAREDA, OIB 65661740852, Blok B 11, 52466 Mareda</izvorni_sadrzaj>
    <derivirana_varijabla naziv="DomainObject.Predmet.ProtustrankaIDrugiAdressOIB_1">ISTRANET d.o.o. MAREDA, OIB 65661740852, Blok B 11, 52466 Mareda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ISTRANET d.o.o. MAREDA</item>
    </izvorni_sadrzaj>
    <derivirana_varijabla naziv="DomainObject.Predmet.SudioniciListNaziv_1">
      <item>FINANCIJSKA AGENCIJA, RC RIJEKA, PODRUŽNICA PULA, PULA</item>
      <item>ISTRANET d.o.o. MAREDA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ISTRANET d.o.o. MAREDA, OIB 65661740852, Blok B 11,52466 Mareda</item>
    </izvorni_sadrzaj>
    <derivirana_varijabla naziv="DomainObject.Predmet.SudioniciListAdressOIB_1">
      <item>FINANCIJSKA AGENCIJA, RC RIJEKA, PODRUŽNICA PULA, PULA, OIB 85821130368, Ulica grada Vukovara 70,Zagreb</item>
      <item>ISTRANET d.o.o. MAREDA, OIB 65661740852, Blok B 11,52466 Mareda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65661740852</item>
    </izvorni_sadrzaj>
    <derivirana_varijabla naziv="DomainObject.Predmet.SudioniciListNazivOIB_1">
      <item>, OIB 85821130368</item>
      <item>, OIB 65661740852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367</properties:Words>
  <properties:Characters>1968</properties:Characters>
  <properties:Lines>96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2015-11-23T12:51:00Z</dcterms:created>
  <dc:creator>Mihaela Kaligari</dc:creator>
  <dc:description/>
  <cp:keywords/>
  <cp:lastModifiedBy>Mihaela Kaligari</cp:lastModifiedBy>
  <cp:lastPrinted>2015-12-04T12:34:00Z</cp:lastPrinted>
  <dcterms:modified xmlns:xsi="http://www.w3.org/2001/XMLSchema-instance" xsi:type="dcterms:W3CDTF">2015-12-04T12:35:00Z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