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51fb50e" w14:paraId="51fb50e"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7E344F">
        <w:rPr>
          <w:sz w:val="24"/>
          <w:szCs w:val="24"/>
        </w:rPr>
        <w:t>1230</w:t>
      </w:r>
      <w:r w:rsidR="00FE3400" w:rsidRPr="0029531A">
        <w:rPr>
          <w:sz w:val="24"/>
          <w:szCs w:val="24"/>
        </w:rPr>
        <w:t>/1</w:t>
      </w:r>
      <w:r w:rsidR="005E5004">
        <w:rPr>
          <w:sz w:val="24"/>
          <w:szCs w:val="24"/>
        </w:rPr>
        <w:t>6</w:t>
      </w:r>
      <w:r w:rsidR="00FE3400" w:rsidRPr="0029531A">
        <w:rPr>
          <w:sz w:val="24"/>
          <w:szCs w:val="24"/>
        </w:rPr>
        <w:t>.</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7E344F">
        <w:rPr>
          <w:sz w:val="24"/>
          <w:szCs w:val="24"/>
        </w:rPr>
        <w:t>VITANI SCT jednostavno društvo s ograničenom odgovornošću za savjetovanje i usluge, Zagreb, Gospodarska 32, OIB: 56871271851, MBS: 080820771</w:t>
      </w:r>
      <w:r w:rsidR="002C3DCD">
        <w:rPr>
          <w:sz w:val="24"/>
          <w:szCs w:val="24"/>
        </w:rPr>
        <w:t>,</w:t>
      </w:r>
      <w:r w:rsidR="00012771">
        <w:rPr>
          <w:sz w:val="24"/>
          <w:szCs w:val="24"/>
        </w:rPr>
        <w:t xml:space="preserve"> </w:t>
      </w:r>
      <w:r w:rsidRPr="0029531A">
        <w:rPr>
          <w:sz w:val="24"/>
          <w:szCs w:val="24"/>
        </w:rPr>
        <w:t xml:space="preserve">dana </w:t>
      </w:r>
      <w:r w:rsidR="00CE77E8">
        <w:rPr>
          <w:sz w:val="24"/>
          <w:szCs w:val="24"/>
        </w:rPr>
        <w:t>23</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CE77E8">
        <w:rPr>
          <w:sz w:val="24"/>
          <w:szCs w:val="24"/>
        </w:rPr>
        <w:t>23</w:t>
      </w:r>
      <w:r w:rsidR="00492359">
        <w:rPr>
          <w:sz w:val="24"/>
          <w:szCs w:val="24"/>
        </w:rPr>
        <w:t>.</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14A6" w:rsidR="00D114A6">
      <w:r>
        <w:separator/>
      </w:r>
    </w:p>
  </w:endnote>
  <w:endnote w:id="0" w:type="continuationSeparator">
    <w:p w:rsidRDefault="00D114A6" w:rsidR="00D114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14A6" w:rsidR="00D114A6">
      <w:r>
        <w:separator/>
      </w:r>
    </w:p>
  </w:footnote>
  <w:footnote w:id="0" w:type="continuationSeparator">
    <w:p w:rsidRDefault="00D114A6" w:rsidR="00D114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77E8">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7E344F">
      <w:rPr>
        <w:sz w:val="24"/>
        <w:szCs w:val="24"/>
      </w:rPr>
      <w:t>1230</w:t>
    </w:r>
    <w:r w:rsidR="0029531A">
      <w:rPr>
        <w:sz w:val="24"/>
        <w:szCs w:val="24"/>
      </w:rPr>
      <w:t>/1</w:t>
    </w:r>
    <w:r w:rsidR="005E5004">
      <w:rPr>
        <w:sz w:val="24"/>
        <w:szCs w:val="24"/>
      </w:rPr>
      <w:t>6</w:t>
    </w:r>
    <w:r w:rsidR="0029531A">
      <w:rPr>
        <w:sz w:val="24"/>
        <w:szCs w:val="24"/>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2CA0"/>
    <w:rsid w:val="000035E4"/>
    <w:rsid w:val="00003E14"/>
    <w:rsid w:val="00004060"/>
    <w:rsid w:val="00010102"/>
    <w:rsid w:val="00012771"/>
    <w:rsid w:val="000248F6"/>
    <w:rsid w:val="000257EF"/>
    <w:rsid w:val="00026500"/>
    <w:rsid w:val="00026663"/>
    <w:rsid w:val="000310B1"/>
    <w:rsid w:val="0003191E"/>
    <w:rsid w:val="00032C95"/>
    <w:rsid w:val="0003553C"/>
    <w:rsid w:val="000358A7"/>
    <w:rsid w:val="00040614"/>
    <w:rsid w:val="00041DEA"/>
    <w:rsid w:val="00044F0C"/>
    <w:rsid w:val="000505CC"/>
    <w:rsid w:val="00061D14"/>
    <w:rsid w:val="0006290D"/>
    <w:rsid w:val="00065B44"/>
    <w:rsid w:val="00065BE9"/>
    <w:rsid w:val="000660A2"/>
    <w:rsid w:val="00082B1E"/>
    <w:rsid w:val="000A19F2"/>
    <w:rsid w:val="000A23AD"/>
    <w:rsid w:val="000A6083"/>
    <w:rsid w:val="000B0687"/>
    <w:rsid w:val="000C411C"/>
    <w:rsid w:val="000C6886"/>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16A3C"/>
    <w:rsid w:val="00123529"/>
    <w:rsid w:val="00125559"/>
    <w:rsid w:val="00132866"/>
    <w:rsid w:val="001334EB"/>
    <w:rsid w:val="00135BFD"/>
    <w:rsid w:val="00140204"/>
    <w:rsid w:val="001413AD"/>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3AF5"/>
    <w:rsid w:val="00184058"/>
    <w:rsid w:val="001864B6"/>
    <w:rsid w:val="001A028B"/>
    <w:rsid w:val="001A3C39"/>
    <w:rsid w:val="001A3DE9"/>
    <w:rsid w:val="001B0891"/>
    <w:rsid w:val="001B39C1"/>
    <w:rsid w:val="001B3AD7"/>
    <w:rsid w:val="001B5C35"/>
    <w:rsid w:val="001C1529"/>
    <w:rsid w:val="001C43AC"/>
    <w:rsid w:val="001D00F9"/>
    <w:rsid w:val="001D0BA9"/>
    <w:rsid w:val="001D163D"/>
    <w:rsid w:val="001D1C82"/>
    <w:rsid w:val="001E1E30"/>
    <w:rsid w:val="001E2F82"/>
    <w:rsid w:val="001E56B9"/>
    <w:rsid w:val="001E6223"/>
    <w:rsid w:val="001E6B00"/>
    <w:rsid w:val="001E7107"/>
    <w:rsid w:val="001E7C6D"/>
    <w:rsid w:val="001F2BAF"/>
    <w:rsid w:val="001F398D"/>
    <w:rsid w:val="001F57ED"/>
    <w:rsid w:val="001F67FB"/>
    <w:rsid w:val="00200E7A"/>
    <w:rsid w:val="002033C1"/>
    <w:rsid w:val="002037B7"/>
    <w:rsid w:val="00207377"/>
    <w:rsid w:val="0021224E"/>
    <w:rsid w:val="00214202"/>
    <w:rsid w:val="00215882"/>
    <w:rsid w:val="00222A40"/>
    <w:rsid w:val="00225694"/>
    <w:rsid w:val="00227A4F"/>
    <w:rsid w:val="00231E90"/>
    <w:rsid w:val="00244430"/>
    <w:rsid w:val="00247D0E"/>
    <w:rsid w:val="0025027E"/>
    <w:rsid w:val="00252DBB"/>
    <w:rsid w:val="00256520"/>
    <w:rsid w:val="00265870"/>
    <w:rsid w:val="00266C87"/>
    <w:rsid w:val="00272716"/>
    <w:rsid w:val="00272E59"/>
    <w:rsid w:val="002735ED"/>
    <w:rsid w:val="00274679"/>
    <w:rsid w:val="00281447"/>
    <w:rsid w:val="00281580"/>
    <w:rsid w:val="00283361"/>
    <w:rsid w:val="002873E3"/>
    <w:rsid w:val="00290426"/>
    <w:rsid w:val="00291B0C"/>
    <w:rsid w:val="0029531A"/>
    <w:rsid w:val="00295C8C"/>
    <w:rsid w:val="002A1E38"/>
    <w:rsid w:val="002A257B"/>
    <w:rsid w:val="002A25BF"/>
    <w:rsid w:val="002B0E5F"/>
    <w:rsid w:val="002B1CE7"/>
    <w:rsid w:val="002B5B04"/>
    <w:rsid w:val="002B704F"/>
    <w:rsid w:val="002C1CF8"/>
    <w:rsid w:val="002C3D7B"/>
    <w:rsid w:val="002C3DCD"/>
    <w:rsid w:val="002C4F22"/>
    <w:rsid w:val="002D0C16"/>
    <w:rsid w:val="002D22FB"/>
    <w:rsid w:val="002D2361"/>
    <w:rsid w:val="002D3426"/>
    <w:rsid w:val="002E00D6"/>
    <w:rsid w:val="002E7BB6"/>
    <w:rsid w:val="002F1469"/>
    <w:rsid w:val="002F5F25"/>
    <w:rsid w:val="002F69E0"/>
    <w:rsid w:val="003011B8"/>
    <w:rsid w:val="0030184A"/>
    <w:rsid w:val="00305FF2"/>
    <w:rsid w:val="0031304E"/>
    <w:rsid w:val="00317C2B"/>
    <w:rsid w:val="00321158"/>
    <w:rsid w:val="0033262F"/>
    <w:rsid w:val="00336BF4"/>
    <w:rsid w:val="00340B4B"/>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3819"/>
    <w:rsid w:val="003C5152"/>
    <w:rsid w:val="003C7FA1"/>
    <w:rsid w:val="003D114D"/>
    <w:rsid w:val="003D15D1"/>
    <w:rsid w:val="003D1875"/>
    <w:rsid w:val="003D244E"/>
    <w:rsid w:val="003D4FAE"/>
    <w:rsid w:val="003E2C67"/>
    <w:rsid w:val="003E3AF7"/>
    <w:rsid w:val="003F0F90"/>
    <w:rsid w:val="003F2065"/>
    <w:rsid w:val="003F513B"/>
    <w:rsid w:val="003F6CC9"/>
    <w:rsid w:val="003F7BEA"/>
    <w:rsid w:val="00402741"/>
    <w:rsid w:val="00404F7B"/>
    <w:rsid w:val="00406012"/>
    <w:rsid w:val="004064BD"/>
    <w:rsid w:val="00407EF4"/>
    <w:rsid w:val="00412337"/>
    <w:rsid w:val="00414A26"/>
    <w:rsid w:val="00425F5C"/>
    <w:rsid w:val="0043052F"/>
    <w:rsid w:val="00430624"/>
    <w:rsid w:val="00431AD7"/>
    <w:rsid w:val="0043381E"/>
    <w:rsid w:val="00437FE0"/>
    <w:rsid w:val="00440F71"/>
    <w:rsid w:val="00441A85"/>
    <w:rsid w:val="00450BD5"/>
    <w:rsid w:val="0045260E"/>
    <w:rsid w:val="00453A62"/>
    <w:rsid w:val="00453AB3"/>
    <w:rsid w:val="00455DDD"/>
    <w:rsid w:val="004566B3"/>
    <w:rsid w:val="00466B67"/>
    <w:rsid w:val="00474E9B"/>
    <w:rsid w:val="00475264"/>
    <w:rsid w:val="00477073"/>
    <w:rsid w:val="00482D71"/>
    <w:rsid w:val="0048469A"/>
    <w:rsid w:val="004874E3"/>
    <w:rsid w:val="00490D0A"/>
    <w:rsid w:val="004918E2"/>
    <w:rsid w:val="00492359"/>
    <w:rsid w:val="004935F4"/>
    <w:rsid w:val="004958D6"/>
    <w:rsid w:val="00495D2A"/>
    <w:rsid w:val="0049706B"/>
    <w:rsid w:val="004A17DE"/>
    <w:rsid w:val="004A49A5"/>
    <w:rsid w:val="004B2D64"/>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252A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004"/>
    <w:rsid w:val="005E58B1"/>
    <w:rsid w:val="005F60B9"/>
    <w:rsid w:val="005F6F19"/>
    <w:rsid w:val="0060103C"/>
    <w:rsid w:val="0060234F"/>
    <w:rsid w:val="00606779"/>
    <w:rsid w:val="0060715B"/>
    <w:rsid w:val="00610233"/>
    <w:rsid w:val="0062177A"/>
    <w:rsid w:val="00633466"/>
    <w:rsid w:val="00640A21"/>
    <w:rsid w:val="00643287"/>
    <w:rsid w:val="00643F03"/>
    <w:rsid w:val="00645084"/>
    <w:rsid w:val="00652297"/>
    <w:rsid w:val="00654CD3"/>
    <w:rsid w:val="0066091E"/>
    <w:rsid w:val="006717B9"/>
    <w:rsid w:val="00671B25"/>
    <w:rsid w:val="00673881"/>
    <w:rsid w:val="00676F68"/>
    <w:rsid w:val="0067706E"/>
    <w:rsid w:val="006772FA"/>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B89"/>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2F19"/>
    <w:rsid w:val="00733E79"/>
    <w:rsid w:val="00736564"/>
    <w:rsid w:val="00736C9F"/>
    <w:rsid w:val="007445BE"/>
    <w:rsid w:val="00744C75"/>
    <w:rsid w:val="007468B0"/>
    <w:rsid w:val="00753CE7"/>
    <w:rsid w:val="00753D8A"/>
    <w:rsid w:val="00755ABD"/>
    <w:rsid w:val="00756A16"/>
    <w:rsid w:val="0076081A"/>
    <w:rsid w:val="00765040"/>
    <w:rsid w:val="00766732"/>
    <w:rsid w:val="007736ED"/>
    <w:rsid w:val="00773B76"/>
    <w:rsid w:val="00774C49"/>
    <w:rsid w:val="007753CA"/>
    <w:rsid w:val="0078193C"/>
    <w:rsid w:val="0079139B"/>
    <w:rsid w:val="00791CCD"/>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44F"/>
    <w:rsid w:val="007E39E4"/>
    <w:rsid w:val="007E6422"/>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135"/>
    <w:rsid w:val="0088392C"/>
    <w:rsid w:val="00883C42"/>
    <w:rsid w:val="00883C53"/>
    <w:rsid w:val="00884BC5"/>
    <w:rsid w:val="00890C84"/>
    <w:rsid w:val="008935AC"/>
    <w:rsid w:val="00895D7B"/>
    <w:rsid w:val="008A188A"/>
    <w:rsid w:val="008A2884"/>
    <w:rsid w:val="008B5163"/>
    <w:rsid w:val="008C040B"/>
    <w:rsid w:val="008C25FC"/>
    <w:rsid w:val="008D07BB"/>
    <w:rsid w:val="008D17C5"/>
    <w:rsid w:val="008D2B79"/>
    <w:rsid w:val="008E422B"/>
    <w:rsid w:val="008F52BB"/>
    <w:rsid w:val="008F7B7C"/>
    <w:rsid w:val="0090567E"/>
    <w:rsid w:val="0090573D"/>
    <w:rsid w:val="00913A5E"/>
    <w:rsid w:val="009240DE"/>
    <w:rsid w:val="0093028D"/>
    <w:rsid w:val="00932CA2"/>
    <w:rsid w:val="009340D3"/>
    <w:rsid w:val="009365EA"/>
    <w:rsid w:val="00937A83"/>
    <w:rsid w:val="0094342D"/>
    <w:rsid w:val="00943DF5"/>
    <w:rsid w:val="009461F5"/>
    <w:rsid w:val="00955486"/>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00BD"/>
    <w:rsid w:val="009F4ACC"/>
    <w:rsid w:val="009F5D38"/>
    <w:rsid w:val="009F7800"/>
    <w:rsid w:val="00A00569"/>
    <w:rsid w:val="00A05FB1"/>
    <w:rsid w:val="00A07B4E"/>
    <w:rsid w:val="00A11AE5"/>
    <w:rsid w:val="00A13997"/>
    <w:rsid w:val="00A17588"/>
    <w:rsid w:val="00A21146"/>
    <w:rsid w:val="00A27D6F"/>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2DF0"/>
    <w:rsid w:val="00A95CE8"/>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1A0C"/>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E4289"/>
    <w:rsid w:val="00BE6118"/>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613A3"/>
    <w:rsid w:val="00C63A96"/>
    <w:rsid w:val="00C6686B"/>
    <w:rsid w:val="00C72048"/>
    <w:rsid w:val="00C736B2"/>
    <w:rsid w:val="00C7515E"/>
    <w:rsid w:val="00C76060"/>
    <w:rsid w:val="00C76A8E"/>
    <w:rsid w:val="00C85D84"/>
    <w:rsid w:val="00C9334D"/>
    <w:rsid w:val="00C946ED"/>
    <w:rsid w:val="00C94A3A"/>
    <w:rsid w:val="00C94EB0"/>
    <w:rsid w:val="00C96BA0"/>
    <w:rsid w:val="00CA083A"/>
    <w:rsid w:val="00CA7A54"/>
    <w:rsid w:val="00CA7CD6"/>
    <w:rsid w:val="00CB401C"/>
    <w:rsid w:val="00CB6504"/>
    <w:rsid w:val="00CC2E02"/>
    <w:rsid w:val="00CC3BB6"/>
    <w:rsid w:val="00CC3DEF"/>
    <w:rsid w:val="00CC536D"/>
    <w:rsid w:val="00CC7295"/>
    <w:rsid w:val="00CD1E35"/>
    <w:rsid w:val="00CD421D"/>
    <w:rsid w:val="00CE031A"/>
    <w:rsid w:val="00CE0AC7"/>
    <w:rsid w:val="00CE3FD4"/>
    <w:rsid w:val="00CE77E8"/>
    <w:rsid w:val="00CF56FE"/>
    <w:rsid w:val="00D04FE7"/>
    <w:rsid w:val="00D078B3"/>
    <w:rsid w:val="00D114A6"/>
    <w:rsid w:val="00D16DD8"/>
    <w:rsid w:val="00D17166"/>
    <w:rsid w:val="00D23B33"/>
    <w:rsid w:val="00D30ED3"/>
    <w:rsid w:val="00D33644"/>
    <w:rsid w:val="00D413EC"/>
    <w:rsid w:val="00D4629E"/>
    <w:rsid w:val="00D53A72"/>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0B2A"/>
    <w:rsid w:val="00DB1F61"/>
    <w:rsid w:val="00DB7E85"/>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32C61"/>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5366"/>
    <w:rsid w:val="00F470AA"/>
    <w:rsid w:val="00F47302"/>
    <w:rsid w:val="00F5597C"/>
    <w:rsid w:val="00F60181"/>
    <w:rsid w:val="00F60887"/>
    <w:rsid w:val="00F61ECB"/>
    <w:rsid w:val="00F62B42"/>
    <w:rsid w:val="00F62FE9"/>
    <w:rsid w:val="00F67D2B"/>
    <w:rsid w:val="00F711D0"/>
    <w:rsid w:val="00F71DEF"/>
    <w:rsid w:val="00F77D03"/>
    <w:rsid w:val="00F80190"/>
    <w:rsid w:val="00F80EE4"/>
    <w:rsid w:val="00F86025"/>
    <w:rsid w:val="00F862D9"/>
    <w:rsid w:val="00FA110E"/>
    <w:rsid w:val="00FA3EBE"/>
    <w:rsid w:val="00FA7C26"/>
    <w:rsid w:val="00FB242B"/>
    <w:rsid w:val="00FC18FC"/>
    <w:rsid w:val="00FC38F9"/>
    <w:rsid w:val="00FC3DFB"/>
    <w:rsid w:val="00FC3F59"/>
    <w:rsid w:val="00FC776D"/>
    <w:rsid w:val="00FD0A63"/>
    <w:rsid w:val="00FD35AE"/>
    <w:rsid w:val="00FD3D09"/>
    <w:rsid w:val="00FD612C"/>
    <w:rsid w:val="00FD66BB"/>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77E8"/>
    <w:rPr>
      <w:color w:val="808080"/>
      <w:bdr w:space="0" w:sz="0" w:color="auto" w:val="none"/>
      <w:shd w:fill="auto" w:color="auto" w:val="clear"/>
    </w:rPr>
  </w:style>
  <w:style w:customStyle="true" w:styleId="eSPISCCParagraphDefaultFont" w:type="character">
    <w:name w:val="eSPIS_CC_Paragraph Default Font"/>
    <w:basedOn w:val="Zadanifontodlomka"/>
    <w:rsid w:val="00CE77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E77E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E77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E77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CE77E8"/>
    <w:rPr>
      <w:color w:val="808080"/>
      <w:bdr w:color="auto" w:space="0" w:sz="0" w:val="none"/>
      <w:shd w:color="auto" w:fill="auto" w:val="clear"/>
    </w:rPr>
  </w:style>
  <w:style w:customStyle="1" w:styleId="eSPISCCParagraphDefaultFont" w:type="character">
    <w:name w:val="eSPIS_CC_Paragraph Default Font"/>
    <w:basedOn w:val="Zadanifontodlomka"/>
    <w:rsid w:val="00CE77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E77E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E77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E77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VITANI SCT jednostavno društvo s ograničenom odgovornošću za savjetovanje i ulsuge zastupanog po punomoćniku Izidor Rudomino</izvorni_sadrzaj>
    <derivirana_varijabla naziv="DomainObject.Predmet.ProtustrankaFormated_1">  VITANI SCT jednostavno društvo s ograničenom odgovornošću za savjetovanje i ulsuge zastupanog po punomoćniku Izidor Rudomino</derivirana_varijabla>
  </DomainObject.Predmet.ProtustrankaFormated>
  <DomainObject.Predmet.ProtustrankaFormatedOIB>
    <izvorni_sadrzaj>  VITANI SCT jednostavno društvo s ograničenom odgovornošću za savjetovanje i ulsuge, OIB 56871271851 zastupanog po punomoćniku Izidor Rudomino</izvorni_sadrzaj>
    <derivirana_varijabla naziv="DomainObject.Predmet.ProtustrankaFormatedOIB_1">  VITANI SCT jednostavno društvo s ograničenom odgovornošću za savjetovanje i ulsuge, OIB 56871271851 zastupanog po punomoćniku Izidor Rudomino</derivirana_varijabla>
  </DomainObject.Predmet.ProtustrankaFormatedOIB>
  <DomainObject.Predmet.ProtustrankaFormatedWithAdress>
    <izvorni_sadrzaj> VITANI SCT jednostavno društvo s ograničenom odgovornošću za savjetovanje i ulsuge, Gospodska 32, 10000 Zagreb zastupanog po punomoćniku Izidor Rudomino</izvorni_sadrzaj>
    <derivirana_varijabla naziv="DomainObject.Predmet.ProtustrankaFormatedWithAdress_1"> VITANI SCT jednostavno društvo s ograničenom odgovornošću za savjetovanje i ulsuge, Gospodska 32, 10000 Zagreb zastupanog po punomoćniku Izidor Rudomino</derivirana_varijabla>
  </DomainObject.Predmet.ProtustrankaFormatedWithAdress>
  <DomainObject.Predmet.ProtustrankaFormatedWithAdressOIB>
    <izvorni_sadrzaj> VITANI SCT jednostavno društvo s ograničenom odgovornošću za savjetovanje i ulsuge, OIB 56871271851, Gospodska 32, 10000 Zagreb zastupanog po punomoćniku Izidor Rudomino</izvorni_sadrzaj>
    <derivirana_varijabla naziv="DomainObject.Predmet.ProtustrankaFormatedWithAdressOIB_1"> VITANI SCT jednostavno društvo s ograničenom odgovornošću za savjetovanje i ulsuge, OIB 56871271851, Gospodska 32, 10000 Zagreb zastupanog po punomoćniku Izidor Rudomino</derivirana_varijabla>
  </DomainObject.Predmet.ProtustrankaFormatedWithAdressOIB>
  <DomainObject.Predmet.ProtustrankaWithAdress>
    <izvorni_sadrzaj>VITANI SCT jednostavno društvo s ograničenom odgovornošću za savjetovanje i ulsuge Gospodska 32, 10000 Zagreb</izvorni_sadrzaj>
    <derivirana_varijabla naziv="DomainObject.Predmet.ProtustrankaWithAdress_1">VITANI SCT jednostavno društvo s ograničenom odgovornošću za savjetovanje i ulsuge Gospodska 32, 10000 Zagreb</derivirana_varijabla>
  </DomainObject.Predmet.ProtustrankaWithAdress>
  <DomainObject.Predmet.ProtustrankaWithAdressOIB>
    <izvorni_sadrzaj>VITANI SCT jednostavno društvo s ograničenom odgovornošću za savjetovanje i ulsuge, OIB 56871271851, Gospodska 32, 10000 Zagreb</izvorni_sadrzaj>
    <derivirana_varijabla naziv="DomainObject.Predmet.ProtustrankaWithAdressOIB_1">VITANI SCT jednostavno društvo s ograničenom odgovornošću za savjetovanje i ulsuge, OIB 56871271851, Gospodska 32, 10000 Zagreb</derivirana_varijabla>
  </DomainObject.Predmet.ProtustrankaWithAdressOIB>
  <DomainObject.Predmet.ProtustrankaNazivFormated>
    <izvorni_sadrzaj>VITANI SCT jednostavno društvo s ograničenom odgovornošću za savjetovanje i ulsuge</izvorni_sadrzaj>
    <derivirana_varijabla naziv="DomainObject.Predmet.ProtustrankaNazivFormated_1">VITANI SCT jednostavno društvo s ograničenom odgovornošću za savjetovanje i ulsuge</derivirana_varijabla>
  </DomainObject.Predmet.ProtustrankaNazivFormated>
  <DomainObject.Predmet.ProtustrankaNazivFormatedOIB>
    <izvorni_sadrzaj>VITANI SCT jednostavno društvo s ograničenom odgovornošću za savjetovanje i ulsuge, OIB 56871271851</izvorni_sadrzaj>
    <derivirana_varijabla naziv="DomainObject.Predmet.ProtustrankaNazivFormatedOIB_1">VITANI SCT jednostavno društvo s ograničenom odgovornošću za savjetovanje i ulsuge, OIB 56871271851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VITANI SCT jednostavno društvo s ograničenom odgovornošću za savjetovanje i ulsuge zastupanog po punomoćniku Izidor Rudomino</item>
    </izvorni_sadrzaj>
    <derivirana_varijabla naziv="DomainObject.Predmet.ProtuStrankaListFormated_1">
      <item>VITANI SCT jednostavno društvo s ograničenom odgovornošću za savjetovanje i ulsuge zastupanog po punomoćniku Izidor Rudomino</item>
    </derivirana_varijabla>
  </DomainObject.Predmet.ProtuStrankaListFormated>
  <DomainObject.Predmet.ProtuStrankaListFormatedOIB>
    <izvorni_sadrzaj>
      <item>VITANI SCT jednostavno društvo s ograničenom odgovornošću za savjetovanje i ulsuge, OIB 56871271851 zastupanog po punomoćniku Izidor Rudomino</item>
    </izvorni_sadrzaj>
    <derivirana_varijabla naziv="DomainObject.Predmet.ProtuStrankaListFormatedOIB_1">
      <item>VITANI SCT jednostavno društvo s ograničenom odgovornošću za savjetovanje i ulsuge, OIB 56871271851 zastupanog po punomoćniku Izidor Rudomino</item>
    </derivirana_varijabla>
  </DomainObject.Predmet.ProtuStrankaListFormatedOIB>
  <DomainObject.Predmet.ProtuStrankaListFormatedWithAdress>
    <izvorni_sadrzaj>
      <item>VITANI SCT jednostavno društvo s ograničenom odgovornošću za savjetovanje i ulsuge, Gospodska 32, 10000 Zagreb zastupanog po punomoćniku Izidor Rudomino</item>
    </izvorni_sadrzaj>
    <derivirana_varijabla naziv="DomainObject.Predmet.ProtuStrankaListFormatedWithAdress_1">
      <item>VITANI SCT jednostavno društvo s ograničenom odgovornošću za savjetovanje i ulsuge, Gospodska 32, 10000 Zagreb zastupanog po punomoćniku Izidor Rudomino</item>
    </derivirana_varijabla>
  </DomainObject.Predmet.ProtuStrankaListFormatedWithAdress>
  <DomainObject.Predmet.ProtuStrankaListFormatedWithAdressOIB>
    <izvorni_sadrzaj>
      <item>VITANI SCT jednostavno društvo s ograničenom odgovornošću za savjetovanje i ulsuge, OIB 56871271851, Gospodska 32, 10000 Zagreb zastupanog po punomoćniku Izidor Rudomino</item>
    </izvorni_sadrzaj>
    <derivirana_varijabla naziv="DomainObject.Predmet.ProtuStrankaListFormatedWithAdressOIB_1">
      <item>VITANI SCT jednostavno društvo s ograničenom odgovornošću za savjetovanje i ulsuge, OIB 56871271851, Gospodska 32, 10000 Zagreb zastupanog po punomoćniku Izidor Rudomino</item>
    </derivirana_varijabla>
  </DomainObject.Predmet.ProtuStrankaListFormatedWithAdressOIB>
  <DomainObject.Predmet.ProtuStrankaListNazivFormated>
    <izvorni_sadrzaj>
      <item>VITANI SCT jednostavno društvo s ograničenom odgovornošću za savjetovanje i ulsuge</item>
    </izvorni_sadrzaj>
    <derivirana_varijabla naziv="DomainObject.Predmet.ProtuStrankaListNazivFormated_1">
      <item>VITANI SCT jednostavno društvo s ograničenom odgovornošću za savjetovanje i ulsuge</item>
    </derivirana_varijabla>
  </DomainObject.Predmet.ProtuStrankaListNazivFormated>
  <DomainObject.Predmet.ProtuStrankaListNazivFormatedOIB>
    <izvorni_sadrzaj>
      <item>VITANI SCT jednostavno društvo s ograničenom odgovornošću za savjetovanje i ulsuge, OIB 56871271851</item>
    </izvorni_sadrzaj>
    <derivirana_varijabla naziv="DomainObject.Predmet.ProtuStrankaListNazivFormatedOIB_1">
      <item>VITANI SCT jednostavno društvo s ograničenom odgovornošću za savjetovanje i ulsuge, OIB 56871271851</item>
    </derivirana_varijabla>
  </DomainObject.Predmet.ProtuStrankaListNazivFormatedOIB>
  <DomainObject.Predmet.OstaliListFormated>
    <izvorni_sadrzaj>
      <item>Izidor Rudomino punomoćnik sudionika u postupku VITANI SCT jednostavno društvo s ograničenom odgovornošću za savjetovanje i ulsuge</item>
    </izvorni_sadrzaj>
    <derivirana_varijabla naziv="DomainObject.Predmet.OstaliListFormated_1">
      <item>Izidor Rudomino punomoćnik sudionika u postupku VITANI SCT jednostavno društvo s ograničenom odgovornošću za savjetovanje i ulsuge</item>
    </derivirana_varijabla>
  </DomainObject.Predmet.OstaliListFormated>
  <DomainObject.Predmet.OstaliListFormatedOIB>
    <izvorni_sadrzaj>
      <item>Izidor Rudomino, OIB 70758635757 punomoćnik sudionika u postupku VITANI SCT jednostavno društvo s ograničenom odgovornošću za savjetovanje i ulsuge</item>
    </izvorni_sadrzaj>
    <derivirana_varijabla naziv="DomainObject.Predmet.OstaliListFormatedOIB_1">
      <item>Izidor Rudomino, OIB 70758635757 punomoćnik sudionika u postupku VITANI SCT jednostavno društvo s ograničenom odgovornošću za savjetovanje i ulsuge</item>
    </derivirana_varijabla>
  </DomainObject.Predmet.OstaliListFormatedOIB>
  <DomainObject.Predmet.OstaliListFormatedWithAdress>
    <izvorni_sadrzaj>
      <item>Izidor Rudomino, Gospodska 32, 10000 Zagreb punomoćnik sudionika u postupku VITANI SCT jednostavno društvo s ograničenom odgovornošću za savjetovanje i ulsuge</item>
    </izvorni_sadrzaj>
    <derivirana_varijabla naziv="DomainObject.Predmet.OstaliListFormatedWithAdress_1">
      <item>Izidor Rudomino, Gospodska 32, 10000 Zagreb punomoćnik sudionika u postupku VITANI SCT jednostavno društvo s ograničenom odgovornošću za savjetovanje i ulsuge</item>
    </derivirana_varijabla>
  </DomainObject.Predmet.OstaliListFormatedWithAdress>
  <DomainObject.Predmet.OstaliListFormatedWithAdressOIB>
    <izvorni_sadrzaj>
      <item>Izidor Rudomino, OIB 70758635757, Gospodska 32, 10000 Zagreb punomoćnik sudionika u postupku VITANI SCT jednostavno društvo s ograničenom odgovornošću za savjetovanje i ulsuge</item>
    </izvorni_sadrzaj>
    <derivirana_varijabla naziv="DomainObject.Predmet.OstaliListFormatedWithAdressOIB_1">
      <item>Izidor Rudomino, OIB 70758635757, Gospodska 32, 10000 Zagreb punomoćnik sudionika u postupku VITANI SCT jednostavno društvo s ograničenom odgovornošću za savjetovanje i ulsuge</item>
    </derivirana_varijabla>
  </DomainObject.Predmet.OstaliListFormatedWithAdressOIB>
  <DomainObject.Predmet.OstaliListNazivFormated>
    <izvorni_sadrzaj>
      <item>Izidor Rudomino</item>
    </izvorni_sadrzaj>
    <derivirana_varijabla naziv="DomainObject.Predmet.OstaliListNazivFormated_1">
      <item>Izidor Rudomino</item>
    </derivirana_varijabla>
  </DomainObject.Predmet.OstaliListNazivFormated>
  <DomainObject.Predmet.OstaliListNazivFormatedOIB>
    <izvorni_sadrzaj>
      <item>Izidor Rudomino, OIB 70758635757</item>
    </izvorni_sadrzaj>
    <derivirana_varijabla naziv="DomainObject.Predmet.OstaliListNazivFormatedOIB_1">
      <item>Izidor Rudomino, OIB 70758635757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VITANI SCT jednostavno društvo s ograničenom odgovornošću za savjetovanje i ulsuge</izvorni_sadrzaj>
    <derivirana_varijabla naziv="DomainObject.Predmet.ProtustrankaIDrugi_1">VITANI SCT jednostavno društvo s ograničenom odgovornošću za savjetovanje i ulsuge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VITANI SCT jednostavno društvo s ograničenom odgovornošću za savjetovanje i ulsuge, OIB 56871271851, Gospodska 32, 10000 Zagreb</izvorni_sadrzaj>
    <derivirana_varijabla naziv="DomainObject.Predmet.ProtustrankaIDrugiAdressOIB_1">VITANI SCT jednostavno društvo s ograničenom odgovornošću za savjetovanje i ulsuge, OIB 56871271851, Gospodska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VITANI SCT jednostavno društvo s ograničenom odgovornošću za savjetovanje i ulsuge</item>
      <item>Izidor Rudomino</item>
    </izvorni_sadrzaj>
    <derivirana_varijabla naziv="DomainObject.Predmet.SudioniciListNaziv_1">
      <item>FINA Regionalni centar Zagreb</item>
      <item>VITANI SCT jednostavno društvo s ograničenom odgovornošću za savjetovanje i ulsuge</item>
      <item>Izidor Rudomino</item>
    </derivirana_varijabla>
  </DomainObject.Predmet.SudioniciListNaziv>
  <DomainObject.Predmet.SudioniciListAdressOIB>
    <izvorni_sadrzaj>
      <item>FINA Regionalni centar Zagreb, OIB 85821130368, Trg svibanjskih žrtava 1995. br. 1,10000 Zagreb</item>
      <item>VITANI SCT jednostavno društvo s ograničenom odgovornošću za savjetovanje i ulsuge, OIB 56871271851, Gospodska 32,10000 Zagreb</item>
      <item>Izidor Rudomino, OIB 70758635757, Gospodska 32,10000 Zagreb</item>
    </izvorni_sadrzaj>
    <derivirana_varijabla naziv="DomainObject.Predmet.SudioniciListAdressOIB_1">
      <item>FINA Regionalni centar Zagreb, OIB 85821130368, Trg svibanjskih žrtava 1995. br. 1,10000 Zagreb</item>
      <item>VITANI SCT jednostavno društvo s ograničenom odgovornošću za savjetovanje i ulsuge, OIB 56871271851, Gospodska 32,10000 Zagreb</item>
      <item>Izidor Rudomino, OIB 70758635757, Gospodska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56871271851</item>
      <item>, OIB 70758635757</item>
    </izvorni_sadrzaj>
    <derivirana_varijabla naziv="DomainObject.Predmet.SudioniciListNazivOIB_1">
      <item>, OIB 85821130368</item>
      <item>, OIB 56871271851</item>
      <item>, OIB 70758635757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AD6668-AFB9-42AD-8888-D4E822ED8D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2088</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2016-02-19T07:17:00Z</dcterms:created>
  <dc:creator>Korisnik</dc:creator>
  <cp:lastModifiedBy>Željka Rončević</cp:lastModifiedBy>
  <cp:lastPrinted>2016-02-23T15:10:00Z</cp:lastPrinted>
  <dcterms:modified xmlns:xsi="http://www.w3.org/2001/XMLSchema-instance" xsi:type="dcterms:W3CDTF">2016-02-23T15:11:00Z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