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b08c" w14:paraId="21cb08c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167EEB">
        <w:rPr>
          <w:lang w:val="hr-HR"/>
        </w:rPr>
        <w:t>88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167EEB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167EEB">
        <w:rPr>
          <w:lang w:val="hr-HR"/>
        </w:rPr>
        <w:t>SREĆA jednostavno društvo s ograničenom odgovornošću za trgovinu, Dražica, Dražica 113</w:t>
      </w:r>
      <w:r w:rsidR="003734FC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167EEB">
        <w:rPr>
          <w:lang w:val="hr-HR"/>
        </w:rPr>
        <w:t>010089572</w:t>
      </w:r>
      <w:r w:rsidR="003734FC">
        <w:rPr>
          <w:lang w:val="hr-HR"/>
        </w:rPr>
        <w:t xml:space="preserve">, OIB: </w:t>
      </w:r>
      <w:r w:rsidR="00167EEB">
        <w:rPr>
          <w:lang w:val="hr-HR"/>
        </w:rPr>
        <w:t>41386990499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167EEB">
        <w:rPr>
          <w:lang w:val="hr-HR"/>
        </w:rPr>
        <w:t>88</w:t>
      </w:r>
      <w:r w:rsidRPr="000664E3">
        <w:rPr>
          <w:lang w:val="hr-HR"/>
        </w:rPr>
        <w:t>/201</w:t>
      </w:r>
      <w:r w:rsidR="00167EEB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67EEB">
        <w:rPr>
          <w:lang w:val="hr-HR"/>
        </w:rPr>
        <w:t>105.230,98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67EEB">
        <w:rPr>
          <w:lang w:val="hr-HR"/>
        </w:rPr>
        <w:t>Zlatko Taritaš iz Zagreba, Golska ulica 5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167EEB">
        <w:rPr>
          <w:lang w:val="hr-HR"/>
        </w:rPr>
        <w:t>25844936574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67EEB">
        <w:rPr>
          <w:lang w:val="hr-HR"/>
        </w:rPr>
        <w:t>19. veljače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167EEB" w:rsidP="000664E3" w:rsidR="00167EEB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167EEB">
        <w:rPr>
          <w:lang w:val="hr-HR"/>
        </w:rPr>
        <w:t>19</w:t>
      </w:r>
      <w:r w:rsidR="0094317E">
        <w:rPr>
          <w:lang w:val="hr-HR"/>
        </w:rPr>
        <w:t>.</w:t>
      </w:r>
      <w:r w:rsidR="00167EEB">
        <w:rPr>
          <w:lang w:val="hr-HR"/>
        </w:rPr>
        <w:t>2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0F4" w:rsidR="002C00F4">
      <w:r>
        <w:separator/>
      </w:r>
    </w:p>
  </w:endnote>
  <w:endnote w:id="0" w:type="continuationSeparator">
    <w:p w:rsidRDefault="002C00F4" w:rsidR="002C0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0F4" w:rsidR="002C00F4">
      <w:r>
        <w:separator/>
      </w:r>
    </w:p>
  </w:footnote>
  <w:footnote w:id="0" w:type="continuationSeparator">
    <w:p w:rsidRDefault="002C00F4" w:rsidR="002C00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7E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67EEB"/>
    <w:rsid w:val="00173939"/>
    <w:rsid w:val="001A2E90"/>
    <w:rsid w:val="001D7388"/>
    <w:rsid w:val="00213DD9"/>
    <w:rsid w:val="002221FF"/>
    <w:rsid w:val="00223A6B"/>
    <w:rsid w:val="00271286"/>
    <w:rsid w:val="002733CA"/>
    <w:rsid w:val="002C00F4"/>
    <w:rsid w:val="002D07CA"/>
    <w:rsid w:val="002D71C4"/>
    <w:rsid w:val="002F57A6"/>
    <w:rsid w:val="00306847"/>
    <w:rsid w:val="00310579"/>
    <w:rsid w:val="0031347D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13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13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St-88/2016</izvorni_sadrzaj>
    <derivirana_varijabla naziv="DomainObject.Predmet.OznakaBroj_1">St-88/2016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SREĆA jednostavno društvo s ograničenom odgovornošću za trgovinu, Dražica zastupanog po punomoćniku Zlatko Taritaš</izvorni_sadrzaj>
    <derivirana_varijabla naziv="DomainObject.Predmet.ProtustrankaFormated_1">  SREĆA jednostavno društvo s ograničenom odgovornošću za trgovinu, Dražica zastupanog po punomoćniku Zlatko Taritaš</derivirana_varijabla>
  </DomainObject.Predmet.ProtustrankaFormated>
  <DomainObject.Predmet.ProtustrankaFormatedOIB>
    <izvorni_sadrzaj>  SREĆA jednostavno društvo s ograničenom odgovornošću za trgovinu, Dražica, OIB 41386990499 zastupanog po punomoćniku Zlatko Taritaš</izvorni_sadrzaj>
    <derivirana_varijabla naziv="DomainObject.Predmet.ProtustrankaFormatedOIB_1">  SREĆA jednostavno društvo s ograničenom odgovornošću za trgovinu, Dražica, OIB 41386990499 zastupanog po punomoćniku Zlatko Taritaš</derivirana_varijabla>
  </DomainObject.Predmet.ProtustrankaFormatedOIB>
  <DomainObject.Predmet.ProtustrankaFormatedWithAdress>
    <izvorni_sadrzaj> SREĆA jednostavno društvo s ograničenom odgovornošću za trgovinu, Dražica, Dražica 113, 43270 Dražica zastupanog po punomoćniku Zlatko Taritaš</izvorni_sadrzaj>
    <derivirana_varijabla naziv="DomainObject.Predmet.ProtustrankaFormatedWithAdress_1"> SREĆA jednostavno društvo s ograničenom odgovornošću za trgovinu, Dražica, Dražica 113, 43270 Dražica zastupanog po punomoćniku Zlatko Taritaš</derivirana_varijabla>
  </DomainObject.Predmet.ProtustrankaFormatedWithAdress>
  <DomainObject.Predmet.ProtustrankaFormatedWithAdressOIB>
    <izvorni_sadrzaj> SREĆA jednostavno društvo s ograničenom odgovornošću za trgovinu, Dražica, OIB 41386990499, Dražica 113, 43270 Dražica zastupanog po punomoćniku Zlatko Taritaš</izvorni_sadrzaj>
    <derivirana_varijabla naziv="DomainObject.Predmet.ProtustrankaFormatedWithAdressOIB_1"> SREĆA jednostavno društvo s ograničenom odgovornošću za trgovinu, Dražica, OIB 41386990499, Dražica 113, 43270 Dražica zastupanog po punomoćniku Zlatko Taritaš</derivirana_varijabla>
  </DomainObject.Predmet.ProtustrankaFormatedWithAdressOIB>
  <DomainObject.Predmet.ProtustrankaWithAdress>
    <izvorni_sadrzaj>SREĆA jednostavno društvo s ograničenom odgovornošću za trgovinu, Dražica Dražica 113, 43270 Dražica</izvorni_sadrzaj>
    <derivirana_varijabla naziv="DomainObject.Predmet.ProtustrankaWithAdress_1">SREĆA jednostavno društvo s ograničenom odgovornošću za trgovinu, Dražica Dražica 113, 43270 Dražica</derivirana_varijabla>
  </DomainObject.Predmet.ProtustrankaWithAdress>
  <DomainObject.Predmet.ProtustrankaWithAdressOIB>
    <izvorni_sadrzaj>SREĆA jednostavno društvo s ograničenom odgovornošću za trgovinu, Dražica, OIB 41386990499, Dražica 113, 43270 Dražica</izvorni_sadrzaj>
    <derivirana_varijabla naziv="DomainObject.Predmet.ProtustrankaWithAdressOIB_1">SREĆA jednostavno društvo s ograničenom odgovornošću za trgovinu, Dražica, OIB 41386990499, Dražica 113, 43270 Dražica</derivirana_varijabla>
  </DomainObject.Predmet.ProtustrankaWithAdressOIB>
  <DomainObject.Predmet.ProtustrankaNazivFormated>
    <izvorni_sadrzaj>SREĆA jednostavno društvo s ograničenom odgovornošću za trgovinu, Dražica</izvorni_sadrzaj>
    <derivirana_varijabla naziv="DomainObject.Predmet.ProtustrankaNazivFormated_1">SREĆA jednostavno društvo s ograničenom odgovornošću za trgovinu, Dražica</derivirana_varijabla>
  </DomainObject.Predmet.ProtustrankaNazivFormated>
  <DomainObject.Predmet.ProtustrankaNazivFormatedOIB>
    <izvorni_sadrzaj>SREĆA jednostavno društvo s ograničenom odgovornošću za trgovinu, Dražica, OIB 41386990499</izvorni_sadrzaj>
    <derivirana_varijabla naziv="DomainObject.Predmet.ProtustrankaNazivFormatedOIB_1">SREĆA jednostavno društvo s ograničenom odgovornošću za trgovinu, Dražica, OIB 41386990499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SREĆA jednostavno društvo s ograničenom odgovornošću za trgovinu, Dražica zastupanog po punomoćniku Zlatko Taritaš</item>
    </izvorni_sadrzaj>
    <derivirana_varijabla naziv="DomainObject.Predmet.ProtuStrankaListFormated_1">
      <item>SREĆA jednostavno društvo s ograničenom odgovornošću za trgovinu, Dražica zastupanog po punomoćniku Zlatko Taritaš</item>
    </derivirana_varijabla>
  </DomainObject.Predmet.ProtuStrankaListFormated>
  <DomainObject.Predmet.ProtuStrankaListFormatedOIB>
    <izvorni_sadrzaj>
      <item>SREĆA jednostavno društvo s ograničenom odgovornošću za trgovinu, Dražica, OIB 41386990499 zastupanog po punomoćniku Zlatko Taritaš</item>
    </izvorni_sadrzaj>
    <derivirana_varijabla naziv="DomainObject.Predmet.ProtuStrankaListFormatedOIB_1">
      <item>SREĆA jednostavno društvo s ograničenom odgovornošću za trgovinu, Dražica, OIB 41386990499 zastupanog po punomoćniku Zlatko Taritaš</item>
    </derivirana_varijabla>
  </DomainObject.Predmet.ProtuStrankaListFormatedOIB>
  <DomainObject.Predmet.ProtuStrankaListFormatedWithAdress>
    <izvorni_sadrzaj>
      <item>SREĆA jednostavno društvo s ograničenom odgovornošću za trgovinu, Dražica, Dražica 113, 43270 Dražica zastupanog po punomoćniku Zlatko Taritaš</item>
    </izvorni_sadrzaj>
    <derivirana_varijabla naziv="DomainObject.Predmet.ProtuStrankaListFormatedWithAdress_1">
      <item>SREĆA jednostavno društvo s ograničenom odgovornošću za trgovinu, Dražica, Dražica 113, 43270 Dražica zastupanog po punomoćniku Zlatko Taritaš</item>
    </derivirana_varijabla>
  </DomainObject.Predmet.ProtuStrankaListFormatedWithAdress>
  <DomainObject.Predmet.ProtuStrankaListFormatedWithAdressOIB>
    <izvorni_sadrzaj>
      <item>SREĆA jednostavno društvo s ograničenom odgovornošću za trgovinu, Dražica, OIB 41386990499, Dražica 113, 43270 Dražica zastupanog po punomoćniku Zlatko Taritaš</item>
    </izvorni_sadrzaj>
    <derivirana_varijabla naziv="DomainObject.Predmet.ProtuStrankaListFormatedWithAdressOIB_1">
      <item>SREĆA jednostavno društvo s ograničenom odgovornošću za trgovinu, Dražica, OIB 41386990499, Dražica 113, 43270 Dražica zastupanog po punomoćniku Zlatko Taritaš</item>
    </derivirana_varijabla>
  </DomainObject.Predmet.ProtuStrankaListFormatedWithAdressOIB>
  <DomainObject.Predmet.ProtuStrankaListNazivFormated>
    <izvorni_sadrzaj>
      <item>SREĆA jednostavno društvo s ograničenom odgovornošću za trgovinu, Dražica</item>
    </izvorni_sadrzaj>
    <derivirana_varijabla naziv="DomainObject.Predmet.ProtuStrankaListNazivFormated_1">
      <item>SREĆA jednostavno društvo s ograničenom odgovornošću za trgovinu, Dražica</item>
    </derivirana_varijabla>
  </DomainObject.Predmet.ProtuStrankaListNazivFormated>
  <DomainObject.Predmet.ProtuStrankaListNazivFormatedOIB>
    <izvorni_sadrzaj>
      <item>SREĆA jednostavno društvo s ograničenom odgovornošću za trgovinu, Dražica, OIB 41386990499</item>
    </izvorni_sadrzaj>
    <derivirana_varijabla naziv="DomainObject.Predmet.ProtuStrankaListNazivFormatedOIB_1">
      <item>SREĆA jednostavno društvo s ograničenom odgovornošću za trgovinu, Dražica, OIB 41386990499</item>
    </derivirana_varijabla>
  </DomainObject.Predmet.ProtuStrankaListNazivFormatedOIB>
  <DomainObject.Predmet.OstaliListFormated>
    <izvorni_sadrzaj>
      <item>Zlatko Taritaš punomoćnik sudionika u postupku SREĆA jednostavno društvo s ograničenom odgovornošću za trgovinu, Dražica</item>
    </izvorni_sadrzaj>
    <derivirana_varijabla naziv="DomainObject.Predmet.OstaliListFormated_1">
      <item>Zlatko Taritaš punomoćnik sudionika u postupku SREĆA jednostavno društvo s ograničenom odgovornošću za trgovinu, Dražica</item>
    </derivirana_varijabla>
  </DomainObject.Predmet.OstaliListFormated>
  <DomainObject.Predmet.OstaliListFormatedOIB>
    <izvorni_sadrzaj>
      <item>Zlatko Taritaš, OIB 25844936574 punomoćnik sudionika u postupku SREĆA jednostavno društvo s ograničenom odgovornošću za trgovinu, Dražica</item>
    </izvorni_sadrzaj>
    <derivirana_varijabla naziv="DomainObject.Predmet.OstaliListFormatedOIB_1">
      <item>Zlatko Taritaš, OIB 25844936574 punomoćnik sudionika u postupku SREĆA jednostavno društvo s ograničenom odgovornošću za trgovinu, Dražica</item>
    </derivirana_varijabla>
  </DomainObject.Predmet.OstaliListFormatedOIB>
  <DomainObject.Predmet.OstaliListFormatedWithAdress>
    <izvorni_sadrzaj>
      <item>Zlatko Taritaš, Golska ulica 5, 43270 Veliki Grđevac punomoćnik sudionika u postupku SREĆA jednostavno društvo s ograničenom odgovornošću za trgovinu, Dražica</item>
    </izvorni_sadrzaj>
    <derivirana_varijabla naziv="DomainObject.Predmet.OstaliListFormatedWithAdress_1">
      <item>Zlatko Taritaš, Golska ulica 5, 43270 Veliki Grđevac punomoćnik sudionika u postupku SREĆA jednostavno društvo s ograničenom odgovornošću za trgovinu, Dražica</item>
    </derivirana_varijabla>
  </DomainObject.Predmet.OstaliListFormatedWithAdress>
  <DomainObject.Predmet.OstaliListFormatedWithAdressOIB>
    <izvorni_sadrzaj>
      <item>Zlatko Taritaš, OIB 25844936574, Golska ulica 5, 43270 Veliki Grđevac punomoćnik sudionika u postupku SREĆA jednostavno društvo s ograničenom odgovornošću za trgovinu, Dražica</item>
    </izvorni_sadrzaj>
    <derivirana_varijabla naziv="DomainObject.Predmet.OstaliListFormatedWithAdressOIB_1">
      <item>Zlatko Taritaš, OIB 25844936574, Golska ulica 5, 43270 Veliki Grđevac punomoćnik sudionika u postupku SREĆA jednostavno društvo s ograničenom odgovornošću za trgovinu, Dražica</item>
    </derivirana_varijabla>
  </DomainObject.Predmet.OstaliListFormatedWithAdressOIB>
  <DomainObject.Predmet.OstaliListNazivFormated>
    <izvorni_sadrzaj>
      <item>Zlatko Taritaš</item>
    </izvorni_sadrzaj>
    <derivirana_varijabla naziv="DomainObject.Predmet.OstaliListNazivFormated_1">
      <item>Zlatko Taritaš</item>
    </derivirana_varijabla>
  </DomainObject.Predmet.OstaliListNazivFormated>
  <DomainObject.Predmet.OstaliListNazivFormatedOIB>
    <izvorni_sadrzaj>
      <item>Zlatko Taritaš, OIB 25844936574</item>
    </izvorni_sadrzaj>
    <derivirana_varijabla naziv="DomainObject.Predmet.OstaliListNazivFormatedOIB_1">
      <item>Zlatko Taritaš, OIB 25844936574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SREĆA jednostavno društvo s ograničenom odgovornošću za trgovinu, Dražica</izvorni_sadrzaj>
    <derivirana_varijabla naziv="DomainObject.Predmet.ProtustrankaIDrugi_1">SREĆA jednostavno društvo s ograničenom odgovornošću za trgovinu, Dražica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SREĆA jednostavno društvo s ograničenom odgovornošću za trgovinu, Dražica, OIB 41386990499, Dražica 113, 43270 Dražica</izvorni_sadrzaj>
    <derivirana_varijabla naziv="DomainObject.Predmet.ProtustrankaIDrugiAdressOIB_1">SREĆA jednostavno društvo s ograničenom odgovornošću za trgovinu, Dražica, OIB 41386990499, Dražica 113, 43270 Dražica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SREĆA jednostavno društvo s ograničenom odgovornošću za trgovinu, Dražica</item>
      <item>Zlatko Taritaš</item>
    </izvorni_sadrzaj>
    <derivirana_varijabla naziv="DomainObject.Predmet.SudioniciListNaziv_1">
      <item>FINA, RC ZAGREB, Podružnica Bjelovar</item>
      <item>SREĆA jednostavno društvo s ograničenom odgovornošću za trgovinu, Dražica</item>
      <item>Zlatko Taritaš</item>
    </derivirana_varijabla>
  </DomainObject.Predmet.SudioniciListNaziv>
  <DomainObject.Predmet.SudioniciListAdressOIB>
    <izvorni_sadrzaj>
      <item>FINA, RC ZAGREB, Podružnica Bjelovar, OIB 85821130368, F. Supila 4,43000 Bjelovar</item>
      <item>SREĆA jednostavno društvo s ograničenom odgovornošću za trgovinu, Dražica, OIB 41386990499, Dražica 113,43270 Dražica</item>
      <item>Zlatko Taritaš, OIB 25844936574, Golska ulica 5,43270 Veliki Grđevac</item>
    </izvorni_sadrzaj>
    <derivirana_varijabla naziv="DomainObject.Predmet.SudioniciListAdressOIB_1">
      <item>FINA, RC ZAGREB, Podružnica Bjelovar, OIB 85821130368, F. Supila 4,43000 Bjelovar</item>
      <item>SREĆA jednostavno društvo s ograničenom odgovornošću za trgovinu, Dražica, OIB 41386990499, Dražica 113,43270 Dražica</item>
      <item>Zlatko Taritaš, OIB 25844936574, Golska ulica 5,43270 Veliki Grđevac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41386990499</item>
      <item>, OIB 25844936574</item>
    </izvorni_sadrzaj>
    <derivirana_varijabla naziv="DomainObject.Predmet.SudioniciListNazivOIB_1">
      <item>, OIB 85821130368</item>
      <item>, OIB 41386990499</item>
      <item>, OIB 25844936574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300</properties:Words>
  <properties:Characters>1695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2016-02-19T12:22:00Z</dcterms:created>
  <dc:creator>553y7k3</dc:creator>
  <cp:lastModifiedBy>Željka Vitez</cp:lastModifiedBy>
  <cp:lastPrinted>2016-02-19T12:22:00Z</cp:lastPrinted>
  <dcterms:modified xmlns:xsi="http://www.w3.org/2001/XMLSchema-instance" xsi:type="dcterms:W3CDTF">2016-02-19T12:24:00Z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