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38c2" w14:paraId="5d838c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50</w:t>
      </w:r>
      <w:r w:rsidR="00CD74BB">
        <w:t>74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50</w:t>
      </w:r>
      <w:r w:rsidR="00CD74BB">
        <w:t>74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D74BB">
        <w:t xml:space="preserve">RAJMAR GRADNJA d.o.o., OIB 58019192887, Zagreb, </w:t>
      </w:r>
      <w:proofErr w:type="spellStart"/>
      <w:r w:rsidR="00CD74BB">
        <w:t>Oporovečki</w:t>
      </w:r>
      <w:proofErr w:type="spellEnd"/>
      <w:r w:rsidR="00CD74BB">
        <w:t xml:space="preserve"> vinogradi 58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D74BB">
        <w:t>1.325.281,78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441FA"/>
    <w:rsid w:val="002E7A51"/>
    <w:rsid w:val="00312159"/>
    <w:rsid w:val="003A1D14"/>
    <w:rsid w:val="003A2AE4"/>
    <w:rsid w:val="003C4994"/>
    <w:rsid w:val="00452C66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9D789B"/>
    <w:rsid w:val="00A053FB"/>
    <w:rsid w:val="00A9783B"/>
    <w:rsid w:val="00AF31FC"/>
    <w:rsid w:val="00B00AAF"/>
    <w:rsid w:val="00B37548"/>
    <w:rsid w:val="00BC1743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5074</izvorni_sadrzaj>
    <derivirana_varijabla naziv="DomainObject.Predmet.Broj_1">5074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St-5074/2015</izvorni_sadrzaj>
    <derivirana_varijabla naziv="DomainObject.Predmet.OznakaBroj_1">St-5074/2015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RAJMAR GRADNJA  d.o.o. zastupanog po punomoćniku Danijel Rajič</izvorni_sadrzaj>
    <derivirana_varijabla naziv="DomainObject.Predmet.ProtustrankaFormated_1">  RAJMAR GRADNJA  d.o.o. zastupanog po punomoćniku Danijel Rajič</derivirana_varijabla>
  </DomainObject.Predmet.ProtustrankaFormated>
  <DomainObject.Predmet.ProtustrankaFormatedOIB>
    <izvorni_sadrzaj>  RAJMAR GRADNJA  d.o.o., OIB 58019192887 zastupanog po punomoćniku Danijel Rajič</izvorni_sadrzaj>
    <derivirana_varijabla naziv="DomainObject.Predmet.ProtustrankaFormatedOIB_1">  RAJMAR GRADNJA  d.o.o., OIB 58019192887 zastupanog po punomoćniku Danijel Rajič</derivirana_varijabla>
  </DomainObject.Predmet.ProtustrankaFormatedOIB>
  <DomainObject.Predmet.ProtustrankaFormatedWithAdress>
    <izvorni_sadrzaj> RAJMAR GRADNJA  d.o.o., Oporovečki vinogradi 58, 10000 Zagreb zastupanog po punomoćniku Danijel Rajič</izvorni_sadrzaj>
    <derivirana_varijabla naziv="DomainObject.Predmet.ProtustrankaFormatedWithAdress_1"> RAJMAR GRADNJA  d.o.o., Oporovečki vinogradi 58, 10000 Zagreb zastupanog po punomoćniku Danijel Rajič</derivirana_varijabla>
  </DomainObject.Predmet.ProtustrankaFormatedWithAdress>
  <DomainObject.Predmet.ProtustrankaFormatedWithAdressOIB>
    <izvorni_sadrzaj> RAJMAR GRADNJA  d.o.o., OIB 58019192887, Oporovečki vinogradi 58, 10000 Zagreb zastupanog po punomoćniku Danijel Rajič</izvorni_sadrzaj>
    <derivirana_varijabla naziv="DomainObject.Predmet.ProtustrankaFormatedWithAdressOIB_1"> RAJMAR GRADNJA  d.o.o., OIB 58019192887, Oporovečki vinogradi 58, 10000 Zagreb zastupanog po punomoćniku Danijel Rajič</derivirana_varijabla>
  </DomainObject.Predmet.ProtustrankaFormatedWithAdressOIB>
  <DomainObject.Predmet.ProtustrankaWithAdress>
    <izvorni_sadrzaj>RAJMAR GRADNJA  d.o.o. Oporovečki vinogradi 58, 10000 Zagreb</izvorni_sadrzaj>
    <derivirana_varijabla naziv="DomainObject.Predmet.ProtustrankaWithAdress_1">RAJMAR GRADNJA  d.o.o. Oporovečki vinogradi 58, 10000 Zagreb</derivirana_varijabla>
  </DomainObject.Predmet.ProtustrankaWithAdress>
  <DomainObject.Predmet.ProtustrankaWithAdressOIB>
    <izvorni_sadrzaj>RAJMAR GRADNJA  d.o.o., OIB 58019192887, Oporovečki vinogradi 58, 10000 Zagreb</izvorni_sadrzaj>
    <derivirana_varijabla naziv="DomainObject.Predmet.ProtustrankaWithAdressOIB_1">RAJMAR GRADNJA  d.o.o., OIB 58019192887, Oporovečki vinogradi 58, 10000 Zagreb</derivirana_varijabla>
  </DomainObject.Predmet.ProtustrankaWithAdressOIB>
  <DomainObject.Predmet.ProtustrankaNazivFormated>
    <izvorni_sadrzaj>RAJMAR GRADNJA  d.o.o.</izvorni_sadrzaj>
    <derivirana_varijabla naziv="DomainObject.Predmet.ProtustrankaNazivFormated_1">RAJMAR GRADNJA  d.o.o.</derivirana_varijabla>
  </DomainObject.Predmet.ProtustrankaNazivFormated>
  <DomainObject.Predmet.ProtustrankaNazivFormatedOIB>
    <izvorni_sadrzaj>RAJMAR GRADNJA  d.o.o., OIB 58019192887</izvorni_sadrzaj>
    <derivirana_varijabla naziv="DomainObject.Predmet.ProtustrankaNazivFormatedOIB_1">RAJMAR GRADNJA  d.o.o., OIB 58019192887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RAJMAR GRADNJA  d.o.o. zastupanog po punomoćniku Danijel Rajič</item>
    </izvorni_sadrzaj>
    <derivirana_varijabla naziv="DomainObject.Predmet.ProtuStrankaListFormated_1">
      <item>RAJMAR GRADNJA  d.o.o. zastupanog po punomoćniku Danijel Rajič</item>
    </derivirana_varijabla>
  </DomainObject.Predmet.ProtuStrankaListFormated>
  <DomainObject.Predmet.ProtuStrankaListFormatedOIB>
    <izvorni_sadrzaj>
      <item>RAJMAR GRADNJA  d.o.o., OIB 58019192887 zastupanog po punomoćniku Danijel Rajič</item>
    </izvorni_sadrzaj>
    <derivirana_varijabla naziv="DomainObject.Predmet.ProtuStrankaListFormatedOIB_1">
      <item>RAJMAR GRADNJA  d.o.o., OIB 58019192887 zastupanog po punomoćniku Danijel Rajič</item>
    </derivirana_varijabla>
  </DomainObject.Predmet.ProtuStrankaListFormatedOIB>
  <DomainObject.Predmet.ProtuStrankaListFormatedWithAdress>
    <izvorni_sadrzaj>
      <item>RAJMAR GRADNJA  d.o.o., Oporovečki vinogradi 58, 10000 Zagreb zastupanog po punomoćniku Danijel Rajič</item>
    </izvorni_sadrzaj>
    <derivirana_varijabla naziv="DomainObject.Predmet.ProtuStrankaListFormatedWithAdress_1">
      <item>RAJMAR GRADNJA  d.o.o., Oporovečki vinogradi 58, 10000 Zagreb zastupanog po punomoćniku Danijel Rajič</item>
    </derivirana_varijabla>
  </DomainObject.Predmet.ProtuStrankaListFormatedWithAdress>
  <DomainObject.Predmet.ProtuStrankaListFormatedWithAdressOIB>
    <izvorni_sadrzaj>
      <item>RAJMAR GRADNJA  d.o.o., OIB 58019192887, Oporovečki vinogradi 58, 10000 Zagreb zastupanog po punomoćniku Danijel Rajič</item>
    </izvorni_sadrzaj>
    <derivirana_varijabla naziv="DomainObject.Predmet.ProtuStrankaListFormatedWithAdressOIB_1">
      <item>RAJMAR GRADNJA  d.o.o., OIB 58019192887, Oporovečki vinogradi 58, 10000 Zagreb zastupanog po punomoćniku Danijel Rajič</item>
    </derivirana_varijabla>
  </DomainObject.Predmet.ProtuStrankaListFormatedWithAdressOIB>
  <DomainObject.Predmet.ProtuStrankaListNazivFormated>
    <izvorni_sadrzaj>
      <item>RAJMAR GRADNJA  d.o.o.</item>
    </izvorni_sadrzaj>
    <derivirana_varijabla naziv="DomainObject.Predmet.ProtuStrankaListNazivFormated_1">
      <item>RAJMAR GRADNJA  d.o.o.</item>
    </derivirana_varijabla>
  </DomainObject.Predmet.ProtuStrankaListNazivFormated>
  <DomainObject.Predmet.ProtuStrankaListNazivFormatedOIB>
    <izvorni_sadrzaj>
      <item>RAJMAR GRADNJA  d.o.o., OIB 58019192887</item>
    </izvorni_sadrzaj>
    <derivirana_varijabla naziv="DomainObject.Predmet.ProtuStrankaListNazivFormatedOIB_1">
      <item>RAJMAR GRADNJA  d.o.o., OIB 58019192887</item>
    </derivirana_varijabla>
  </DomainObject.Predmet.ProtuStrankaListNazivFormatedOIB>
  <DomainObject.Predmet.OstaliListFormated>
    <izvorni_sadrzaj>
      <item>Danijel Rajič punomoćnik sudionika u postupku RAJMAR GRADNJA  d.o.o.</item>
    </izvorni_sadrzaj>
    <derivirana_varijabla naziv="DomainObject.Predmet.OstaliListFormated_1">
      <item>Danijel Rajič punomoćnik sudionika u postupku RAJMAR GRADNJA  d.o.o.</item>
    </derivirana_varijabla>
  </DomainObject.Predmet.OstaliListFormated>
  <DomainObject.Predmet.OstaliListFormatedOIB>
    <izvorni_sadrzaj>
      <item>Danijel Rajič, OIB 63984228759 punomoćnik sudionika u postupku RAJMAR GRADNJA  d.o.o.</item>
    </izvorni_sadrzaj>
    <derivirana_varijabla naziv="DomainObject.Predmet.OstaliListFormatedOIB_1">
      <item>Danijel Rajič, OIB 63984228759 punomoćnik sudionika u postupku RAJMAR GRADNJA  d.o.o.</item>
    </derivirana_varijabla>
  </DomainObject.Predmet.OstaliListFormatedOIB>
  <DomainObject.Predmet.OstaliListFormatedWithAdress>
    <izvorni_sadrzaj>
      <item>Danijel Rajič, Oporovečki vinogradi 58, 10000 Zagreb punomoćnik sudionika u postupku RAJMAR GRADNJA  d.o.o.</item>
    </izvorni_sadrzaj>
    <derivirana_varijabla naziv="DomainObject.Predmet.OstaliListFormatedWithAdress_1">
      <item>Danijel Rajič, Oporovečki vinogradi 58, 10000 Zagreb punomoćnik sudionika u postupku RAJMAR GRADNJA  d.o.o.</item>
    </derivirana_varijabla>
  </DomainObject.Predmet.OstaliListFormatedWithAdress>
  <DomainObject.Predmet.OstaliListFormatedWithAdressOIB>
    <izvorni_sadrzaj>
      <item>Danijel Rajič, OIB 63984228759, Oporovečki vinogradi 58, 10000 Zagreb punomoćnik sudionika u postupku RAJMAR GRADNJA  d.o.o.</item>
    </izvorni_sadrzaj>
    <derivirana_varijabla naziv="DomainObject.Predmet.OstaliListFormatedWithAdressOIB_1">
      <item>Danijel Rajič, OIB 63984228759, Oporovečki vinogradi 58, 10000 Zagreb punomoćnik sudionika u postupku RAJMAR GRADNJA  d.o.o.</item>
    </derivirana_varijabla>
  </DomainObject.Predmet.OstaliListFormatedWithAdressOIB>
  <DomainObject.Predmet.OstaliListNazivFormated>
    <izvorni_sadrzaj>
      <item>Danijel Rajič</item>
    </izvorni_sadrzaj>
    <derivirana_varijabla naziv="DomainObject.Predmet.OstaliListNazivFormated_1">
      <item>Danijel Rajič</item>
    </derivirana_varijabla>
  </DomainObject.Predmet.OstaliListNazivFormated>
  <DomainObject.Predmet.OstaliListNazivFormatedOIB>
    <izvorni_sadrzaj>
      <item>Danijel Rajič, OIB 63984228759</item>
    </izvorni_sadrzaj>
    <derivirana_varijabla naziv="DomainObject.Predmet.OstaliListNazivFormatedOIB_1">
      <item>Danijel Rajič, OIB 63984228759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RAJMAR GRADNJA  d.o.o.</izvorni_sadrzaj>
    <derivirana_varijabla naziv="DomainObject.Predmet.ProtustrankaIDrugi_1">RAJMAR GRADNJA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RAJMAR GRADNJA  d.o.o., OIB 58019192887, Oporovečki vinogradi 58, 10000 Zagreb</izvorni_sadrzaj>
    <derivirana_varijabla naziv="DomainObject.Predmet.ProtustrankaIDrugiAdressOIB_1">RAJMAR GRADNJA  d.o.o., OIB 58019192887,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RAJMAR GRADNJA  d.o.o.</item>
      <item>FINA Regionalni centar Zagreb</item>
      <item>Danijel Rajič</item>
    </izvorni_sadrzaj>
    <derivirana_varijabla naziv="DomainObject.Predmet.SudioniciListNaziv_1">
      <item>RAJMAR GRADNJA  d.o.o.</item>
      <item>FINA Regionalni centar Zagreb</item>
      <item>Danijel Rajič</item>
    </derivirana_varijabla>
  </DomainObject.Predmet.SudioniciListNaziv>
  <DomainObject.Predmet.SudioniciListAdressOIB>
    <izvorni_sadrzaj>
      <item>RAJMAR GRADNJA  d.o.o., OIB 58019192887, Oporovečki vinogradi 58,10000 Zagreb</item>
      <item>FINA Regionalni centar Zagreb, OIB 85821130368, Trg svibanjskih žrtava 1995. 1,10000 Zagreb</item>
      <item>Danijel Rajič, OIB 63984228759, Oporovečki vinogradi 58,10000 Zagreb</item>
    </izvorni_sadrzaj>
    <derivirana_varijabla naziv="DomainObject.Predmet.SudioniciListAdressOIB_1">
      <item>RAJMAR GRADNJA  d.o.o., OIB 58019192887, Oporovečki vinogradi 58,10000 Zagreb</item>
      <item>FINA Regionalni centar Zagreb, OIB 85821130368, Trg svibanjskih žrtava 1995. 1,10000 Zagreb</item>
      <item>Danijel Rajič, OIB 63984228759, Oporovečki vinogradi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58019192887</item>
      <item>, OIB 85821130368</item>
      <item>, OIB 63984228759</item>
    </izvorni_sadrzaj>
    <derivirana_varijabla naziv="DomainObject.Predmet.SudioniciListNazivOIB_1">
      <item>, OIB 58019192887</item>
      <item>, OIB 85821130368</item>
      <item>, OIB 63984228759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1336</properties:Characters>
  <properties:Lines>48</properties:Lines>
  <properties:Paragraphs>17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2016-01-15T10:35:00Z</cp:lastPrinted>
  <dcterms:modified xmlns:xsi="http://www.w3.org/2001/XMLSchema-instance" xsi:type="dcterms:W3CDTF">2016-01-15T10:35:00Z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