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777e" w14:paraId="d14777e" w:rsidRDefault="00B451AC" w:rsidP="00DE0C30" w:rsidR="00DE0C30" w:rsidRPr="00795A23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C5 </w:t>
      </w:r>
      <w:proofErr w:type="spellStart"/>
      <w:r>
        <w:rPr>
          <w:b/>
        </w:rPr>
        <w:t>TRADE</w:t>
      </w:r>
      <w:proofErr w:type="spellEnd"/>
      <w:r w:rsidR="00DE0C30" w:rsidRPr="00795A23">
        <w:rPr>
          <w:b/>
        </w:rPr>
        <w:t xml:space="preserve"> d.o.o. u stečaju</w:t>
      </w:r>
    </w:p>
    <w:p w:rsidRDefault="00B451AC" w:rsidP="00DE0C30" w:rsidR="00DE0C30" w:rsidRPr="00795A23">
      <w:pPr>
        <w:rPr>
          <w:b/>
        </w:rPr>
      </w:pPr>
      <w:r>
        <w:rPr>
          <w:b/>
        </w:rPr>
        <w:t xml:space="preserve">10000 </w:t>
      </w:r>
      <w:proofErr w:type="spellStart"/>
      <w:r>
        <w:rPr>
          <w:b/>
        </w:rPr>
        <w:t>ZAGREB</w:t>
      </w:r>
      <w:proofErr w:type="spellEnd"/>
    </w:p>
    <w:p w:rsidRDefault="00B451AC" w:rsidP="00DE0C30" w:rsidR="00DE0C30" w:rsidRPr="00795A23">
      <w:pPr>
        <w:rPr>
          <w:b/>
        </w:rPr>
      </w:pPr>
      <w:r>
        <w:rPr>
          <w:b/>
        </w:rPr>
        <w:t>Križna 18</w:t>
      </w:r>
    </w:p>
    <w:p w:rsidRDefault="00DE0C30" w:rsidP="00DE0C30" w:rsidR="00DE0C30" w:rsidRPr="00795A23">
      <w:pPr>
        <w:rPr>
          <w:b/>
        </w:rPr>
      </w:pPr>
      <w:r w:rsidRPr="00795A23">
        <w:rPr>
          <w:b/>
        </w:rPr>
        <w:t>STEČAJNA UPRAVITELJICA</w:t>
      </w:r>
    </w:p>
    <w:p w:rsidRDefault="00DE0C30" w:rsidP="00DE0C30" w:rsidR="00DE0C30" w:rsidRPr="00795A23">
      <w:pPr>
        <w:rPr>
          <w:b/>
        </w:rPr>
      </w:pPr>
      <w:r w:rsidRPr="00795A23">
        <w:rPr>
          <w:b/>
        </w:rPr>
        <w:t>BISERKA JAKIĆ, odvjetnica</w:t>
      </w:r>
    </w:p>
    <w:p w:rsidRDefault="00DE0C30" w:rsidP="00DE0C30" w:rsidR="00DE0C30" w:rsidRPr="00795A23">
      <w:pPr>
        <w:rPr>
          <w:b/>
        </w:rPr>
      </w:pPr>
      <w:r w:rsidRPr="00795A23">
        <w:rPr>
          <w:b/>
        </w:rPr>
        <w:t>10000 Zagreb</w:t>
      </w:r>
    </w:p>
    <w:p w:rsidRDefault="00DE0C30" w:rsidP="00DE0C30" w:rsidR="00DE0C30" w:rsidRPr="00795A23">
      <w:pPr>
        <w:rPr>
          <w:b/>
        </w:rPr>
      </w:pPr>
      <w:r w:rsidRPr="00795A23">
        <w:rPr>
          <w:b/>
        </w:rPr>
        <w:t xml:space="preserve">Marijana </w:t>
      </w:r>
      <w:proofErr w:type="spellStart"/>
      <w:r w:rsidRPr="00795A23">
        <w:rPr>
          <w:b/>
        </w:rPr>
        <w:t>Haberlea</w:t>
      </w:r>
      <w:proofErr w:type="spellEnd"/>
      <w:r w:rsidRPr="00795A23">
        <w:rPr>
          <w:b/>
        </w:rPr>
        <w:t xml:space="preserve"> 10</w:t>
      </w:r>
    </w:p>
    <w:p w:rsidRDefault="00DE0C30" w:rsidP="00DE0C30" w:rsidR="00DE0C30" w:rsidRPr="00795A23">
      <w:pPr>
        <w:pBdr>
          <w:bottom w:space="1" w:sz="12" w:color="auto" w:val="single"/>
        </w:pBdr>
        <w:rPr>
          <w:b/>
        </w:rPr>
      </w:pPr>
      <w:proofErr w:type="spellStart"/>
      <w:r w:rsidRPr="00795A23">
        <w:rPr>
          <w:b/>
        </w:rPr>
        <w:t>Tel</w:t>
      </w:r>
      <w:proofErr w:type="spellEnd"/>
      <w:r w:rsidRPr="00795A23">
        <w:rPr>
          <w:b/>
        </w:rPr>
        <w:t>/</w:t>
      </w:r>
      <w:proofErr w:type="spellStart"/>
      <w:r w:rsidRPr="00795A23">
        <w:rPr>
          <w:b/>
        </w:rPr>
        <w:t>fax</w:t>
      </w:r>
      <w:proofErr w:type="spellEnd"/>
      <w:r w:rsidRPr="00795A23">
        <w:rPr>
          <w:b/>
        </w:rPr>
        <w:t>:01/3637 – 839;01/3636 – 739</w:t>
      </w:r>
    </w:p>
    <w:p w:rsidRDefault="00933177" w:rsidP="00A73055" w:rsidR="001E375E" w:rsidRPr="001E375E">
      <w:pPr>
        <w:jc w:val="both"/>
        <w:rPr>
          <w:b/>
        </w:rPr>
      </w:pPr>
      <w:r>
        <w:rPr>
          <w:b/>
        </w:rPr>
        <w:t>Zagreb, 11.12.</w:t>
      </w:r>
      <w:r w:rsidR="00DE0C30">
        <w:rPr>
          <w:b/>
        </w:rPr>
        <w:t>2017.g.</w:t>
      </w:r>
    </w:p>
    <w:p w:rsidRDefault="001E375E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B451AC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  <w:r>
        <w:rPr>
          <w:b/>
        </w:rPr>
        <w:t>Poslovni broj spisa 66  St-6798/16</w:t>
      </w:r>
    </w:p>
    <w:p w:rsidRDefault="001E375E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1E375E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  <w:r w:rsidRPr="001E375E">
        <w:rPr>
          <w:b/>
        </w:rPr>
        <w:t>TRGOVAČK</w:t>
      </w:r>
      <w:r w:rsidR="00B451AC">
        <w:rPr>
          <w:b/>
        </w:rPr>
        <w:t>I SUD U ZAGREBU</w:t>
      </w:r>
    </w:p>
    <w:p w:rsidRDefault="001E375E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B451AC" w:rsidP="00E207FC" w:rsidR="00EF6DD2">
      <w:pPr>
        <w:suppressAutoHyphens/>
        <w:autoSpaceDE w:val="false"/>
        <w:autoSpaceDN w:val="false"/>
        <w:adjustRightInd w:val="false"/>
        <w:jc w:val="right"/>
        <w:rPr>
          <w:b/>
        </w:rPr>
      </w:pPr>
      <w:proofErr w:type="spellStart"/>
      <w:r>
        <w:rPr>
          <w:b/>
        </w:rPr>
        <w:t>ZAGREB</w:t>
      </w:r>
      <w:proofErr w:type="spellEnd"/>
    </w:p>
    <w:p w:rsidRDefault="00EF6DD2" w:rsidP="00192B35" w:rsidR="00EF6DD2">
      <w:pPr>
        <w:jc w:val="center"/>
        <w:rPr>
          <w:b/>
        </w:rPr>
      </w:pPr>
    </w:p>
    <w:p w:rsidRDefault="00192B35" w:rsidP="00192B35" w:rsidR="00192B35">
      <w:pPr>
        <w:jc w:val="center"/>
        <w:rPr>
          <w:b/>
        </w:rPr>
      </w:pPr>
      <w:r>
        <w:rPr>
          <w:b/>
        </w:rPr>
        <w:t>IZVJEŠĆE STEČAJNE UPRAVITELJICE O TIJEKU STEČAJNOG</w:t>
      </w:r>
    </w:p>
    <w:p w:rsidRDefault="001E375E" w:rsidP="00192B35" w:rsidR="00933177">
      <w:pPr>
        <w:jc w:val="center"/>
        <w:rPr>
          <w:b/>
        </w:rPr>
      </w:pPr>
      <w:r>
        <w:rPr>
          <w:b/>
        </w:rPr>
        <w:t xml:space="preserve">POSTUPKA  </w:t>
      </w:r>
      <w:r w:rsidR="00933177">
        <w:rPr>
          <w:b/>
        </w:rPr>
        <w:t xml:space="preserve"> U OZNAČENOM RAZDOBLJU </w:t>
      </w:r>
      <w:r>
        <w:rPr>
          <w:b/>
        </w:rPr>
        <w:t xml:space="preserve">TE PODUZETIM </w:t>
      </w:r>
    </w:p>
    <w:p w:rsidRDefault="001E375E" w:rsidP="00933177" w:rsidR="00192B35">
      <w:pPr>
        <w:jc w:val="center"/>
        <w:rPr>
          <w:b/>
        </w:rPr>
      </w:pPr>
      <w:r>
        <w:rPr>
          <w:b/>
        </w:rPr>
        <w:t xml:space="preserve">RADNJAMA PO ODLUKAMA </w:t>
      </w:r>
      <w:r w:rsidR="00B451AC">
        <w:rPr>
          <w:b/>
        </w:rPr>
        <w:t xml:space="preserve">SA IZVJEŠTAJNOG ROČIŠTA </w:t>
      </w:r>
      <w:r w:rsidR="00192B35">
        <w:rPr>
          <w:b/>
        </w:rPr>
        <w:t xml:space="preserve"> </w:t>
      </w:r>
    </w:p>
    <w:p w:rsidRDefault="00192B35" w:rsidP="00192B35" w:rsidR="00192B35">
      <w:pPr>
        <w:jc w:val="both"/>
      </w:pPr>
    </w:p>
    <w:p w:rsidRDefault="00445497" w:rsidP="00192B35" w:rsidR="00427C48">
      <w:pPr>
        <w:jc w:val="both"/>
        <w:rPr>
          <w:b/>
        </w:rPr>
      </w:pPr>
      <w:r>
        <w:rPr>
          <w:b/>
        </w:rPr>
        <w:t>T</w:t>
      </w:r>
      <w:r w:rsidR="00870A71">
        <w:rPr>
          <w:b/>
        </w:rPr>
        <w:t>ijek stečajnog postupka od 01.11</w:t>
      </w:r>
      <w:r>
        <w:rPr>
          <w:b/>
        </w:rPr>
        <w:t>.201</w:t>
      </w:r>
      <w:r w:rsidR="00870A71">
        <w:rPr>
          <w:b/>
        </w:rPr>
        <w:t>7.g. do 10</w:t>
      </w:r>
      <w:r w:rsidR="00427C48" w:rsidRPr="00427C48">
        <w:rPr>
          <w:b/>
        </w:rPr>
        <w:t>.</w:t>
      </w:r>
      <w:r w:rsidR="00B451AC">
        <w:rPr>
          <w:b/>
        </w:rPr>
        <w:t>1</w:t>
      </w:r>
      <w:r w:rsidR="00870A71">
        <w:rPr>
          <w:b/>
        </w:rPr>
        <w:t>2</w:t>
      </w:r>
      <w:r w:rsidR="00427C48" w:rsidRPr="00427C48">
        <w:rPr>
          <w:b/>
        </w:rPr>
        <w:t>.201</w:t>
      </w:r>
      <w:r w:rsidR="00902A1E">
        <w:rPr>
          <w:b/>
        </w:rPr>
        <w:t>7</w:t>
      </w:r>
      <w:r w:rsidR="00427C48" w:rsidRPr="00427C48">
        <w:rPr>
          <w:b/>
        </w:rPr>
        <w:t>.g.</w:t>
      </w:r>
    </w:p>
    <w:p w:rsidRDefault="006114E5" w:rsidP="00192B35" w:rsidR="006114E5">
      <w:pPr>
        <w:jc w:val="both"/>
        <w:rPr>
          <w:b/>
        </w:rPr>
      </w:pPr>
    </w:p>
    <w:p w:rsidRDefault="006114E5" w:rsidP="00192B35" w:rsidR="00146A2E">
      <w:pPr>
        <w:jc w:val="both"/>
      </w:pPr>
      <w:r w:rsidRPr="006114E5">
        <w:t xml:space="preserve">Ovo izvješće podnosim sukladno odredbama Stečajnog zakona </w:t>
      </w:r>
      <w:r w:rsidR="00B451AC">
        <w:t>te obavještavam stečajnog suca</w:t>
      </w:r>
      <w:r>
        <w:t xml:space="preserve"> o poduzetim radnjama </w:t>
      </w:r>
      <w:r w:rsidR="00870A71">
        <w:t xml:space="preserve">u </w:t>
      </w:r>
      <w:proofErr w:type="spellStart"/>
      <w:r w:rsidR="00870A71">
        <w:t>narečenom</w:t>
      </w:r>
      <w:proofErr w:type="spellEnd"/>
      <w:r w:rsidR="00870A71">
        <w:t xml:space="preserve"> razdoblju </w:t>
      </w:r>
      <w:r>
        <w:t xml:space="preserve"> i o daljem </w:t>
      </w:r>
      <w:r w:rsidR="001E375E">
        <w:t xml:space="preserve"> tijeku ovog stečajnog postupka sukladno </w:t>
      </w:r>
      <w:r w:rsidR="00445497">
        <w:t>Stečajno</w:t>
      </w:r>
      <w:r w:rsidR="0062176E">
        <w:t>m</w:t>
      </w:r>
      <w:r w:rsidR="001E375E">
        <w:t xml:space="preserve"> zakonu.</w:t>
      </w:r>
      <w:r w:rsidR="00192B35">
        <w:t xml:space="preserve"> </w:t>
      </w:r>
    </w:p>
    <w:p w:rsidRDefault="001E375E" w:rsidP="00192B35" w:rsidR="001E375E">
      <w:pPr>
        <w:jc w:val="both"/>
      </w:pPr>
    </w:p>
    <w:p w:rsidRDefault="00E207FC" w:rsidP="00192B35" w:rsidR="00E207FC">
      <w:pPr>
        <w:jc w:val="both"/>
      </w:pPr>
      <w:r>
        <w:t>1.</w:t>
      </w:r>
    </w:p>
    <w:p w:rsidRDefault="00870A71" w:rsidP="00DD4EB6" w:rsidR="00870A71">
      <w:pPr>
        <w:ind w:left="60"/>
        <w:jc w:val="both"/>
      </w:pPr>
      <w:r w:rsidRPr="00870A71">
        <w:t>Sukladno odluci Skupštine stečajnih vjerovnika</w:t>
      </w:r>
      <w:r>
        <w:rPr>
          <w:b/>
        </w:rPr>
        <w:t xml:space="preserve"> </w:t>
      </w:r>
      <w:r w:rsidRPr="00870A71">
        <w:t xml:space="preserve">izvršila sam </w:t>
      </w:r>
      <w:r>
        <w:t>donaciju zaliha robe stečajnog d</w:t>
      </w:r>
      <w:r w:rsidRPr="00870A71">
        <w:t xml:space="preserve">užnika </w:t>
      </w:r>
      <w:r>
        <w:t xml:space="preserve"> te sam iste donirala trima ustanovama i to:</w:t>
      </w:r>
    </w:p>
    <w:p w:rsidRDefault="00870A71" w:rsidP="00DD4EB6" w:rsidR="00870A71">
      <w:pPr>
        <w:ind w:left="60"/>
        <w:jc w:val="both"/>
      </w:pPr>
    </w:p>
    <w:p w:rsidRDefault="00870A71" w:rsidP="00870A71" w:rsidR="00870A71">
      <w:pPr>
        <w:numPr>
          <w:ilvl w:val="0"/>
          <w:numId w:val="5"/>
        </w:numPr>
        <w:jc w:val="both"/>
      </w:pPr>
      <w:r>
        <w:t xml:space="preserve">Dječji dom </w:t>
      </w:r>
      <w:r w:rsidRPr="00870A71">
        <w:t xml:space="preserve"> </w:t>
      </w:r>
      <w:r>
        <w:t xml:space="preserve">Zagreb, </w:t>
      </w:r>
      <w:proofErr w:type="spellStart"/>
      <w:r>
        <w:t>Nazorova</w:t>
      </w:r>
      <w:proofErr w:type="spellEnd"/>
      <w:r>
        <w:t xml:space="preserve"> 49</w:t>
      </w:r>
    </w:p>
    <w:p w:rsidRDefault="00870A71" w:rsidP="00870A71" w:rsidR="00870A71">
      <w:pPr>
        <w:numPr>
          <w:ilvl w:val="0"/>
          <w:numId w:val="5"/>
        </w:numPr>
        <w:jc w:val="both"/>
      </w:pPr>
      <w:r>
        <w:t>Specijalna bolnica Gornja Bistra</w:t>
      </w:r>
    </w:p>
    <w:p w:rsidRDefault="00870A71" w:rsidP="00870A71" w:rsidR="00870A71">
      <w:pPr>
        <w:numPr>
          <w:ilvl w:val="0"/>
          <w:numId w:val="5"/>
        </w:numPr>
        <w:jc w:val="both"/>
      </w:pPr>
      <w:r>
        <w:t xml:space="preserve">Humanitarna organizacija </w:t>
      </w:r>
      <w:proofErr w:type="spellStart"/>
      <w:r>
        <w:t>REMAR</w:t>
      </w:r>
      <w:proofErr w:type="spellEnd"/>
      <w:r>
        <w:t>, Zaprešić</w:t>
      </w:r>
    </w:p>
    <w:p w:rsidRDefault="00870A71" w:rsidP="00870A71" w:rsidR="00870A71">
      <w:pPr>
        <w:jc w:val="both"/>
      </w:pPr>
    </w:p>
    <w:p w:rsidRDefault="00870A71" w:rsidP="00870A71" w:rsidR="00870A71">
      <w:pPr>
        <w:jc w:val="both"/>
      </w:pPr>
      <w:r>
        <w:t xml:space="preserve">Za napomenuti je da se radilo  o većem djelu zaliha kojima je istekao rok valjanosti. No sve su zalihe preuzete od navedenih </w:t>
      </w:r>
      <w:r w:rsidR="005746A3">
        <w:t>pr</w:t>
      </w:r>
      <w:r>
        <w:t>imatelja donacije.</w:t>
      </w:r>
      <w:r w:rsidR="00C924B3">
        <w:t xml:space="preserve"> Popis preuzete robe u privitku.</w:t>
      </w:r>
    </w:p>
    <w:p w:rsidRDefault="00870A71" w:rsidP="00870A71" w:rsidR="00870A71" w:rsidRPr="00870A71">
      <w:pPr>
        <w:jc w:val="both"/>
      </w:pPr>
      <w:r>
        <w:t>Na navedeni način u cijelosti je provedena točka 4. odluka Skupštine.</w:t>
      </w:r>
    </w:p>
    <w:p w:rsidRDefault="00870A71" w:rsidP="00DD4EB6" w:rsidR="00870A71">
      <w:pPr>
        <w:ind w:left="60"/>
        <w:jc w:val="both"/>
      </w:pPr>
    </w:p>
    <w:p w:rsidRDefault="00E207FC" w:rsidP="00DD4EB6" w:rsidR="00E207FC" w:rsidRPr="00870A71">
      <w:pPr>
        <w:ind w:left="60"/>
        <w:jc w:val="both"/>
      </w:pPr>
      <w:r>
        <w:t>2.</w:t>
      </w:r>
    </w:p>
    <w:p w:rsidRDefault="00870A71" w:rsidP="00DD4EB6" w:rsidR="00870A71">
      <w:pPr>
        <w:ind w:left="60"/>
        <w:jc w:val="both"/>
      </w:pPr>
      <w:r>
        <w:t>U pregovorima sam oko odvoza robe koja je</w:t>
      </w:r>
      <w:r w:rsidR="005746A3">
        <w:t xml:space="preserve"> bila predviđena za uništenje j</w:t>
      </w:r>
      <w:r>
        <w:t>er se za istu odvoz mora platiti</w:t>
      </w:r>
      <w:r w:rsidR="005746A3">
        <w:t>,</w:t>
      </w:r>
      <w:r>
        <w:t xml:space="preserve"> pa pokušavam naći najjeftinijeg prijevoznika te se također mora podmiriti i  deponiranje istih po težini. Sve je u postupku</w:t>
      </w:r>
      <w:r w:rsidR="005746A3">
        <w:t>.</w:t>
      </w:r>
    </w:p>
    <w:p w:rsidRDefault="00E207FC" w:rsidP="00DD4EB6" w:rsidR="00E207FC">
      <w:pPr>
        <w:ind w:left="60"/>
        <w:jc w:val="both"/>
      </w:pPr>
    </w:p>
    <w:p w:rsidRDefault="00E207FC" w:rsidP="00DD4EB6" w:rsidR="005746A3">
      <w:pPr>
        <w:ind w:left="60"/>
        <w:jc w:val="both"/>
      </w:pPr>
      <w:r>
        <w:t>3.</w:t>
      </w:r>
    </w:p>
    <w:p w:rsidRDefault="005746A3" w:rsidP="00DD4EB6" w:rsidR="005746A3">
      <w:pPr>
        <w:ind w:left="60"/>
        <w:jc w:val="both"/>
      </w:pPr>
      <w:r>
        <w:t xml:space="preserve">Ponovno sam </w:t>
      </w:r>
      <w:r w:rsidR="00E207FC">
        <w:t xml:space="preserve">kako sam i ranije  navela, </w:t>
      </w:r>
      <w:r>
        <w:t xml:space="preserve">produžila ugovor o najmu za najam poslovnog prostora stečajnog dužnika u Zagrebu Križna 18 sa istim najmoprimcem na </w:t>
      </w:r>
      <w:r w:rsidR="00E207FC">
        <w:t>daljnji rok od šest mjeseci s početkom najma od 01.12.2017.g.</w:t>
      </w:r>
    </w:p>
    <w:p w:rsidRDefault="005746A3" w:rsidP="00DD4EB6" w:rsidR="00EF740F">
      <w:pPr>
        <w:ind w:left="60"/>
        <w:jc w:val="both"/>
      </w:pPr>
      <w:r>
        <w:t>Također sam produžila Aneksom i ugovor o najmu u kojem smo mi najmoprimac za prostor  u kojem dr</w:t>
      </w:r>
      <w:r w:rsidR="00F64999">
        <w:t>žimo uskladištene pokretnine-um</w:t>
      </w:r>
      <w:r>
        <w:t>jetnine</w:t>
      </w:r>
      <w:r w:rsidR="00C924B3">
        <w:t xml:space="preserve">, no sada je iznos najma </w:t>
      </w:r>
      <w:r>
        <w:t xml:space="preserve"> manji i iznosi 1.800,00 kn +PDV, jer smo ispraznili zalihe robe</w:t>
      </w:r>
      <w:r w:rsidR="00C924B3">
        <w:t xml:space="preserve"> pa prostor za tu robu više ne koristimo</w:t>
      </w:r>
      <w:r>
        <w:t>.</w:t>
      </w:r>
    </w:p>
    <w:p w:rsidRDefault="00EF740F" w:rsidP="00DD4EB6" w:rsidR="00EF740F">
      <w:pPr>
        <w:ind w:left="60"/>
        <w:jc w:val="both"/>
      </w:pPr>
    </w:p>
    <w:p w:rsidRDefault="00EF740F" w:rsidP="00DD4EB6" w:rsidR="005746A3" w:rsidRPr="00870A71">
      <w:pPr>
        <w:ind w:left="60"/>
        <w:jc w:val="both"/>
      </w:pPr>
      <w:r>
        <w:t xml:space="preserve">Vezano uz umjetnine, detaljno sam izvijestila u svom prethodnom izvješću te ovdje smatram samo potrebnim naglasiti da bi bilo svrsishodno što prije zakazati Skupštinu vjerovnika kako </w:t>
      </w:r>
      <w:r>
        <w:lastRenderedPageBreak/>
        <w:t>bi se u pogledu umjetnina donijele predložene odluke, te odabrao vještak za procjenu nakon čega se može ići sa utvrđenim načinom prodaje.</w:t>
      </w:r>
      <w:r w:rsidR="005746A3">
        <w:t xml:space="preserve"> </w:t>
      </w:r>
    </w:p>
    <w:p w:rsidRDefault="00E207FC" w:rsidP="00DD4EB6" w:rsidR="00E207FC">
      <w:pPr>
        <w:ind w:left="60"/>
        <w:jc w:val="both"/>
        <w:rPr>
          <w:b/>
        </w:rPr>
      </w:pPr>
    </w:p>
    <w:p w:rsidRDefault="00E207FC" w:rsidP="00DD4EB6" w:rsidR="00870A71" w:rsidRPr="00E207FC">
      <w:pPr>
        <w:ind w:left="60"/>
        <w:jc w:val="both"/>
      </w:pPr>
      <w:r w:rsidRPr="00E207FC">
        <w:t>4.</w:t>
      </w:r>
    </w:p>
    <w:p w:rsidRDefault="00FE4495" w:rsidP="00DD4EB6" w:rsidR="00EF740F">
      <w:pPr>
        <w:ind w:left="60"/>
        <w:jc w:val="both"/>
      </w:pPr>
      <w:r>
        <w:t xml:space="preserve">Nadalje, obratili su mi se iz tvrtke </w:t>
      </w:r>
      <w:proofErr w:type="spellStart"/>
      <w:r>
        <w:t>DOMI</w:t>
      </w:r>
      <w:proofErr w:type="spellEnd"/>
      <w:r>
        <w:t xml:space="preserve"> d.o.o. </w:t>
      </w:r>
      <w:r w:rsidR="0047128E">
        <w:t xml:space="preserve">koja je dužnik stečajnom dužniku </w:t>
      </w:r>
      <w:r w:rsidR="00C924B3">
        <w:t xml:space="preserve"> </w:t>
      </w:r>
      <w:r w:rsidR="0019523B">
        <w:t>a koje društvo</w:t>
      </w:r>
      <w:r>
        <w:t xml:space="preserve"> je u postupku </w:t>
      </w:r>
      <w:proofErr w:type="spellStart"/>
      <w:r>
        <w:t>predstečajne</w:t>
      </w:r>
      <w:proofErr w:type="spellEnd"/>
      <w:r>
        <w:t xml:space="preserve"> nagodbe te je za 19.12.2017.g. zakazano ročište za glasovanje o Planu restrukturiranja.</w:t>
      </w:r>
    </w:p>
    <w:p w:rsidRDefault="0019523B" w:rsidP="0047128E" w:rsidR="0019523B">
      <w:pPr>
        <w:jc w:val="both"/>
      </w:pPr>
    </w:p>
    <w:p w:rsidRDefault="00FE4495" w:rsidP="00DD4EB6" w:rsidR="00133C78">
      <w:pPr>
        <w:ind w:left="60"/>
        <w:jc w:val="both"/>
      </w:pPr>
      <w:r>
        <w:t xml:space="preserve">Njihov prijedlog u planu restrukturiranja je da se  stečajnom dužniku kao vjerovniku </w:t>
      </w:r>
      <w:r w:rsidR="00E207FC">
        <w:t xml:space="preserve"> prizna </w:t>
      </w:r>
      <w:r w:rsidR="00133C78">
        <w:t>40% od ukupno utvrđene bezuvjetne  tražbine  koja iznosi 1.055.19459 kn  pa smanjena tražbina iznosi 422.077,84 kn koja bi se isplatila  nakon počeka od dvije godine u 32 kvartalna anuiteta beskamatno  svakog 30-</w:t>
      </w:r>
      <w:proofErr w:type="spellStart"/>
      <w:r w:rsidR="00133C78">
        <w:t>og</w:t>
      </w:r>
      <w:proofErr w:type="spellEnd"/>
      <w:r w:rsidR="00133C78">
        <w:t xml:space="preserve"> u mjesecu po isteku kvartala a sve počevši od dana pravomoćnosti </w:t>
      </w:r>
      <w:proofErr w:type="spellStart"/>
      <w:r w:rsidR="00133C78">
        <w:t>predstečajne</w:t>
      </w:r>
      <w:proofErr w:type="spellEnd"/>
      <w:r w:rsidR="00133C78">
        <w:t xml:space="preserve"> nagodbe pred Trgovačkim sudom.</w:t>
      </w:r>
    </w:p>
    <w:p w:rsidRDefault="00133C78" w:rsidP="00DD4EB6" w:rsidR="00133C78">
      <w:pPr>
        <w:ind w:left="60"/>
        <w:jc w:val="both"/>
      </w:pPr>
    </w:p>
    <w:p w:rsidRDefault="00133C78" w:rsidP="00DD4EB6" w:rsidR="00847CD5">
      <w:pPr>
        <w:ind w:left="60"/>
        <w:jc w:val="both"/>
      </w:pPr>
      <w:r>
        <w:t>Također postoji i uvjetna tražbina a od te uvjetne tražbine koja bi se isplatila u slučaju nastupa regresne obveze od strane dužnika</w:t>
      </w:r>
      <w:r w:rsidR="00847CD5">
        <w:t>,</w:t>
      </w:r>
      <w:r>
        <w:t xml:space="preserve"> </w:t>
      </w:r>
      <w:r w:rsidR="00847CD5">
        <w:t>i  koja iznosi ukupno 306.644,75  umanjena uvjetna tražbina s istim uvjetima kao i prethodno utvrđena tražbina iznosi 122.657,90 kn.</w:t>
      </w:r>
    </w:p>
    <w:p w:rsidRDefault="00847CD5" w:rsidP="00DD4EB6" w:rsidR="00847CD5">
      <w:pPr>
        <w:ind w:left="60"/>
        <w:jc w:val="both"/>
      </w:pPr>
    </w:p>
    <w:p w:rsidRDefault="0047128E" w:rsidP="00DD4EB6" w:rsidR="0047128E">
      <w:pPr>
        <w:ind w:left="60"/>
        <w:jc w:val="both"/>
      </w:pPr>
      <w:r>
        <w:t>U poslovnim knjigama stečajnog dužnika iskazano je potraživanje od navedenog društv</w:t>
      </w:r>
      <w:r w:rsidR="00EB3E4F">
        <w:t>a u iznosu od 544.735,74 kn</w:t>
      </w:r>
      <w:r w:rsidR="00071CB3">
        <w:t>.</w:t>
      </w:r>
      <w:r w:rsidR="00EB3E4F">
        <w:t xml:space="preserve"> Taj iznos je evidentiran kod ovdje stečajnog dužnika kao potraživanje  u skladu s </w:t>
      </w:r>
      <w:proofErr w:type="spellStart"/>
      <w:r w:rsidR="00EB3E4F">
        <w:t>predstečajnom</w:t>
      </w:r>
      <w:proofErr w:type="spellEnd"/>
      <w:r w:rsidR="00EB3E4F">
        <w:t xml:space="preserve"> nagodbom  od 06.05.2014.g. a</w:t>
      </w:r>
      <w:r w:rsidR="0045477D">
        <w:t xml:space="preserve"> u kojoj se tek sada odlučuje o prihvaćanju plana restrukturiranja. Stoga nije  velika razlika između iznosa u našem knjigovodstvu kao i iznosa koji bi nam bio priznat. Do razlike je možda došlo pri izračunu kamata</w:t>
      </w:r>
      <w:r w:rsidR="00427303">
        <w:t xml:space="preserve"> koje su moguće obračunavane u većem iznosu, ali iste</w:t>
      </w:r>
      <w:r w:rsidR="0045477D">
        <w:t xml:space="preserve"> nam se svakako u </w:t>
      </w:r>
      <w:proofErr w:type="spellStart"/>
      <w:r w:rsidR="0045477D">
        <w:t>pr</w:t>
      </w:r>
      <w:r w:rsidR="00427303">
        <w:t>edstečajnoj</w:t>
      </w:r>
      <w:proofErr w:type="spellEnd"/>
      <w:r w:rsidR="00427303">
        <w:t xml:space="preserve"> nagodbi ne  priznaju</w:t>
      </w:r>
      <w:r w:rsidR="0045477D">
        <w:t xml:space="preserve"> ni od prije, a ni nakon zaključenja nagodbe.</w:t>
      </w:r>
      <w:r w:rsidR="00EB3E4F">
        <w:t xml:space="preserve"> </w:t>
      </w:r>
      <w:r w:rsidR="0045477D">
        <w:t xml:space="preserve"> </w:t>
      </w:r>
    </w:p>
    <w:p w:rsidRDefault="0045477D" w:rsidP="0045477D" w:rsidR="0045477D">
      <w:pPr>
        <w:jc w:val="both"/>
      </w:pPr>
    </w:p>
    <w:p w:rsidRDefault="00EB3E4F" w:rsidP="00DD4EB6" w:rsidR="0047128E">
      <w:pPr>
        <w:ind w:left="60"/>
        <w:jc w:val="both"/>
      </w:pPr>
      <w:r>
        <w:t>U</w:t>
      </w:r>
      <w:r w:rsidR="0047128E">
        <w:t xml:space="preserve"> slučaju  ne izglasavanja </w:t>
      </w:r>
      <w:proofErr w:type="spellStart"/>
      <w:r w:rsidR="0047128E">
        <w:t>predstečajne</w:t>
      </w:r>
      <w:proofErr w:type="spellEnd"/>
      <w:r w:rsidR="0047128E">
        <w:t xml:space="preserve"> nagodbe zbog blokade računa i velikog iznosa dugovanja koje imaju prema svojim vjerovnicima postoji realna mogućnost da se ot</w:t>
      </w:r>
      <w:r>
        <w:t xml:space="preserve">vori stečajni postupak nad tim našim dužnikom </w:t>
      </w:r>
      <w:proofErr w:type="spellStart"/>
      <w:r>
        <w:t>DOMI</w:t>
      </w:r>
      <w:proofErr w:type="spellEnd"/>
      <w:r>
        <w:t xml:space="preserve"> d.o.o.</w:t>
      </w:r>
      <w:r w:rsidR="0047128E">
        <w:t xml:space="preserve">. Stoga bi i  naplata tražbine </w:t>
      </w:r>
      <w:r>
        <w:t xml:space="preserve">ovdje </w:t>
      </w:r>
      <w:r w:rsidR="0047128E">
        <w:t>stečajnog dužnika u takvim okolnostima postala upitna.</w:t>
      </w:r>
    </w:p>
    <w:p w:rsidRDefault="00EB3E4F" w:rsidP="00DD4EB6" w:rsidR="00071CB3">
      <w:pPr>
        <w:ind w:left="60"/>
        <w:jc w:val="both"/>
      </w:pPr>
      <w:r>
        <w:t xml:space="preserve">Naime </w:t>
      </w:r>
      <w:proofErr w:type="spellStart"/>
      <w:r>
        <w:t>DOMI</w:t>
      </w:r>
      <w:proofErr w:type="spellEnd"/>
      <w:r>
        <w:t xml:space="preserve"> d.o.o.</w:t>
      </w:r>
      <w:r w:rsidR="0047128E">
        <w:t xml:space="preserve"> imaju nepodmirenih obveza u iznosu od</w:t>
      </w:r>
      <w:r w:rsidR="00071CB3">
        <w:t xml:space="preserve"> bruto </w:t>
      </w:r>
      <w:proofErr w:type="spellStart"/>
      <w:r w:rsidR="00071CB3">
        <w:t>cca</w:t>
      </w:r>
      <w:proofErr w:type="spellEnd"/>
      <w:r w:rsidR="00071CB3">
        <w:t xml:space="preserve"> 30.000.000,00 kn  dok  bi po otpisivanju 60%  navedenih tražbina te obveze ukupno iznosile </w:t>
      </w:r>
      <w:proofErr w:type="spellStart"/>
      <w:r w:rsidR="00071CB3">
        <w:t>cca</w:t>
      </w:r>
      <w:proofErr w:type="spellEnd"/>
      <w:r w:rsidR="00071CB3">
        <w:t xml:space="preserve"> 12.000.0000,00 kn  a koje prema izjavi odgovorne osobe </w:t>
      </w:r>
      <w:proofErr w:type="spellStart"/>
      <w:r w:rsidR="00071CB3">
        <w:t>DOMI</w:t>
      </w:r>
      <w:proofErr w:type="spellEnd"/>
      <w:r w:rsidR="00071CB3">
        <w:t xml:space="preserve"> d.o.o.</w:t>
      </w:r>
      <w:r w:rsidR="0045477D">
        <w:t>isto mogu u pot</w:t>
      </w:r>
      <w:r w:rsidR="00071CB3">
        <w:t>p</w:t>
      </w:r>
      <w:r w:rsidR="0045477D">
        <w:t>u</w:t>
      </w:r>
      <w:r w:rsidR="00071CB3">
        <w:t xml:space="preserve">nosti namiriti u </w:t>
      </w:r>
      <w:r w:rsidR="00E207FC">
        <w:t xml:space="preserve"> navedeno  iznosu te nastaviti sa redovnim poslovanjem bez problema.</w:t>
      </w:r>
      <w:r w:rsidR="00071CB3">
        <w:t xml:space="preserve"> </w:t>
      </w:r>
    </w:p>
    <w:p w:rsidRDefault="00071CB3" w:rsidP="00DD4EB6" w:rsidR="0047128E">
      <w:pPr>
        <w:ind w:left="60"/>
        <w:jc w:val="both"/>
      </w:pPr>
      <w:r>
        <w:t xml:space="preserve">Imovine </w:t>
      </w:r>
      <w:r w:rsidR="00F64999">
        <w:t xml:space="preserve">kako sam se raspitala </w:t>
      </w:r>
      <w:r>
        <w:t>im je</w:t>
      </w:r>
      <w:r w:rsidR="00427303">
        <w:t xml:space="preserve"> proc</w:t>
      </w:r>
      <w:r w:rsidR="00F64999">
        <w:t>i</w:t>
      </w:r>
      <w:r w:rsidR="00427303">
        <w:t xml:space="preserve">jenjena na </w:t>
      </w:r>
      <w:r>
        <w:t xml:space="preserve"> </w:t>
      </w:r>
      <w:r w:rsidR="00427303">
        <w:t xml:space="preserve">32.789,000,00 kn i na istoj postoje </w:t>
      </w:r>
      <w:proofErr w:type="spellStart"/>
      <w:r w:rsidR="00427303">
        <w:t>razlučna</w:t>
      </w:r>
      <w:proofErr w:type="spellEnd"/>
      <w:r w:rsidR="00427303">
        <w:t xml:space="preserve"> prava Slatinske banke d.d.  u iznosu od 5.500.000,00 sa </w:t>
      </w:r>
      <w:proofErr w:type="spellStart"/>
      <w:r w:rsidR="00427303">
        <w:t>kta</w:t>
      </w:r>
      <w:proofErr w:type="spellEnd"/>
      <w:r w:rsidR="00427303">
        <w:t xml:space="preserve"> i troškovima i  </w:t>
      </w:r>
      <w:proofErr w:type="spellStart"/>
      <w:r w:rsidR="00427303">
        <w:t>ZABE</w:t>
      </w:r>
      <w:proofErr w:type="spellEnd"/>
      <w:r w:rsidR="00427303">
        <w:t xml:space="preserve"> d.d. u iznosu od 7.000.000,00 kn  sa </w:t>
      </w:r>
      <w:proofErr w:type="spellStart"/>
      <w:r w:rsidR="00427303">
        <w:t>kta</w:t>
      </w:r>
      <w:proofErr w:type="spellEnd"/>
      <w:r w:rsidR="00427303">
        <w:t xml:space="preserve"> i troškovima.</w:t>
      </w:r>
    </w:p>
    <w:p w:rsidRDefault="0047128E" w:rsidP="00DD4EB6" w:rsidR="0047128E">
      <w:pPr>
        <w:ind w:left="60"/>
        <w:jc w:val="both"/>
      </w:pPr>
    </w:p>
    <w:p w:rsidRDefault="00071CB3" w:rsidP="00DD4EB6" w:rsidR="00133C78">
      <w:pPr>
        <w:ind w:left="60"/>
        <w:jc w:val="both"/>
      </w:pPr>
      <w:r>
        <w:t xml:space="preserve">Stoga predlažem da se glasa </w:t>
      </w:r>
      <w:r w:rsidR="0047128E">
        <w:t xml:space="preserve"> o predloženom planu restrukturiranja,  te pokuša naplatiti dužni iznos  po izglasanoj </w:t>
      </w:r>
      <w:proofErr w:type="spellStart"/>
      <w:r w:rsidR="0047128E">
        <w:t>predstečajnoj</w:t>
      </w:r>
      <w:proofErr w:type="spellEnd"/>
      <w:r w:rsidR="0047128E">
        <w:t xml:space="preserve"> nagodbi </w:t>
      </w:r>
      <w:r w:rsidR="00C8229B">
        <w:t xml:space="preserve">u iznosu od 422.077,84 kn  </w:t>
      </w:r>
      <w:r w:rsidR="0047128E">
        <w:t>a nakon donošenja rješenja od strane Trgovačkog suda u Zagrebu o i</w:t>
      </w:r>
      <w:r w:rsidR="00C8229B">
        <w:t>stoj</w:t>
      </w:r>
      <w:r w:rsidR="00F64999">
        <w:t>,</w:t>
      </w:r>
      <w:r w:rsidR="0047128E">
        <w:t xml:space="preserve"> sa predviđenim rokom počeka kao i plaćanja.  </w:t>
      </w:r>
    </w:p>
    <w:p w:rsidRDefault="00133C78" w:rsidP="00DD4EB6" w:rsidR="0045477D">
      <w:pPr>
        <w:ind w:left="60"/>
        <w:jc w:val="both"/>
      </w:pPr>
      <w:r>
        <w:t xml:space="preserve"> </w:t>
      </w:r>
    </w:p>
    <w:p w:rsidRDefault="0045477D" w:rsidP="00DD4EB6" w:rsidR="0045477D">
      <w:pPr>
        <w:ind w:left="60"/>
        <w:jc w:val="both"/>
      </w:pPr>
      <w:r>
        <w:t>Konačno izvješćujem stečajnog suca da  sam od FINA-e dobila dopis kojim me obavještavaju da  dostavim račun ovrhovoditelja ovdje stečajnog dužnika kako bi se  mogla prenijeti eventualno prispjela sredstva jer je stari račun do otvaranja stečajnog postupka zatvore</w:t>
      </w:r>
      <w:r w:rsidR="00427303">
        <w:t xml:space="preserve">n, a u najavi je prispijeće nekih sredstva od </w:t>
      </w:r>
      <w:proofErr w:type="spellStart"/>
      <w:r w:rsidR="00427303">
        <w:t>ovršenika</w:t>
      </w:r>
      <w:proofErr w:type="spellEnd"/>
      <w:r w:rsidR="00427303">
        <w:t xml:space="preserve"> koji duguje stečajnom dužniku.</w:t>
      </w:r>
    </w:p>
    <w:p w:rsidRDefault="0045477D" w:rsidP="00DD4EB6" w:rsidR="0045477D">
      <w:pPr>
        <w:ind w:left="60"/>
        <w:jc w:val="both"/>
      </w:pPr>
    </w:p>
    <w:p w:rsidRDefault="0045477D" w:rsidP="00DD4EB6" w:rsidR="0045477D">
      <w:pPr>
        <w:ind w:left="60"/>
        <w:jc w:val="both"/>
      </w:pPr>
      <w:r>
        <w:t xml:space="preserve">Isto sam i učinila  ali sam </w:t>
      </w:r>
      <w:r w:rsidR="00C8229B">
        <w:t xml:space="preserve"> kroz izvjesno vrijeme </w:t>
      </w:r>
      <w:r>
        <w:t xml:space="preserve">od njih dobila dopis da  po mom dopisu ne mogu postupiti  </w:t>
      </w:r>
      <w:r w:rsidR="00427303">
        <w:t xml:space="preserve"> za prispjela sredstva koja se sada nalaze na računu</w:t>
      </w:r>
      <w:r w:rsidR="00C8229B">
        <w:t>,</w:t>
      </w:r>
      <w:r w:rsidR="00427303">
        <w:t xml:space="preserve"> i to  </w:t>
      </w:r>
      <w:r>
        <w:t>iz razloga što nalog po zapl</w:t>
      </w:r>
      <w:r w:rsidR="00427303">
        <w:t>i</w:t>
      </w:r>
      <w:r>
        <w:t xml:space="preserve">jenjenim sredstvima  za troškove </w:t>
      </w:r>
      <w:r w:rsidR="00C8229B">
        <w:t xml:space="preserve"> stečajnog postupka  može naložiti samo Trgovački sud kod kojeg je otvoren stečaj ( ovdje se dakle ne radi o sredstvima iz ovrhe već o određenim sredstvima koja su namijenjena za troškove stečajnog postupka).</w:t>
      </w:r>
    </w:p>
    <w:p w:rsidRDefault="00E4764C" w:rsidP="00DD4EB6" w:rsidR="00E4764C">
      <w:pPr>
        <w:ind w:left="60"/>
        <w:jc w:val="both"/>
      </w:pPr>
    </w:p>
    <w:p w:rsidRDefault="00E4764C" w:rsidP="00DD4EB6" w:rsidR="00E4764C">
      <w:pPr>
        <w:ind w:left="60"/>
        <w:jc w:val="both"/>
      </w:pPr>
      <w:r>
        <w:t xml:space="preserve">Stoga predlažem da stečajni sudac da nalog za prijenos sredstava po zaplijenjenim sredstvima. </w:t>
      </w:r>
    </w:p>
    <w:p w:rsidRDefault="0045477D" w:rsidP="00E207FC" w:rsidR="0045477D">
      <w:pPr>
        <w:jc w:val="both"/>
      </w:pPr>
    </w:p>
    <w:p w:rsidRDefault="00FE495E" w:rsidP="00FD20EB" w:rsidR="00FE495E" w:rsidRPr="004937BC">
      <w:pPr>
        <w:jc w:val="both"/>
        <w:rPr>
          <w:b/>
        </w:rPr>
      </w:pPr>
      <w:r w:rsidRPr="004937BC">
        <w:rPr>
          <w:b/>
        </w:rPr>
        <w:t>10</w:t>
      </w:r>
      <w:r w:rsidR="004937BC" w:rsidRPr="004937BC">
        <w:rPr>
          <w:b/>
        </w:rPr>
        <w:t>.</w:t>
      </w:r>
    </w:p>
    <w:p w:rsidRDefault="00FE495E" w:rsidP="00FD20EB" w:rsidR="00FE495E">
      <w:pPr>
        <w:jc w:val="both"/>
      </w:pPr>
      <w:r>
        <w:t>Vezano uz sudske predmete napominjem</w:t>
      </w:r>
      <w:r w:rsidR="00E207FC">
        <w:t xml:space="preserve"> da nema nikakvih promjena u odnosu na ranije izvješće tj. </w:t>
      </w:r>
      <w:r>
        <w:t xml:space="preserve"> vode s</w:t>
      </w:r>
      <w:r w:rsidR="00E207FC">
        <w:t>e i nadalje</w:t>
      </w:r>
      <w:r>
        <w:t xml:space="preserve"> dva ovršna postupka i to ovrhovoditelja KREDITNA BANKA d.d. Zagreb protiv ovdje stečajnog dužnika kao </w:t>
      </w:r>
      <w:proofErr w:type="spellStart"/>
      <w:r>
        <w:t>ovršenika</w:t>
      </w:r>
      <w:proofErr w:type="spellEnd"/>
      <w:r>
        <w:t xml:space="preserve">  i to:</w:t>
      </w:r>
    </w:p>
    <w:p w:rsidRDefault="00FE495E" w:rsidP="00FD20EB" w:rsidR="00FE495E">
      <w:pPr>
        <w:jc w:val="both"/>
      </w:pPr>
    </w:p>
    <w:p w:rsidRDefault="00FE495E" w:rsidP="00FE495E" w:rsidR="00FE495E">
      <w:pPr>
        <w:numPr>
          <w:ilvl w:val="0"/>
          <w:numId w:val="4"/>
        </w:numPr>
        <w:jc w:val="both"/>
      </w:pPr>
      <w:r>
        <w:t xml:space="preserve">ovršni postupak </w:t>
      </w:r>
      <w:proofErr w:type="spellStart"/>
      <w:r>
        <w:t>OVR</w:t>
      </w:r>
      <w:proofErr w:type="spellEnd"/>
      <w:r>
        <w:t>-2493/13 pred Općinskim sudom u Splitu,</w:t>
      </w:r>
      <w:r w:rsidR="00E207FC">
        <w:t xml:space="preserve"> kod njega očekujem  obustavu ovrhe jer zemljište na kojem je predložena ovrha nije u vlasništvu stečajnog dužnika a o čemu je podneskom obaviješten sud u Splitu sa dokazima.</w:t>
      </w:r>
    </w:p>
    <w:p w:rsidRDefault="00FE495E" w:rsidP="00FE495E" w:rsidR="00FE495E">
      <w:pPr>
        <w:numPr>
          <w:ilvl w:val="0"/>
          <w:numId w:val="4"/>
        </w:numPr>
        <w:jc w:val="both"/>
      </w:pPr>
      <w:r>
        <w:t xml:space="preserve">ovršni postupak </w:t>
      </w:r>
      <w:proofErr w:type="spellStart"/>
      <w:r>
        <w:t>Ovr</w:t>
      </w:r>
      <w:proofErr w:type="spellEnd"/>
      <w:r>
        <w:t>-1334/2013 pred Općin</w:t>
      </w:r>
      <w:r w:rsidR="00E207FC">
        <w:t>skim građanskim sudom u Zagrebu gdje je postupak nastavljen te se očekuje procjena i prodaja nekretnine u ovršnom postupku.</w:t>
      </w:r>
    </w:p>
    <w:p w:rsidRDefault="00FE495E" w:rsidP="00FE495E" w:rsidR="00FE495E">
      <w:pPr>
        <w:ind w:left="60"/>
        <w:jc w:val="both"/>
      </w:pPr>
    </w:p>
    <w:p w:rsidRDefault="00E207FC" w:rsidP="00FE495E" w:rsidR="00FE495E">
      <w:pPr>
        <w:ind w:left="60"/>
        <w:jc w:val="both"/>
      </w:pPr>
      <w:r>
        <w:t xml:space="preserve">Nastavlja se i </w:t>
      </w:r>
      <w:r w:rsidR="00FE495E">
        <w:t xml:space="preserve">parnični postupak i to tužitelja ovdje stečajnog dužnika, protiv  tuženika GRADA </w:t>
      </w:r>
      <w:proofErr w:type="spellStart"/>
      <w:r w:rsidR="00FE495E">
        <w:t>ZAGREBA</w:t>
      </w:r>
      <w:proofErr w:type="spellEnd"/>
      <w:r w:rsidR="00FE495E">
        <w:t xml:space="preserve"> radi  utvrđenja i isplate,  u kojem smo odbijeni sa tužbenim zahtjevom te nam je  naloženo </w:t>
      </w:r>
      <w:r w:rsidR="004159E8">
        <w:t xml:space="preserve"> </w:t>
      </w:r>
      <w:r w:rsidR="00FE495E">
        <w:t>platiti tuženiku trošak postupka. Kako prvostupanjska presuda nije pravomoćna  to  je GRADU ZAGREBU  kao stečajnom vjerovniku  II višeg i</w:t>
      </w:r>
      <w:r>
        <w:t>splatnog reda osporena tražbina.</w:t>
      </w:r>
      <w:r w:rsidR="00FE495E">
        <w:t xml:space="preserve"> </w:t>
      </w:r>
    </w:p>
    <w:p w:rsidRDefault="003713B6" w:rsidP="003713B6" w:rsidR="003713B6">
      <w:pPr>
        <w:jc w:val="both"/>
      </w:pPr>
    </w:p>
    <w:p w:rsidRDefault="00427C48" w:rsidP="00BD7F9D" w:rsidR="00571CD3">
      <w:pPr>
        <w:jc w:val="both"/>
        <w:rPr>
          <w:b/>
        </w:rPr>
      </w:pPr>
      <w:r w:rsidRPr="00427C48">
        <w:rPr>
          <w:b/>
        </w:rPr>
        <w:t>Stanje stečajne mase</w:t>
      </w:r>
    </w:p>
    <w:p w:rsidRDefault="00427C48" w:rsidP="00BD7F9D" w:rsidR="00427C48" w:rsidRPr="00427C48">
      <w:pPr>
        <w:jc w:val="both"/>
        <w:rPr>
          <w:b/>
        </w:rPr>
      </w:pPr>
      <w:r w:rsidRPr="00427C48">
        <w:rPr>
          <w:b/>
        </w:rPr>
        <w:t xml:space="preserve"> </w:t>
      </w:r>
    </w:p>
    <w:p w:rsidRDefault="00070EB1" w:rsidP="00BD7F9D" w:rsidR="003311AF">
      <w:pPr>
        <w:jc w:val="both"/>
      </w:pPr>
      <w:r>
        <w:t>Na žiro računu stečajnog du</w:t>
      </w:r>
      <w:r w:rsidR="00A10B68">
        <w:t>žnika</w:t>
      </w:r>
      <w:r w:rsidR="00E624D2">
        <w:t xml:space="preserve"> u </w:t>
      </w:r>
      <w:r w:rsidR="002D2EFC">
        <w:t xml:space="preserve">trenutku </w:t>
      </w:r>
      <w:r w:rsidR="00E624D2">
        <w:t>pisa</w:t>
      </w:r>
      <w:r w:rsidR="00E207FC">
        <w:t xml:space="preserve">nja ovog izvješća ima ukupno  50.919,51 kn . </w:t>
      </w:r>
    </w:p>
    <w:p w:rsidRDefault="003713B6" w:rsidP="003713B6" w:rsidR="003713B6">
      <w:pPr>
        <w:jc w:val="both"/>
      </w:pPr>
    </w:p>
    <w:p w:rsidRDefault="003713B6" w:rsidP="00BD7F9D" w:rsidR="00F64999">
      <w:pPr>
        <w:jc w:val="both"/>
        <w:rPr>
          <w:b/>
        </w:rPr>
      </w:pPr>
      <w:r>
        <w:rPr>
          <w:b/>
        </w:rPr>
        <w:t xml:space="preserve">Radnje koje se  trebaju </w:t>
      </w:r>
      <w:r w:rsidR="00427C48" w:rsidRPr="00427C48">
        <w:rPr>
          <w:b/>
        </w:rPr>
        <w:t xml:space="preserve"> poduzeti u narednom razdoblju</w:t>
      </w:r>
    </w:p>
    <w:p w:rsidRDefault="006D47CC" w:rsidP="00BD7F9D" w:rsidR="001808B8">
      <w:pPr>
        <w:jc w:val="both"/>
      </w:pPr>
      <w:r>
        <w:t>U slijedećem razdoblju</w:t>
      </w:r>
      <w:r w:rsidR="004D234C">
        <w:t xml:space="preserve"> potrebno</w:t>
      </w:r>
      <w:r w:rsidR="001808B8">
        <w:t xml:space="preserve"> je</w:t>
      </w:r>
      <w:r>
        <w:t xml:space="preserve"> </w:t>
      </w:r>
      <w:r w:rsidR="001808B8">
        <w:t>:</w:t>
      </w:r>
    </w:p>
    <w:p w:rsidRDefault="001808B8" w:rsidP="00BD7F9D" w:rsidR="001808B8">
      <w:pPr>
        <w:jc w:val="both"/>
      </w:pPr>
    </w:p>
    <w:p w:rsidRDefault="006D47CC" w:rsidP="00BD7F9D" w:rsidR="00E624D2">
      <w:pPr>
        <w:jc w:val="both"/>
      </w:pPr>
      <w:r>
        <w:t>- saznati S</w:t>
      </w:r>
      <w:r w:rsidR="001808B8">
        <w:t>kupštinu</w:t>
      </w:r>
    </w:p>
    <w:p w:rsidRDefault="00E624D2" w:rsidP="00BD7F9D" w:rsidR="00E624D2">
      <w:pPr>
        <w:jc w:val="both"/>
      </w:pPr>
      <w:r>
        <w:t>-i nadalje obavljati tekuće poslove za stečajnog dužnika</w:t>
      </w:r>
    </w:p>
    <w:p w:rsidRDefault="00E624D2" w:rsidP="00BD7F9D" w:rsidR="00E624D2">
      <w:pPr>
        <w:jc w:val="both"/>
      </w:pPr>
      <w:r>
        <w:t xml:space="preserve">-objaviti prodaju nekretnina stečajnog dužnika sukladno odlukama Skupštine i </w:t>
      </w:r>
      <w:proofErr w:type="spellStart"/>
      <w:r>
        <w:t>SZ</w:t>
      </w:r>
      <w:proofErr w:type="spellEnd"/>
    </w:p>
    <w:p w:rsidRDefault="00E624D2" w:rsidP="00BD7F9D" w:rsidR="001A2950">
      <w:pPr>
        <w:jc w:val="both"/>
      </w:pPr>
      <w:r>
        <w:t xml:space="preserve">- odabrati vještaka za procjenu umjetnina kao i način prodaje istih </w:t>
      </w:r>
    </w:p>
    <w:p w:rsidRDefault="008D5B90" w:rsidP="00BD7F9D" w:rsidR="004B7E61">
      <w:pPr>
        <w:jc w:val="both"/>
      </w:pPr>
      <w:r>
        <w:t>-</w:t>
      </w:r>
      <w:r w:rsidR="001A2950">
        <w:t xml:space="preserve">namirivati </w:t>
      </w:r>
      <w:r w:rsidR="00E624D2">
        <w:t xml:space="preserve">sve nastale potrebne </w:t>
      </w:r>
      <w:r w:rsidR="00A832F1">
        <w:t xml:space="preserve"> troškove  za koje stečajni dužnik ima sredstava.</w:t>
      </w:r>
    </w:p>
    <w:p w:rsidRDefault="00427C48" w:rsidP="00BD7F9D" w:rsidR="00427C48" w:rsidRPr="00097968">
      <w:pPr>
        <w:jc w:val="both"/>
      </w:pPr>
    </w:p>
    <w:p w:rsidRDefault="00427C48" w:rsidP="00BD7F9D" w:rsidR="008105B1" w:rsidRPr="00FB2614">
      <w:pPr>
        <w:jc w:val="both"/>
        <w:rPr>
          <w:b/>
        </w:rPr>
      </w:pPr>
      <w:r>
        <w:rPr>
          <w:b/>
        </w:rPr>
        <w:t xml:space="preserve">Zbog iznesenog predlaže se </w:t>
      </w:r>
      <w:r w:rsidR="003713B6">
        <w:rPr>
          <w:b/>
        </w:rPr>
        <w:t xml:space="preserve"> </w:t>
      </w:r>
      <w:r w:rsidR="00CD178E">
        <w:rPr>
          <w:b/>
        </w:rPr>
        <w:t xml:space="preserve"> odlučiti o  slijedećem</w:t>
      </w:r>
      <w:r w:rsidR="008105B1" w:rsidRPr="00FB2614">
        <w:rPr>
          <w:b/>
        </w:rPr>
        <w:t xml:space="preserve"> :</w:t>
      </w:r>
    </w:p>
    <w:p w:rsidRDefault="008105B1" w:rsidP="00BD7F9D" w:rsidR="008105B1" w:rsidRPr="00FB2614">
      <w:pPr>
        <w:jc w:val="both"/>
        <w:rPr>
          <w:b/>
        </w:rPr>
      </w:pPr>
    </w:p>
    <w:p w:rsidRDefault="008105B1" w:rsidP="00BD7F9D" w:rsidR="004937BC">
      <w:pPr>
        <w:jc w:val="both"/>
        <w:rPr>
          <w:b/>
        </w:rPr>
      </w:pPr>
      <w:r w:rsidRPr="00FB2614">
        <w:rPr>
          <w:b/>
        </w:rPr>
        <w:t>-prima se na znanje i</w:t>
      </w:r>
      <w:r w:rsidR="00F81DE9">
        <w:rPr>
          <w:b/>
        </w:rPr>
        <w:t>zvješće ste</w:t>
      </w:r>
      <w:r w:rsidR="006D47CC">
        <w:rPr>
          <w:b/>
        </w:rPr>
        <w:t xml:space="preserve">čajne upraviteljice i </w:t>
      </w:r>
      <w:r w:rsidR="00F81DE9">
        <w:rPr>
          <w:b/>
        </w:rPr>
        <w:t xml:space="preserve"> </w:t>
      </w:r>
      <w:r w:rsidR="003713B6">
        <w:rPr>
          <w:b/>
        </w:rPr>
        <w:t xml:space="preserve">odobravaju </w:t>
      </w:r>
      <w:r w:rsidR="004B7E61">
        <w:rPr>
          <w:b/>
        </w:rPr>
        <w:t xml:space="preserve"> do sada  poduzete</w:t>
      </w:r>
    </w:p>
    <w:p w:rsidRDefault="00954869" w:rsidP="00BD7F9D" w:rsidR="004937BC">
      <w:pPr>
        <w:jc w:val="both"/>
        <w:rPr>
          <w:b/>
        </w:rPr>
      </w:pPr>
      <w:r>
        <w:rPr>
          <w:b/>
        </w:rPr>
        <w:t xml:space="preserve"> radnje,</w:t>
      </w:r>
      <w:r w:rsidR="004937BC" w:rsidRPr="004937BC">
        <w:rPr>
          <w:b/>
        </w:rPr>
        <w:t xml:space="preserve"> </w:t>
      </w:r>
    </w:p>
    <w:p w:rsidRDefault="004937BC" w:rsidP="00BD7F9D" w:rsidR="00E4764C">
      <w:pPr>
        <w:jc w:val="both"/>
        <w:rPr>
          <w:b/>
        </w:rPr>
      </w:pPr>
      <w:r>
        <w:rPr>
          <w:b/>
        </w:rPr>
        <w:t>-sazvat će se skupština vjerovnika  radi donošenja odluk</w:t>
      </w:r>
      <w:r w:rsidR="00E4764C">
        <w:rPr>
          <w:b/>
        </w:rPr>
        <w:t>a</w:t>
      </w:r>
      <w:r>
        <w:rPr>
          <w:b/>
        </w:rPr>
        <w:t xml:space="preserve"> predloženih ovim</w:t>
      </w:r>
      <w:r w:rsidR="00E4764C">
        <w:rPr>
          <w:b/>
        </w:rPr>
        <w:t xml:space="preserve"> i ranijim</w:t>
      </w:r>
    </w:p>
    <w:p w:rsidRDefault="00E4764C" w:rsidP="00BD7F9D" w:rsidR="00E624D2">
      <w:pPr>
        <w:jc w:val="both"/>
        <w:rPr>
          <w:b/>
        </w:rPr>
      </w:pPr>
      <w:r>
        <w:rPr>
          <w:b/>
        </w:rPr>
        <w:t xml:space="preserve"> </w:t>
      </w:r>
      <w:r w:rsidR="00E207FC">
        <w:rPr>
          <w:b/>
        </w:rPr>
        <w:t>I</w:t>
      </w:r>
      <w:r>
        <w:rPr>
          <w:b/>
        </w:rPr>
        <w:t>zvješćem</w:t>
      </w:r>
      <w:r w:rsidR="00E207FC">
        <w:rPr>
          <w:b/>
        </w:rPr>
        <w:t>,</w:t>
      </w:r>
      <w:r w:rsidR="004937BC">
        <w:rPr>
          <w:b/>
        </w:rPr>
        <w:t xml:space="preserve"> </w:t>
      </w:r>
    </w:p>
    <w:p w:rsidRDefault="00F64999" w:rsidP="00BD7F9D" w:rsidR="00F64999">
      <w:pPr>
        <w:jc w:val="both"/>
        <w:rPr>
          <w:b/>
        </w:rPr>
      </w:pPr>
      <w:r>
        <w:rPr>
          <w:b/>
        </w:rPr>
        <w:t>-donijet će se od strane stečajnog suca nalog za FINU ( prebacivanje troškova st. post.)</w:t>
      </w:r>
    </w:p>
    <w:p w:rsidRDefault="004937BC" w:rsidP="004937BC" w:rsidR="004937BC">
      <w:pPr>
        <w:jc w:val="both"/>
        <w:rPr>
          <w:b/>
        </w:rPr>
      </w:pPr>
      <w:r>
        <w:rPr>
          <w:b/>
        </w:rPr>
        <w:t xml:space="preserve">-prima se na znanje stanje stečajne mase i stanje žiro računa stečajnog dužnika, </w:t>
      </w:r>
    </w:p>
    <w:p w:rsidRDefault="00F64999" w:rsidP="003713B6" w:rsidR="003713B6" w:rsidRPr="003A1C37">
      <w:pPr>
        <w:jc w:val="both"/>
        <w:rPr>
          <w:b/>
        </w:rPr>
      </w:pPr>
      <w:r>
        <w:rPr>
          <w:b/>
        </w:rPr>
        <w:t>-</w:t>
      </w:r>
      <w:r w:rsidR="004937BC">
        <w:rPr>
          <w:b/>
        </w:rPr>
        <w:t xml:space="preserve">prima se na znanje obavljanje tekućih poslova za stečajnog dužnika </w:t>
      </w:r>
    </w:p>
    <w:p w:rsidRDefault="004D4858" w:rsidP="004D4858" w:rsidR="004D4858">
      <w:pPr>
        <w:jc w:val="right"/>
      </w:pPr>
    </w:p>
    <w:p w:rsidRDefault="004937BC" w:rsidP="004D4858" w:rsidR="004D4858">
      <w:pPr>
        <w:jc w:val="right"/>
      </w:pPr>
      <w:r>
        <w:t xml:space="preserve">C5 </w:t>
      </w:r>
      <w:proofErr w:type="spellStart"/>
      <w:r>
        <w:t>TRADE</w:t>
      </w:r>
      <w:proofErr w:type="spellEnd"/>
      <w:r w:rsidR="004B7E61">
        <w:t xml:space="preserve"> d.o.o</w:t>
      </w:r>
      <w:r w:rsidR="00BD7F9D">
        <w:t>. u stečaju</w:t>
      </w:r>
    </w:p>
    <w:p w:rsidRDefault="00BD7F9D" w:rsidP="00E207FC" w:rsidR="00E207FC">
      <w:pPr>
        <w:jc w:val="right"/>
      </w:pPr>
      <w:r>
        <w:t xml:space="preserve">Stečajna upraviteljica </w:t>
      </w:r>
    </w:p>
    <w:p w:rsidRDefault="00BD7F9D" w:rsidP="00F64999" w:rsidR="00AE218A">
      <w:pPr>
        <w:jc w:val="right"/>
      </w:pPr>
      <w:r>
        <w:t>Odvjetnica Biserka Jakić</w:t>
      </w:r>
    </w:p>
    <w:sectPr w:rsidSect="00F64999" w:rsidR="00AE218A">
      <w:pgSz w:code="9" w:h="16840" w:w="11907"/>
      <w:pgMar w:gutter="0" w:footer="720" w:header="720" w:left="1418" w:bottom="719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2551D3"/>
    <w:multiLevelType w:val="hybridMultilevel"/>
    <w:tmpl w:val="E33C374C"/>
    <w:lvl w:tplc="AA3AF10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">
    <w:nsid w:val="5AA07901"/>
    <w:multiLevelType w:val="hybridMultilevel"/>
    <w:tmpl w:val="6360E36A"/>
    <w:lvl w:tplc="0A42E136" w:ilvl="0">
      <w:start w:val="2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2">
    <w:nsid w:val="612047C6"/>
    <w:multiLevelType w:val="hybridMultilevel"/>
    <w:tmpl w:val="771E27AE"/>
    <w:lvl w:tplc="8B0CB4FA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71843D0"/>
    <w:multiLevelType w:val="hybridMultilevel"/>
    <w:tmpl w:val="5930E7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8AD55C4"/>
    <w:multiLevelType w:val="hybridMultilevel"/>
    <w:tmpl w:val="53D44C02"/>
    <w:lvl w:tplc="08F029AE" w:ilvl="0">
      <w:start w:val="10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903"/>
    <w:rsid w:val="00056B73"/>
    <w:rsid w:val="00061850"/>
    <w:rsid w:val="000640A3"/>
    <w:rsid w:val="0006688F"/>
    <w:rsid w:val="00070EB1"/>
    <w:rsid w:val="00071CB3"/>
    <w:rsid w:val="00097968"/>
    <w:rsid w:val="000C3FE5"/>
    <w:rsid w:val="000E1E4B"/>
    <w:rsid w:val="000E2B2B"/>
    <w:rsid w:val="001014D7"/>
    <w:rsid w:val="0012200B"/>
    <w:rsid w:val="0013344E"/>
    <w:rsid w:val="00133C78"/>
    <w:rsid w:val="00146A2E"/>
    <w:rsid w:val="00150482"/>
    <w:rsid w:val="001612F4"/>
    <w:rsid w:val="001808B8"/>
    <w:rsid w:val="00182DAC"/>
    <w:rsid w:val="00192B35"/>
    <w:rsid w:val="0019523B"/>
    <w:rsid w:val="001A2950"/>
    <w:rsid w:val="001B0903"/>
    <w:rsid w:val="001B1726"/>
    <w:rsid w:val="001E375E"/>
    <w:rsid w:val="002110BA"/>
    <w:rsid w:val="0022085D"/>
    <w:rsid w:val="00264E90"/>
    <w:rsid w:val="00270F00"/>
    <w:rsid w:val="002B28C3"/>
    <w:rsid w:val="002D2EFC"/>
    <w:rsid w:val="002D357D"/>
    <w:rsid w:val="003030D3"/>
    <w:rsid w:val="003030E5"/>
    <w:rsid w:val="003278F7"/>
    <w:rsid w:val="003311AF"/>
    <w:rsid w:val="003358D3"/>
    <w:rsid w:val="00337161"/>
    <w:rsid w:val="00352FB8"/>
    <w:rsid w:val="0035558F"/>
    <w:rsid w:val="003713B6"/>
    <w:rsid w:val="003A1C37"/>
    <w:rsid w:val="003C54FC"/>
    <w:rsid w:val="003C6B42"/>
    <w:rsid w:val="003D28BC"/>
    <w:rsid w:val="00401D17"/>
    <w:rsid w:val="004159E8"/>
    <w:rsid w:val="00427303"/>
    <w:rsid w:val="00427B5F"/>
    <w:rsid w:val="00427C48"/>
    <w:rsid w:val="0043522B"/>
    <w:rsid w:val="00445497"/>
    <w:rsid w:val="0045477D"/>
    <w:rsid w:val="00466D36"/>
    <w:rsid w:val="0047128E"/>
    <w:rsid w:val="004937BC"/>
    <w:rsid w:val="004A6C30"/>
    <w:rsid w:val="004B7E61"/>
    <w:rsid w:val="004D234C"/>
    <w:rsid w:val="004D4858"/>
    <w:rsid w:val="004D7D8B"/>
    <w:rsid w:val="00502333"/>
    <w:rsid w:val="0051651B"/>
    <w:rsid w:val="0051702E"/>
    <w:rsid w:val="00536E74"/>
    <w:rsid w:val="00540EF9"/>
    <w:rsid w:val="00557E69"/>
    <w:rsid w:val="00565069"/>
    <w:rsid w:val="00571CD3"/>
    <w:rsid w:val="005746A3"/>
    <w:rsid w:val="00590980"/>
    <w:rsid w:val="006114E5"/>
    <w:rsid w:val="0062176E"/>
    <w:rsid w:val="00627634"/>
    <w:rsid w:val="00632336"/>
    <w:rsid w:val="00694DBA"/>
    <w:rsid w:val="006D47CC"/>
    <w:rsid w:val="00795ADF"/>
    <w:rsid w:val="007A5BD8"/>
    <w:rsid w:val="007D5804"/>
    <w:rsid w:val="008105B1"/>
    <w:rsid w:val="00811071"/>
    <w:rsid w:val="00847CD5"/>
    <w:rsid w:val="00865E6E"/>
    <w:rsid w:val="00870A71"/>
    <w:rsid w:val="008837C7"/>
    <w:rsid w:val="0089650A"/>
    <w:rsid w:val="008B4C50"/>
    <w:rsid w:val="008D5B90"/>
    <w:rsid w:val="008E2041"/>
    <w:rsid w:val="00902A1E"/>
    <w:rsid w:val="00933177"/>
    <w:rsid w:val="00954869"/>
    <w:rsid w:val="009908E5"/>
    <w:rsid w:val="009B3608"/>
    <w:rsid w:val="00A10599"/>
    <w:rsid w:val="00A10B68"/>
    <w:rsid w:val="00A13DBD"/>
    <w:rsid w:val="00A177FA"/>
    <w:rsid w:val="00A67561"/>
    <w:rsid w:val="00A73055"/>
    <w:rsid w:val="00A738B2"/>
    <w:rsid w:val="00A832F1"/>
    <w:rsid w:val="00AB2DB0"/>
    <w:rsid w:val="00AD45A4"/>
    <w:rsid w:val="00AE218A"/>
    <w:rsid w:val="00B451AC"/>
    <w:rsid w:val="00B45AC0"/>
    <w:rsid w:val="00B93637"/>
    <w:rsid w:val="00BB1CED"/>
    <w:rsid w:val="00BD5DF0"/>
    <w:rsid w:val="00BD7F9D"/>
    <w:rsid w:val="00BF69A7"/>
    <w:rsid w:val="00BF7F07"/>
    <w:rsid w:val="00C76079"/>
    <w:rsid w:val="00C8229B"/>
    <w:rsid w:val="00C924B3"/>
    <w:rsid w:val="00CB3F7B"/>
    <w:rsid w:val="00CD178E"/>
    <w:rsid w:val="00CE5373"/>
    <w:rsid w:val="00D009B5"/>
    <w:rsid w:val="00D1219F"/>
    <w:rsid w:val="00D52C27"/>
    <w:rsid w:val="00DD4EB6"/>
    <w:rsid w:val="00DE0C30"/>
    <w:rsid w:val="00E207FC"/>
    <w:rsid w:val="00E4764C"/>
    <w:rsid w:val="00E624D2"/>
    <w:rsid w:val="00E72B53"/>
    <w:rsid w:val="00EB3E4F"/>
    <w:rsid w:val="00EC12DF"/>
    <w:rsid w:val="00EE0CA8"/>
    <w:rsid w:val="00EF5C0A"/>
    <w:rsid w:val="00EF6DD2"/>
    <w:rsid w:val="00EF740F"/>
    <w:rsid w:val="00F33CCE"/>
    <w:rsid w:val="00F546BD"/>
    <w:rsid w:val="00F64999"/>
    <w:rsid w:val="00F81C45"/>
    <w:rsid w:val="00F81DE9"/>
    <w:rsid w:val="00FA0262"/>
    <w:rsid w:val="00FA3198"/>
    <w:rsid w:val="00FB074C"/>
    <w:rsid w:val="00FB2614"/>
    <w:rsid w:val="00FB32CA"/>
    <w:rsid w:val="00FD20EB"/>
    <w:rsid w:val="00FE4495"/>
    <w:rsid w:val="00FE495E"/>
    <w:rsid w:val="00FF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90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iserkaJaki" w:type="character">
    <w:name w:val="Biserka Jakić"/>
    <w:basedOn w:val="Zadanifontodlomka"/>
    <w:semiHidden/>
    <w:rsid w:val="004D234C"/>
    <w:rPr>
      <w:rFonts w:cs="Arial" w:hAnsi="Arial" w:ascii="Arial"/>
      <w:color w:val="00008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056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B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B7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B7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B7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90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iserkaJaki" w:type="character">
    <w:name w:val="Biserka Jakić"/>
    <w:basedOn w:val="Zadanifontodlomka"/>
    <w:semiHidden/>
    <w:rsid w:val="004D234C"/>
    <w:rPr>
      <w:rFonts w:ascii="Arial" w:cs="Arial" w:hAnsi="Arial"/>
      <w:color w:val="00008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056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B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B7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B7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B7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St-6798/2016-21</izvorni_sadrzaj>
    <derivirana_varijabla naziv="DomainObject.Oznaka_1">St-6798/2016-21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6798</izvorni_sadrzaj>
    <derivirana_varijabla naziv="DomainObject.Predmet.Broj_1">6798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St-6798/2016</izvorni_sadrzaj>
    <derivirana_varijabla naziv="DomainObject.Predmet.OznakaBroj_1">St-6798/2016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C5 Trade d.o.o.</izvorni_sadrzaj>
    <derivirana_varijabla naziv="DomainObject.Predmet.ProtustrankaFormated_1">  C5 Trade d.o.o.</derivirana_varijabla>
  </DomainObject.Predmet.ProtustrankaFormated>
  <DomainObject.Predmet.ProtustrankaFormatedOIB>
    <izvorni_sadrzaj>  C5 Trade d.o.o., OIB 25874501441</izvorni_sadrzaj>
    <derivirana_varijabla naziv="DomainObject.Predmet.ProtustrankaFormatedOIB_1">  C5 Trade d.o.o., OIB 25874501441</derivirana_varijabla>
  </DomainObject.Predmet.ProtustrankaFormatedOIB>
  <DomainObject.Predmet.ProtustrankaFormatedWithAdress>
    <izvorni_sadrzaj> C5 Trade d.o.o., Križna cesta 18, 10000 Zagreb</izvorni_sadrzaj>
    <derivirana_varijabla naziv="DomainObject.Predmet.ProtustrankaFormatedWithAdress_1"> C5 Trade d.o.o., Križna cesta 18, 10000 Zagreb</derivirana_varijabla>
  </DomainObject.Predmet.ProtustrankaFormatedWithAdress>
  <DomainObject.Predmet.ProtustrankaFormatedWithAdressOIB>
    <izvorni_sadrzaj> C5 Trade d.o.o., OIB 25874501441, Križna cesta 18, 10000 Zagreb</izvorni_sadrzaj>
    <derivirana_varijabla naziv="DomainObject.Predmet.ProtustrankaFormatedWithAdressOIB_1"> C5 Trade d.o.o., OIB 25874501441, Križna cesta 18, 10000 Zagreb</derivirana_varijabla>
  </DomainObject.Predmet.ProtustrankaFormatedWithAdressOIB>
  <DomainObject.Predmet.ProtustrankaWithAdress>
    <izvorni_sadrzaj>C5 Trade d.o.o. Križna cesta 18, 10000 Zagreb</izvorni_sadrzaj>
    <derivirana_varijabla naziv="DomainObject.Predmet.ProtustrankaWithAdress_1">C5 Trade d.o.o. Križna cesta 18, 10000 Zagreb</derivirana_varijabla>
  </DomainObject.Predmet.ProtustrankaWithAdress>
  <DomainObject.Predmet.ProtustrankaWithAdressOIB>
    <izvorni_sadrzaj>C5 Trade d.o.o., OIB 25874501441, Križna cesta 18, 10000 Zagreb</izvorni_sadrzaj>
    <derivirana_varijabla naziv="DomainObject.Predmet.ProtustrankaWithAdressOIB_1">C5 Trade d.o.o., OIB 25874501441, Križna cesta 18, 10000 Zagreb</derivirana_varijabla>
  </DomainObject.Predmet.ProtustrankaWithAdressOIB>
  <DomainObject.Predmet.ProtustrankaNazivFormated>
    <izvorni_sadrzaj>C5 Trade d.o.o.</izvorni_sadrzaj>
    <derivirana_varijabla naziv="DomainObject.Predmet.ProtustrankaNazivFormated_1">C5 Trade d.o.o.</derivirana_varijabla>
  </DomainObject.Predmet.ProtustrankaNazivFormated>
  <DomainObject.Predmet.ProtustrankaNazivFormatedOIB>
    <izvorni_sadrzaj>C5 Trade d.o.o., OIB 25874501441</izvorni_sadrzaj>
    <derivirana_varijabla naziv="DomainObject.Predmet.ProtustrankaNazivFormatedOIB_1">C5 Trade d.o.o., OIB 25874501441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C5 Trade d.o.o.</item>
    </izvorni_sadrzaj>
    <derivirana_varijabla naziv="DomainObject.Predmet.ProtuStrankaListFormated_1">
      <item>C5 Trade d.o.o.</item>
    </derivirana_varijabla>
  </DomainObject.Predmet.ProtuStrankaListFormated>
  <DomainObject.Predmet.ProtuStrankaListFormatedOIB>
    <izvorni_sadrzaj>
      <item>C5 Trade d.o.o., OIB 25874501441</item>
    </izvorni_sadrzaj>
    <derivirana_varijabla naziv="DomainObject.Predmet.ProtuStrankaListFormatedOIB_1">
      <item>C5 Trade d.o.o., OIB 25874501441</item>
    </derivirana_varijabla>
  </DomainObject.Predmet.ProtuStrankaListFormatedOIB>
  <DomainObject.Predmet.ProtuStrankaListFormatedWithAdress>
    <izvorni_sadrzaj>
      <item>C5 Trade d.o.o., Križna cesta 18, 10000 Zagreb</item>
    </izvorni_sadrzaj>
    <derivirana_varijabla naziv="DomainObject.Predmet.ProtuStrankaListFormatedWithAdress_1">
      <item>C5 Trade d.o.o., Križna cesta 18, 10000 Zagreb</item>
    </derivirana_varijabla>
  </DomainObject.Predmet.ProtuStrankaListFormatedWithAdress>
  <DomainObject.Predmet.ProtuStrankaListFormatedWithAdressOIB>
    <izvorni_sadrzaj>
      <item>C5 Trade d.o.o., OIB 25874501441, Križna cesta 18, 10000 Zagreb</item>
    </izvorni_sadrzaj>
    <derivirana_varijabla naziv="DomainObject.Predmet.ProtuStrankaListFormatedWithAdressOIB_1">
      <item>C5 Trade d.o.o., OIB 25874501441, Križna cesta 18, 10000 Zagreb</item>
    </derivirana_varijabla>
  </DomainObject.Predmet.ProtuStrankaListFormatedWithAdressOIB>
  <DomainObject.Predmet.ProtuStrankaListNazivFormated>
    <izvorni_sadrzaj>
      <item>C5 Trade d.o.o.</item>
    </izvorni_sadrzaj>
    <derivirana_varijabla naziv="DomainObject.Predmet.ProtuStrankaListNazivFormated_1">
      <item>C5 Trade d.o.o.</item>
    </derivirana_varijabla>
  </DomainObject.Predmet.ProtuStrankaListNazivFormated>
  <DomainObject.Predmet.ProtuStrankaListNazivFormatedOIB>
    <izvorni_sadrzaj>
      <item>C5 Trade d.o.o., OIB 25874501441</item>
    </izvorni_sadrzaj>
    <derivirana_varijabla naziv="DomainObject.Predmet.ProtuStrankaListNazivFormatedOIB_1">
      <item>C5 Trade d.o.o., OIB 25874501441</item>
    </derivirana_varijabla>
  </DomainObject.Predmet.ProtuStrankaListNazivFormatedOIB>
  <DomainObject.Predmet.OstaliListFormated>
    <izvorni_sadrzaj>
      <item>Tomislav Kličko</item>
      <item>Biserka Jakić</item>
    </izvorni_sadrzaj>
    <derivirana_varijabla naziv="DomainObject.Predmet.OstaliListFormated_1">
      <item>Tomislav Kličko</item>
      <item>Biserka Jakić</item>
    </derivirana_varijabla>
  </DomainObject.Predmet.OstaliListFormated>
  <DomainObject.Predmet.OstaliListFormatedOIB>
    <izvorni_sadrzaj>
      <item>Tomislav Kličko, OIB 65640391151</item>
      <item>Biserka Jakić, OIB 24564164619</item>
    </izvorni_sadrzaj>
    <derivirana_varijabla naziv="DomainObject.Predmet.OstaliListFormatedOIB_1">
      <item>Tomislav Kličko, OIB 65640391151</item>
      <item>Biserka Jakić, OIB 24564164619</item>
    </derivirana_varijabla>
  </DomainObject.Predmet.OstaliListFormatedOIB>
  <DomainObject.Predmet.OstaliListFormatedWithAdress>
    <izvorni_sadrzaj>
      <item>Tomislav Kličko, Hrgovići 93, 10000 Zagreb</item>
      <item>Biserka Jakić, Gredice 3, 10000 Zagreb</item>
    </izvorni_sadrzaj>
    <derivirana_varijabla naziv="DomainObject.Predmet.OstaliListFormatedWithAdress_1">
      <item>Tomislav Kličko, Hrgovići 93, 10000 Zagreb</item>
      <item>Biserka Jakić, Gredice 3, 10000 Zagreb</item>
    </derivirana_varijabla>
  </DomainObject.Predmet.OstaliListFormatedWithAdress>
  <DomainObject.Predmet.OstaliListFormatedWithAdressOIB>
    <izvorni_sadrzaj>
      <item>Tomislav Kličko, OIB 65640391151, Hrgovići 93, 10000 Zagreb</item>
      <item>Biserka Jakić, OIB 24564164619, Gredice 3, 10000 Zagreb</item>
    </izvorni_sadrzaj>
    <derivirana_varijabla naziv="DomainObject.Predmet.OstaliListFormatedWithAdressOIB_1">
      <item>Tomislav Kličko, OIB 65640391151, Hrgovići 93, 10000 Zagreb</item>
      <item>Biserka Jakić, OIB 24564164619, Gredice 3, 10000 Zagreb</item>
    </derivirana_varijabla>
  </DomainObject.Predmet.OstaliListFormatedWithAdressOIB>
  <DomainObject.Predmet.OstaliListNazivFormated>
    <izvorni_sadrzaj>
      <item>Tomislav Kličko</item>
      <item>Biserka Jakić</item>
    </izvorni_sadrzaj>
    <derivirana_varijabla naziv="DomainObject.Predmet.OstaliListNazivFormated_1">
      <item>Tomislav Kličko</item>
      <item>Biserka Jakić</item>
    </derivirana_varijabla>
  </DomainObject.Predmet.OstaliListNazivFormated>
  <DomainObject.Predmet.OstaliListNazivFormatedOIB>
    <izvorni_sadrzaj>
      <item>Tomislav Kličko, OIB 65640391151</item>
      <item>Biserka Jakić, OIB 24564164619</item>
    </izvorni_sadrzaj>
    <derivirana_varijabla naziv="DomainObject.Predmet.OstaliListNazivFormatedOIB_1">
      <item>Tomislav Kličko, OIB 65640391151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C5 Trade d.o.o.</izvorni_sadrzaj>
    <derivirana_varijabla naziv="DomainObject.Predmet.ProtustrankaIDrugi_1">C5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C5 Trade d.o.o., OIB 25874501441, Križna cesta 18, 10000 Zagreb</izvorni_sadrzaj>
    <derivirana_varijabla naziv="DomainObject.Predmet.ProtustrankaIDrugiAdressOIB_1">C5 Trade d.o.o., OIB 25874501441, Križna cesta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C5 Trade d.o.o.</item>
      <item>Tomislav Kličko</item>
      <item>Biserka Jakić</item>
    </izvorni_sadrzaj>
    <derivirana_varijabla naziv="DomainObject.Predmet.SudioniciListNaziv_1">
      <item>FINA Regionalni centar Zagreb</item>
      <item>C5 Trade d.o.o.</item>
      <item>Tomislav Kličko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izvorni_sadrzaj>
    <derivirana_varijabla naziv="DomainObject.Predmet.SudioniciListAdressOIB_1"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25874501441</item>
      <item>, OIB 65640391151</item>
      <item>, OIB 24564164619</item>
    </izvorni_sadrzaj>
    <derivirana_varijabla naziv="DomainObject.Predmet.SudioniciListNazivOIB_1">
      <item>, OIB 85821130368</item>
      <item>, OIB 25874501441</item>
      <item>, OIB 65640391151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Odvjetnički ured Biserka Jakić</properties:Company>
  <properties:Pages>3</properties:Pages>
  <properties:Words>1180</properties:Words>
  <properties:Characters>6566</properties:Characters>
  <properties:Lines>153</properties:Lines>
  <properties:Paragraphs>67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MONTER-ELEKTRO  d</vt:lpstr>
    </vt:vector>
  </properties:TitlesOfParts>
  <properties:LinksUpToDate>false</properties:LinksUpToDate>
  <properties:CharactersWithSpaces>7782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2017-12-14T13:54:00Z</dcterms:created>
  <dc:creator>Biserka Jakić</dc:creator>
  <cp:lastModifiedBy>Ivana Stampf</cp:lastModifiedBy>
  <cp:lastPrinted>2017-11-08T13:24:00Z</cp:lastPrinted>
  <dcterms:modified xmlns:xsi="http://www.w3.org/2001/XMLSchema-instance" xsi:type="dcterms:W3CDTF">2017-12-14T13:55:00Z</dcterms:modified>
  <cp:revision>3</cp:revision>
  <dc:title>Stečajna masa MONTER-ELEKTRO 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St-6798/2016-21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