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e9ca" w14:paraId="abae9ca" w:rsidRDefault="00E155F4" w:rsidP="00E155F4" w:rsidR="00E155F4">
      <w:pPr>
        <w15:collapsed w:val="false"/>
        <w:rPr>
          <w:rStyle w:val="Naglaeno"/>
        </w:rPr>
      </w:pPr>
      <w:bookmarkStart w:name="_GoBack" w:id="0"/>
      <w:bookmarkEnd w:id="0"/>
    </w:p>
    <w:p w:rsidRDefault="00E155F4" w:rsidP="00E155F4" w:rsidR="00E155F4" w:rsidRPr="00E155F4">
      <w:pPr>
        <w:jc w:val="right"/>
        <w:rPr>
          <w:rStyle w:val="Naglaeno"/>
          <w:b w:val="false"/>
        </w:rPr>
      </w:pPr>
      <w:proofErr w:type="spellStart"/>
      <w:r w:rsidRPr="00E155F4">
        <w:rPr>
          <w:rStyle w:val="Naglaeno"/>
          <w:b w:val="false"/>
        </w:rPr>
        <w:t>13</w:t>
      </w:r>
      <w:proofErr w:type="spellEnd"/>
      <w:r w:rsidRPr="00E155F4">
        <w:rPr>
          <w:rStyle w:val="Naglaeno"/>
          <w:b w:val="false"/>
        </w:rPr>
        <w:t xml:space="preserve"> St-</w:t>
      </w:r>
      <w:proofErr w:type="spellStart"/>
      <w:r w:rsidRPr="00E155F4">
        <w:rPr>
          <w:rStyle w:val="Naglaeno"/>
          <w:b w:val="false"/>
        </w:rPr>
        <w:t>1050</w:t>
      </w:r>
      <w:proofErr w:type="spellEnd"/>
      <w:r w:rsidRPr="00E155F4">
        <w:rPr>
          <w:rStyle w:val="Naglaeno"/>
          <w:b w:val="false"/>
        </w:rPr>
        <w:t>/</w:t>
      </w:r>
      <w:proofErr w:type="spellStart"/>
      <w:r w:rsidRPr="00E155F4">
        <w:rPr>
          <w:rStyle w:val="Naglaeno"/>
          <w:b w:val="false"/>
        </w:rPr>
        <w:t>13</w:t>
      </w:r>
      <w:proofErr w:type="spellEnd"/>
      <w:r w:rsidRPr="00E155F4">
        <w:rPr>
          <w:rStyle w:val="Naglaeno"/>
          <w:b w:val="false"/>
        </w:rPr>
        <w:t>-</w:t>
      </w:r>
      <w:proofErr w:type="spellStart"/>
      <w:r w:rsidR="00276315">
        <w:rPr>
          <w:rStyle w:val="Naglaeno"/>
          <w:b w:val="false"/>
        </w:rPr>
        <w:t>36</w:t>
      </w:r>
      <w:proofErr w:type="spellEnd"/>
    </w:p>
    <w:p w:rsidRDefault="00E155F4" w:rsidP="00E155F4" w:rsidR="00E155F4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5F4" w:rsidP="00E155F4" w:rsidR="00E155F4"/>
    <w:p w:rsidRDefault="00E155F4" w:rsidP="00E155F4" w:rsidR="00E155F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E155F4" w:rsidP="00E155F4" w:rsidR="00E155F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E155F4" w:rsidP="00276315" w:rsidR="00E155F4" w:rsidRPr="0027631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E155F4" w:rsidP="00E155F4" w:rsidR="00E155F4">
      <w:pPr>
        <w:jc w:val="center"/>
      </w:pPr>
      <w:r>
        <w:t>R E P U B L I K A    H R V A T S K A</w:t>
      </w:r>
    </w:p>
    <w:p w:rsidRDefault="00E155F4" w:rsidP="00E155F4" w:rsidR="00E155F4" w:rsidRPr="00E155F4">
      <w:pPr>
        <w:pStyle w:val="Naslov1"/>
        <w:rPr>
          <w:b w:val="false"/>
          <w:bCs w:val="false"/>
          <w:sz w:val="24"/>
        </w:rPr>
      </w:pPr>
      <w:r w:rsidRPr="00E155F4">
        <w:rPr>
          <w:b w:val="false"/>
          <w:bCs w:val="false"/>
          <w:sz w:val="24"/>
        </w:rPr>
        <w:t>R J E Š E N J E</w:t>
      </w:r>
    </w:p>
    <w:p w:rsidRDefault="00E155F4" w:rsidP="00E155F4" w:rsidR="00E155F4"/>
    <w:p w:rsidRDefault="00E155F4" w:rsidP="00E155F4" w:rsidR="00E155F4"/>
    <w:p w:rsidRDefault="00E155F4" w:rsidP="00E155F4" w:rsidR="00E155F4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proofErr w:type="spellStart"/>
      <w:r>
        <w:t>MATURUS</w:t>
      </w:r>
      <w:proofErr w:type="spellEnd"/>
      <w:r>
        <w:t xml:space="preserve"> d.o.o. za proizvodnju i usluge, u stečaju, Borovo, </w:t>
      </w:r>
      <w:proofErr w:type="spellStart"/>
      <w:r>
        <w:t>Ozrenska</w:t>
      </w:r>
      <w:proofErr w:type="spellEnd"/>
      <w:r>
        <w:t xml:space="preserve"> </w:t>
      </w:r>
      <w:proofErr w:type="spellStart"/>
      <w:r>
        <w:t>80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030052100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90637599344</w:t>
      </w:r>
      <w:proofErr w:type="spellEnd"/>
      <w:r>
        <w:t xml:space="preserve">, dana </w:t>
      </w:r>
      <w:proofErr w:type="spellStart"/>
      <w:r w:rsidR="00276315">
        <w:t>05</w:t>
      </w:r>
      <w:proofErr w:type="spellEnd"/>
      <w:r w:rsidR="00276315">
        <w:t xml:space="preserve">. prosinca </w:t>
      </w:r>
      <w:proofErr w:type="spellStart"/>
      <w:r>
        <w:t>2016</w:t>
      </w:r>
      <w:proofErr w:type="spellEnd"/>
      <w:r>
        <w:t xml:space="preserve">.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7D5558" w:rsidP="007D5558" w:rsidR="007D5558">
      <w:pPr>
        <w:jc w:val="both"/>
      </w:pPr>
    </w:p>
    <w:p w:rsidRDefault="00E155F4" w:rsidP="007D5558" w:rsidR="00E155F4">
      <w:pPr>
        <w:jc w:val="center"/>
      </w:pPr>
    </w:p>
    <w:p w:rsidRDefault="007D5558" w:rsidP="007D5558" w:rsidR="00A349A4">
      <w:pPr>
        <w:jc w:val="center"/>
      </w:pPr>
      <w:r>
        <w:t>r i j e š i o   j e</w:t>
      </w:r>
    </w:p>
    <w:p w:rsidRDefault="007D5558" w:rsidP="007D5558" w:rsidR="007D5558">
      <w:pPr>
        <w:jc w:val="center"/>
      </w:pPr>
    </w:p>
    <w:p w:rsidRDefault="007D5558" w:rsidP="007D5558" w:rsidR="007D5558">
      <w:pPr>
        <w:jc w:val="center"/>
      </w:pPr>
    </w:p>
    <w:p w:rsidRDefault="00FD56F5" w:rsidP="00FD56F5" w:rsidR="00FD56F5">
      <w:pPr>
        <w:ind w:left="720"/>
        <w:jc w:val="both"/>
      </w:pPr>
      <w:r>
        <w:t xml:space="preserve">I  Daje se suglasnost na prijedlog završne diobe </w:t>
      </w:r>
      <w:r w:rsidR="00BF7CDC">
        <w:t xml:space="preserve">na način namirenja vjerovnika </w:t>
      </w:r>
      <w:r w:rsidR="00276315">
        <w:t>I</w:t>
      </w:r>
      <w:r w:rsidR="00BF7CDC">
        <w:t>I</w:t>
      </w:r>
      <w:r>
        <w:t xml:space="preserve"> višeg isplatnog reda u iznosu od </w:t>
      </w:r>
      <w:proofErr w:type="spellStart"/>
      <w:r w:rsidR="00276315">
        <w:t>39.076</w:t>
      </w:r>
      <w:proofErr w:type="spellEnd"/>
      <w:r w:rsidR="00276315">
        <w:t>,</w:t>
      </w:r>
      <w:proofErr w:type="spellStart"/>
      <w:r w:rsidR="00276315">
        <w:t>67</w:t>
      </w:r>
      <w:proofErr w:type="spellEnd"/>
      <w:r w:rsidR="007D5558">
        <w:t xml:space="preserve"> </w:t>
      </w:r>
      <w:r w:rsidR="00A349A4">
        <w:t xml:space="preserve"> kn</w:t>
      </w:r>
      <w:r>
        <w:t xml:space="preserve"> ili </w:t>
      </w:r>
      <w:r w:rsidR="00276315">
        <w:t>5,</w:t>
      </w:r>
      <w:proofErr w:type="spellStart"/>
      <w:r w:rsidR="00276315">
        <w:t>20</w:t>
      </w:r>
      <w:proofErr w:type="spellEnd"/>
      <w:r>
        <w:t xml:space="preserve">  % </w:t>
      </w:r>
      <w:r w:rsidR="00A349A4">
        <w:t xml:space="preserve">utvrđenih i </w:t>
      </w:r>
      <w:r w:rsidR="00BF7CDC">
        <w:t>priznatih tražbina vjerovnika I</w:t>
      </w:r>
      <w:r w:rsidR="00276315">
        <w:t>I</w:t>
      </w:r>
      <w:r>
        <w:t xml:space="preserve"> višeg isplatnog reda. </w:t>
      </w:r>
    </w:p>
    <w:p w:rsidRDefault="00FD56F5" w:rsidP="00FD56F5" w:rsidR="00FD56F5">
      <w:pPr>
        <w:ind w:left="720"/>
        <w:jc w:val="both"/>
      </w:pPr>
    </w:p>
    <w:p w:rsidRDefault="00FD56F5" w:rsidP="00FD56F5" w:rsidR="00FD56F5">
      <w:pPr>
        <w:ind w:left="720"/>
        <w:jc w:val="both"/>
      </w:pPr>
      <w:r>
        <w:t xml:space="preserve">II Određuje se završno ročište vjerovnika za dan </w:t>
      </w:r>
    </w:p>
    <w:p w:rsidRDefault="007D5558" w:rsidP="00FD56F5" w:rsidR="00FD56F5">
      <w:pPr>
        <w:ind w:left="720"/>
        <w:jc w:val="center"/>
      </w:pPr>
      <w:proofErr w:type="spellStart"/>
      <w:r>
        <w:t>11</w:t>
      </w:r>
      <w:proofErr w:type="spellEnd"/>
      <w:r>
        <w:t xml:space="preserve">. siječanj </w:t>
      </w:r>
      <w:proofErr w:type="spellStart"/>
      <w:r>
        <w:t>2017</w:t>
      </w:r>
      <w:proofErr w:type="spellEnd"/>
      <w:r>
        <w:t xml:space="preserve">. </w:t>
      </w:r>
      <w:r w:rsidR="00FD56F5">
        <w:t xml:space="preserve">godine s početkom u </w:t>
      </w:r>
      <w:proofErr w:type="spellStart"/>
      <w:r w:rsidR="00FD56F5">
        <w:t>1</w:t>
      </w:r>
      <w:r w:rsidR="00276315">
        <w:t>1</w:t>
      </w:r>
      <w:proofErr w:type="spellEnd"/>
      <w:r w:rsidR="00BF7CDC">
        <w:t>,</w:t>
      </w:r>
      <w:proofErr w:type="spellStart"/>
      <w:r w:rsidR="005743A1">
        <w:t>0</w:t>
      </w:r>
      <w:r w:rsidR="00BF7CDC">
        <w:t>0</w:t>
      </w:r>
      <w:proofErr w:type="spellEnd"/>
      <w:r w:rsidR="00FD56F5">
        <w:t xml:space="preserve"> sati,</w:t>
      </w:r>
    </w:p>
    <w:p w:rsidRDefault="00FD56F5" w:rsidP="00FD56F5" w:rsidR="00FD56F5">
      <w:pPr>
        <w:ind w:left="720"/>
        <w:jc w:val="both"/>
      </w:pPr>
      <w:r>
        <w:t>u zgradi Trgovačkog suda u Osijeku</w:t>
      </w:r>
      <w:r w:rsidR="007D5558">
        <w:t xml:space="preserve">, Zagrebačka 2, soba </w:t>
      </w:r>
      <w:proofErr w:type="spellStart"/>
      <w:r w:rsidR="007D5558">
        <w:t>22</w:t>
      </w:r>
      <w:proofErr w:type="spellEnd"/>
      <w:r w:rsidR="007D5558">
        <w:t xml:space="preserve">/I </w:t>
      </w:r>
      <w:r>
        <w:t>, sa sljedećim dnevnim redom: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Rasprava o završnom računu stečajnog upravitelja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Prigovori na završni popis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Donošenje odluke o neunovčenim predmetima stečajne mase.</w:t>
      </w:r>
    </w:p>
    <w:p w:rsidRDefault="00FD56F5" w:rsidP="00FD56F5" w:rsidR="00FD56F5">
      <w:pPr>
        <w:ind w:left="720"/>
        <w:jc w:val="both"/>
      </w:pPr>
    </w:p>
    <w:p w:rsidRDefault="00FD56F5" w:rsidP="00FD56F5" w:rsidR="00FD56F5">
      <w:pPr>
        <w:ind w:left="720"/>
        <w:jc w:val="both"/>
      </w:pPr>
      <w:r>
        <w:t xml:space="preserve">III </w:t>
      </w:r>
      <w:r w:rsidR="007D5558">
        <w:t>Ovo rješenje, uz</w:t>
      </w:r>
      <w:r>
        <w:t xml:space="preserve"> diobni popis izložit će se na </w:t>
      </w:r>
      <w:r w:rsidR="007D5558">
        <w:t>mrežnim stranicama e-</w:t>
      </w:r>
      <w:r w:rsidR="006C327B">
        <w:t>oglasna ploča</w:t>
      </w:r>
      <w:r>
        <w:t xml:space="preserve"> s</w:t>
      </w:r>
      <w:r w:rsidR="006C327B">
        <w:t>uda i u stečajnoj pisarnici.</w:t>
      </w:r>
    </w:p>
    <w:p w:rsidRDefault="00FD56F5" w:rsidP="00FD56F5" w:rsidR="00FD56F5">
      <w:pPr>
        <w:ind w:left="720"/>
        <w:jc w:val="both"/>
      </w:pPr>
    </w:p>
    <w:p w:rsidRDefault="00FD56F5" w:rsidP="007101E8" w:rsidR="007101E8">
      <w:pPr>
        <w:ind w:left="720"/>
        <w:jc w:val="center"/>
      </w:pPr>
      <w:r>
        <w:t>U Osijeku</w:t>
      </w:r>
      <w:r w:rsidR="007D5558">
        <w:t xml:space="preserve"> </w:t>
      </w:r>
      <w:proofErr w:type="spellStart"/>
      <w:r w:rsidR="00276315">
        <w:t>05</w:t>
      </w:r>
      <w:proofErr w:type="spellEnd"/>
      <w:r w:rsidR="00276315">
        <w:t>. prosinac</w:t>
      </w:r>
      <w:r w:rsidR="006C327B">
        <w:t xml:space="preserve"> </w:t>
      </w:r>
      <w:r w:rsidR="007D5558">
        <w:t xml:space="preserve"> </w:t>
      </w:r>
      <w:proofErr w:type="spellStart"/>
      <w:r w:rsidR="007101E8">
        <w:t>2016</w:t>
      </w:r>
      <w:proofErr w:type="spellEnd"/>
      <w:r w:rsidR="007101E8">
        <w:t xml:space="preserve">. </w:t>
      </w:r>
    </w:p>
    <w:p w:rsidRDefault="00A349A4" w:rsidP="008B7DDC" w:rsidR="00A349A4">
      <w:pPr>
        <w:ind w:left="720"/>
        <w:jc w:val="center"/>
      </w:pPr>
    </w:p>
    <w:p w:rsidRDefault="00FD56F5" w:rsidP="00FD56F5" w:rsidR="00FD56F5">
      <w:pPr>
        <w:jc w:val="both"/>
      </w:pPr>
      <w:r>
        <w:t>Zapisničar</w:t>
      </w:r>
    </w:p>
    <w:p w:rsidRDefault="00FD56F5" w:rsidP="00FD56F5" w:rsidR="00FD56F5">
      <w:pPr>
        <w:jc w:val="both"/>
      </w:pPr>
      <w:r>
        <w:t xml:space="preserve">Maja Kocijan </w:t>
      </w:r>
    </w:p>
    <w:p w:rsidRDefault="00FD56F5" w:rsidP="00FD56F5" w:rsidR="00FD56F5">
      <w:pPr>
        <w:ind w:firstLine="696" w:left="5676"/>
        <w:jc w:val="both"/>
      </w:pPr>
      <w:r>
        <w:t>STEČAJNI SUDAC</w:t>
      </w:r>
    </w:p>
    <w:p w:rsidRDefault="00FD56F5" w:rsidP="00FD56F5" w:rsidR="00FD56F5">
      <w:pPr>
        <w:ind w:left="72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FD56F5" w:rsidP="00FD56F5" w:rsidR="00FD56F5">
      <w:pPr>
        <w:jc w:val="both"/>
      </w:pPr>
    </w:p>
    <w:p w:rsidRDefault="00FD56F5" w:rsidP="00FD56F5" w:rsidR="00FD56F5">
      <w:pPr>
        <w:jc w:val="both"/>
      </w:pPr>
      <w:r>
        <w:t>UPUTA O PRAVNOM LIJEKU:</w:t>
      </w:r>
    </w:p>
    <w:p w:rsidRDefault="00FD56F5" w:rsidP="00FD56F5" w:rsidR="00FD56F5">
      <w:pPr>
        <w:jc w:val="both"/>
      </w:pPr>
      <w:r>
        <w:t>Protiv ovog rj</w:t>
      </w:r>
      <w:r w:rsidR="006C327B">
        <w:t xml:space="preserve">ešenja nije dopuštena žalba (članak </w:t>
      </w:r>
      <w:proofErr w:type="spellStart"/>
      <w:r w:rsidR="006C327B">
        <w:t>278</w:t>
      </w:r>
      <w:proofErr w:type="spellEnd"/>
      <w:r w:rsidR="006C327B">
        <w:t xml:space="preserve">. stav 2. </w:t>
      </w:r>
      <w:proofErr w:type="spellStart"/>
      <w:r w:rsidR="006C327B">
        <w:t>ZPP</w:t>
      </w:r>
      <w:proofErr w:type="spellEnd"/>
      <w:r w:rsidR="006C327B">
        <w:t>-a u vezi s člankom</w:t>
      </w:r>
      <w:r>
        <w:t xml:space="preserve"> 6. </w:t>
      </w:r>
      <w:proofErr w:type="spellStart"/>
      <w:r>
        <w:t>SZ</w:t>
      </w:r>
      <w:proofErr w:type="spellEnd"/>
      <w:r>
        <w:t>-a).</w:t>
      </w:r>
    </w:p>
    <w:p w:rsidRDefault="00FD56F5" w:rsidP="00FD56F5" w:rsidR="00FD56F5">
      <w:pPr>
        <w:jc w:val="both"/>
      </w:pPr>
    </w:p>
    <w:p w:rsidRDefault="00FD56F5" w:rsidP="00FD56F5" w:rsidR="00FD56F5">
      <w:pPr>
        <w:jc w:val="both"/>
      </w:pPr>
      <w:r>
        <w:t>DNA</w:t>
      </w:r>
    </w:p>
    <w:p w:rsidRDefault="00FD56F5" w:rsidP="00FD56F5" w:rsidR="00FD56F5">
      <w:pPr>
        <w:jc w:val="both"/>
      </w:pPr>
      <w:r>
        <w:t>1. Stečajni upravitelj</w:t>
      </w:r>
      <w:r w:rsidR="007101E8">
        <w:t xml:space="preserve"> </w:t>
      </w:r>
      <w:proofErr w:type="spellStart"/>
      <w:r w:rsidR="006C327B">
        <w:t>Mirsad</w:t>
      </w:r>
      <w:proofErr w:type="spellEnd"/>
      <w:r w:rsidR="006C327B">
        <w:t xml:space="preserve"> </w:t>
      </w:r>
      <w:proofErr w:type="spellStart"/>
      <w:r w:rsidR="006C327B">
        <w:t>Demirović</w:t>
      </w:r>
      <w:proofErr w:type="spellEnd"/>
    </w:p>
    <w:p w:rsidRDefault="00C8431B" w:rsidP="00FD56F5" w:rsidR="00C8431B">
      <w:pPr>
        <w:jc w:val="both"/>
      </w:pPr>
      <w:r>
        <w:t xml:space="preserve">2. e-oglasna ploča </w:t>
      </w:r>
      <w:r w:rsidR="00276315">
        <w:t xml:space="preserve">uz diobni popis (str. </w:t>
      </w:r>
      <w:proofErr w:type="spellStart"/>
      <w:r w:rsidR="00276315">
        <w:t>270</w:t>
      </w:r>
      <w:proofErr w:type="spellEnd"/>
      <w:r w:rsidR="006C327B">
        <w:t xml:space="preserve"> spisa)</w:t>
      </w:r>
    </w:p>
    <w:p w:rsidRDefault="006C327B" w:rsidP="005743A1" w:rsidR="000C20F1">
      <w:pPr>
        <w:jc w:val="both"/>
      </w:pPr>
      <w:r>
        <w:t xml:space="preserve">3. </w:t>
      </w:r>
      <w:proofErr w:type="spellStart"/>
      <w:r>
        <w:t>roč</w:t>
      </w:r>
      <w:proofErr w:type="spellEnd"/>
      <w:r>
        <w:t xml:space="preserve">. </w:t>
      </w:r>
      <w:proofErr w:type="spellStart"/>
      <w:r>
        <w:t>11</w:t>
      </w:r>
      <w:proofErr w:type="spellEnd"/>
      <w:r>
        <w:t>/1/</w:t>
      </w:r>
      <w:proofErr w:type="spellStart"/>
      <w:r>
        <w:t>17</w:t>
      </w:r>
      <w:proofErr w:type="spellEnd"/>
    </w:p>
    <w:sectPr w:rsidSect="00FD56F5" w:rsidR="000C20F1">
      <w:pgSz w:code="9" w:h="16838" w:w="11906"/>
      <w:pgMar w:gutter="0" w:footer="709" w:header="709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A7506"/>
    <w:multiLevelType w:val="hybridMultilevel"/>
    <w:tmpl w:val="C9CC52C4"/>
    <w:lvl w:tplc="A7BE8FA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375407"/>
    <w:multiLevelType w:val="hybridMultilevel"/>
    <w:tmpl w:val="37E6D96E"/>
    <w:lvl w:tplc="F8184B0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872BA"/>
    <w:rsid w:val="00096499"/>
    <w:rsid w:val="000A604F"/>
    <w:rsid w:val="000B0BDD"/>
    <w:rsid w:val="000B15E6"/>
    <w:rsid w:val="000B7C2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76315"/>
    <w:rsid w:val="00281834"/>
    <w:rsid w:val="00283484"/>
    <w:rsid w:val="00285D3B"/>
    <w:rsid w:val="00291B9C"/>
    <w:rsid w:val="00293D91"/>
    <w:rsid w:val="00295A96"/>
    <w:rsid w:val="00297AEA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33CB9"/>
    <w:rsid w:val="00340E2C"/>
    <w:rsid w:val="00343E51"/>
    <w:rsid w:val="003474E2"/>
    <w:rsid w:val="00353062"/>
    <w:rsid w:val="00354C2C"/>
    <w:rsid w:val="003643E1"/>
    <w:rsid w:val="003655EB"/>
    <w:rsid w:val="00390542"/>
    <w:rsid w:val="003A3BC5"/>
    <w:rsid w:val="003B04BE"/>
    <w:rsid w:val="003B430D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43A1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17C2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327B"/>
    <w:rsid w:val="006C6791"/>
    <w:rsid w:val="006E4601"/>
    <w:rsid w:val="006F4276"/>
    <w:rsid w:val="007060D4"/>
    <w:rsid w:val="007101E8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4FAD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5558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A7D1F"/>
    <w:rsid w:val="008B061F"/>
    <w:rsid w:val="008B7DDC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49A4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35E32"/>
    <w:rsid w:val="00B5221C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78C2"/>
    <w:rsid w:val="00BD1191"/>
    <w:rsid w:val="00BD7AA1"/>
    <w:rsid w:val="00BE1278"/>
    <w:rsid w:val="00BE3746"/>
    <w:rsid w:val="00BF22CB"/>
    <w:rsid w:val="00BF7CDC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8431B"/>
    <w:rsid w:val="00C9197B"/>
    <w:rsid w:val="00C92679"/>
    <w:rsid w:val="00CA3666"/>
    <w:rsid w:val="00CA5EA9"/>
    <w:rsid w:val="00CB1176"/>
    <w:rsid w:val="00CB2EB4"/>
    <w:rsid w:val="00CC567A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6BA0"/>
    <w:rsid w:val="00DC296F"/>
    <w:rsid w:val="00DC4727"/>
    <w:rsid w:val="00DC5D19"/>
    <w:rsid w:val="00DC7BF5"/>
    <w:rsid w:val="00DD411E"/>
    <w:rsid w:val="00DD4BCF"/>
    <w:rsid w:val="00DE58F9"/>
    <w:rsid w:val="00DF1748"/>
    <w:rsid w:val="00DF29F0"/>
    <w:rsid w:val="00E04C04"/>
    <w:rsid w:val="00E062E8"/>
    <w:rsid w:val="00E10F34"/>
    <w:rsid w:val="00E11B8B"/>
    <w:rsid w:val="00E1321F"/>
    <w:rsid w:val="00E154A9"/>
    <w:rsid w:val="00E155F4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3BA3"/>
    <w:rsid w:val="00EC45B6"/>
    <w:rsid w:val="00EC61E5"/>
    <w:rsid w:val="00ED0232"/>
    <w:rsid w:val="00ED3747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56F5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BF7CDC"/>
    <w:rPr>
      <w:b/>
      <w:bCs/>
    </w:rPr>
  </w:style>
  <w:style w:customStyle="true" w:styleId="Naslov1Char" w:type="character">
    <w:name w:val="Naslov 1 Char"/>
    <w:link w:val="Naslov1"/>
    <w:rsid w:val="007101E8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7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72B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72B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2B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2B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BF7CDC"/>
    <w:rPr>
      <w:b/>
      <w:bCs/>
    </w:rPr>
  </w:style>
  <w:style w:customStyle="1" w:styleId="Naslov1Char" w:type="character">
    <w:name w:val="Naslov 1 Char"/>
    <w:link w:val="Naslov1"/>
    <w:rsid w:val="007101E8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7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72B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72B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2B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2B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36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85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2013.</izvorni_sadrzaj>
    <derivirana_varijabla naziv="DomainObject.Predmet.DatumOsnivanja_1">14.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St-1050/2013</izvorni_sadrzaj>
    <derivirana_varijabla naziv="DomainObject.Predmet.OznakaBroj_1">St-1050/2013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MATURUS d.o.o. za proizvodnju i usluge</izvorni_sadrzaj>
    <derivirana_varijabla naziv="DomainObject.Predmet.ProtustrankaFormated_1">  MATURUS d.o.o. za proizvodnju i usluge</derivirana_varijabla>
  </DomainObject.Predmet.ProtustrankaFormated>
  <DomainObject.Predmet.ProtustrankaFormatedOIB>
    <izvorni_sadrzaj>  MATURUS d.o.o. za proizvodnju i usluge, OIB 90637599344</izvorni_sadrzaj>
    <derivirana_varijabla naziv="DomainObject.Predmet.ProtustrankaFormatedOIB_1">  MATURUS d.o.o. za proizvodnju i usluge, OIB 90637599344</derivirana_varijabla>
  </DomainObject.Predmet.ProtustrankaFormatedOIB>
  <DomainObject.Predmet.ProtustrankaFormatedWithAdress>
    <izvorni_sadrzaj> MATURUS d.o.o. za proizvodnju i usluge, Ozrenska 80, Borovo</izvorni_sadrzaj>
    <derivirana_varijabla naziv="DomainObject.Predmet.ProtustrankaFormatedWithAdress_1"> MATURUS d.o.o. za proizvodnju i usluge, Ozrenska 80, Borovo</derivirana_varijabla>
  </DomainObject.Predmet.ProtustrankaFormatedWithAdress>
  <DomainObject.Predmet.ProtustrankaFormatedWithAdressOIB>
    <izvorni_sadrzaj> MATURUS d.o.o. za proizvodnju i usluge, OIB 90637599344, Ozrenska 80, Borovo</izvorni_sadrzaj>
    <derivirana_varijabla naziv="DomainObject.Predmet.ProtustrankaFormatedWithAdressOIB_1"> MATURUS d.o.o. za proizvodnju i usluge, OIB 90637599344, Ozrenska 80, Borovo</derivirana_varijabla>
  </DomainObject.Predmet.ProtustrankaFormatedWithAdressOIB>
  <DomainObject.Predmet.ProtustrankaWithAdress>
    <izvorni_sadrzaj>MATURUS d.o.o. za proizvodnju i usluge Ozrenska 80, Borovo</izvorni_sadrzaj>
    <derivirana_varijabla naziv="DomainObject.Predmet.ProtustrankaWithAdress_1">MATURUS d.o.o. za proizvodnju i usluge Ozrenska 80, Borovo</derivirana_varijabla>
  </DomainObject.Predmet.ProtustrankaWithAdress>
  <DomainObject.Predmet.ProtustrankaWithAdressOIB>
    <izvorni_sadrzaj>MATURUS d.o.o. za proizvodnju i usluge, OIB 90637599344, Ozrenska 80, Borovo</izvorni_sadrzaj>
    <derivirana_varijabla naziv="DomainObject.Predmet.ProtustrankaWithAdressOIB_1">MATURUS d.o.o. za proizvodnju i usluge, OIB 90637599344, Ozrenska 80, Borovo</derivirana_varijabla>
  </DomainObject.Predmet.ProtustrankaWithAdressOIB>
  <DomainObject.Predmet.ProtustrankaNazivFormated>
    <izvorni_sadrzaj>MATURUS d.o.o. za proizvodnju i usluge</izvorni_sadrzaj>
    <derivirana_varijabla naziv="DomainObject.Predmet.ProtustrankaNazivFormated_1">MATURUS d.o.o. za proizvodnju i usluge</derivirana_varijabla>
  </DomainObject.Predmet.ProtustrankaNazivFormated>
  <DomainObject.Predmet.ProtustrankaNazivFormatedOIB>
    <izvorni_sadrzaj>MATURUS d.o.o. za proizvodnju i usluge, OIB 90637599344</izvorni_sadrzaj>
    <derivirana_varijabla naziv="DomainObject.Predmet.ProtustrankaNazivFormatedOIB_1">MATURUS d.o.o. za proizvodnju i usluge, OIB 90637599344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MATURUS d.o.o. za proizvodnju i usluge</item>
    </izvorni_sadrzaj>
    <derivirana_varijabla naziv="DomainObject.Predmet.ProtuStrankaListFormated_1">
      <item>MATURUS d.o.o. za proizvodnju i usluge</item>
    </derivirana_varijabla>
  </DomainObject.Predmet.ProtuStrankaListFormated>
  <DomainObject.Predmet.ProtuStrankaListFormatedOIB>
    <izvorni_sadrzaj>
      <item>MATURUS d.o.o. za proizvodnju i usluge, OIB 90637599344</item>
    </izvorni_sadrzaj>
    <derivirana_varijabla naziv="DomainObject.Predmet.ProtuStrankaListFormatedOIB_1">
      <item>MATURUS d.o.o. za proizvodnju i usluge, OIB 90637599344</item>
    </derivirana_varijabla>
  </DomainObject.Predmet.ProtuStrankaListFormatedOIB>
  <DomainObject.Predmet.ProtuStrankaListFormatedWithAdress>
    <izvorni_sadrzaj>
      <item>MATURUS d.o.o. za proizvodnju i usluge, Ozrenska 80, Borovo</item>
    </izvorni_sadrzaj>
    <derivirana_varijabla naziv="DomainObject.Predmet.ProtuStrankaListFormatedWithAdress_1">
      <item>MATURUS d.o.o. za proizvodnju i usluge, Ozrenska 80, Borovo</item>
    </derivirana_varijabla>
  </DomainObject.Predmet.ProtuStrankaListFormatedWithAdress>
  <DomainObject.Predmet.ProtuStrankaListFormatedWithAdressOIB>
    <izvorni_sadrzaj>
      <item>MATURUS d.o.o. za proizvodnju i usluge, OIB 90637599344, Ozrenska 80, Borovo</item>
    </izvorni_sadrzaj>
    <derivirana_varijabla naziv="DomainObject.Predmet.ProtuStrankaListFormatedWithAdressOIB_1">
      <item>MATURUS d.o.o. za proizvodnju i usluge, OIB 90637599344, Ozrenska 80, Borovo</item>
    </derivirana_varijabla>
  </DomainObject.Predmet.ProtuStrankaListFormatedWithAdressOIB>
  <DomainObject.Predmet.ProtuStrankaListNazivFormated>
    <izvorni_sadrzaj>
      <item>MATURUS d.o.o. za proizvodnju i usluge</item>
    </izvorni_sadrzaj>
    <derivirana_varijabla naziv="DomainObject.Predmet.ProtuStrankaListNazivFormated_1">
      <item>MATURUS d.o.o. za proizvodnju i usluge</item>
    </derivirana_varijabla>
  </DomainObject.Predmet.ProtuStrankaListNazivFormated>
  <DomainObject.Predmet.ProtuStrankaListNazivFormatedOIB>
    <izvorni_sadrzaj>
      <item>MATURUS d.o.o. za proizvodnju i usluge, OIB 90637599344</item>
    </izvorni_sadrzaj>
    <derivirana_varijabla naziv="DomainObject.Predmet.ProtuStrankaListNazivFormatedOIB_1">
      <item>MATURUS d.o.o. za proizvodnju i usluge, OIB 90637599344</item>
    </derivirana_varijabla>
  </DomainObject.Predmet.ProtuStrankaListNazivFormatedOIB>
  <DomainObject.Predmet.OstaliListFormated>
    <izvorni_sadrzaj>
      <item>Mirsad Demirović</item>
      <item>FINA Vukovar</item>
      <item>Porezna uprava Područni ured Vukovar</item>
      <item>ŽDO Vukovar</item>
      <item>PARTNER BANKA d.d. ZAGREB</item>
      <item>ogl.ploča-Maturus d.o.o. Borovo, u stečaju</item>
      <item>NARODNE NOVINE, dioničko društvo za izdavanje i tiskanje Službenog lista Republike Hrvatske, službenih i drugih obrazaca te </item>
      <item>Računovodstvo suda</item>
      <item>Registar suda</item>
      <item>Ministarstvo pravosuđa RH</item>
    </izvorni_sadrzaj>
    <derivirana_varijabla naziv="DomainObject.Predmet.OstaliListFormated_1">
      <item>Mirsad Demirović</item>
      <item>FINA Vukovar</item>
      <item>Porezna uprava Područni ured Vukovar</item>
      <item>ŽDO Vukovar</item>
      <item>PARTNER BANKA d.d. ZAGREB</item>
      <item>ogl.ploča-Maturus d.o.o. Borovo, u stečaju</item>
      <item>NARODNE NOVINE, dioničko društvo za izdavanje i tiskanje Službenog lista Republike Hrvatske, službenih i drugih obrazaca te </item>
      <item>Računovodstvo suda</item>
      <item>Registar suda</item>
      <item>Ministarstvo pravosuđa RH</item>
    </derivirana_varijabla>
  </DomainObject.Predmet.OstaliListFormated>
  <DomainObject.Predmet.OstaliListFormatedOIB>
    <izvorni_sadrzaj>
      <item>Mirsad Demirović, OIB 18540805456</item>
      <item>FINA Vukovar</item>
      <item>Porezna uprava Područni ured Vukovar</item>
      <item>ŽDO Vukovar</item>
      <item>PARTNER BANKA d.d. ZAGREB, OIB 71221608291</item>
      <item>ogl.ploča-Maturus d.o.o. Borovo, u stečaju</item>
      <item>NARODNE NOVINE, dioničko društvo za izdavanje i tiskanje Službenog lista Republike Hrvatske, službenih i drugih obrazaca te , OIB 64546066176</item>
      <item>Računovodstvo suda</item>
      <item>Registar suda</item>
      <item>Ministarstvo pravosuđa RH</item>
    </izvorni_sadrzaj>
    <derivirana_varijabla naziv="DomainObject.Predmet.OstaliListFormatedOIB_1">
      <item>Mirsad Demirović, OIB 18540805456</item>
      <item>FINA Vukovar</item>
      <item>Porezna uprava Područni ured Vukovar</item>
      <item>ŽDO Vukovar</item>
      <item>PARTNER BANKA d.d. ZAGREB, OIB 71221608291</item>
      <item>ogl.ploča-Maturus d.o.o. Borovo, u stečaju</item>
      <item>NARODNE NOVINE, dioničko društvo za izdavanje i tiskanje Službenog lista Republike Hrvatske, službenih i drugih obrazaca te , OIB 64546066176</item>
      <item>Računovodstvo suda</item>
      <item>Registar suda</item>
      <item>Ministarstvo pravosuđa RH</item>
    </derivirana_varijabla>
  </DomainObject.Predmet.OstaliListFormatedOIB>
  <DomainObject.Predmet.OstaliListFormatedWithAdress>
    <izvorni_sadrzaj>
      <item>Mirsad Demirović, Kolodvorska 4, 32260 Gunja</item>
      <item>FINA Vukovar, bb, 32000 Vukovar</item>
      <item>Porezna uprava Područni ured Vukovar, bb, 32000 Vukovar</item>
      <item>ŽDO Vukovar, bb, 32000 Vukovar</item>
      <item>PARTNER BANKA d.d. ZAGREB, Vončinina 2, 10000 Zagreb</item>
      <item>ogl.ploča-Maturus d.o.o. Borovo, u stečaju</item>
      <item>NARODNE NOVINE, dioničko društvo za izdavanje i tiskanje Službenog lista Republike Hrvatske, službenih i drugih obrazaca te , Savski Gaj XIII. put 6, Zagreb</item>
      <item>Računovodstvo suda</item>
      <item>Registar suda</item>
      <item>Ministarstvo pravosuđa RH, Dežmanova 6, 10000 Zagreb</item>
    </izvorni_sadrzaj>
    <derivirana_varijabla naziv="DomainObject.Predmet.OstaliListFormatedWithAdress_1">
      <item>Mirsad Demirović, Kolodvorska 4, 32260 Gunja</item>
      <item>FINA Vukovar, bb, 32000 Vukovar</item>
      <item>Porezna uprava Područni ured Vukovar, bb, 32000 Vukovar</item>
      <item>ŽDO Vukovar, bb, 32000 Vukovar</item>
      <item>PARTNER BANKA d.d. ZAGREB, Vončinina 2, 10000 Zagreb</item>
      <item>ogl.ploča-Maturus d.o.o. Borovo, u stečaju</item>
      <item>NARODNE NOVINE, dioničko društvo za izdavanje i tiskanje Službenog lista Republike Hrvatske, službenih i drugih obrazaca te , Savski Gaj XIII. put 6, Zagreb</item>
      <item>Računovodstvo suda</item>
      <item>Registar suda</item>
      <item>Ministarstvo pravosuđa RH, Dežmanova 6, 10000 Zagreb</item>
    </derivirana_varijabla>
  </DomainObject.Predmet.OstaliListFormatedWithAdress>
  <DomainObject.Predmet.OstaliListFormatedWithAdressOIB>
    <izvorni_sadrzaj>
      <item>Mirsad Demirović, OIB 18540805456, Kolodvorska 4, 32260 Gunja</item>
      <item>FINA Vukovar, bb, 32000 Vukovar</item>
      <item>Porezna uprava Područni ured Vukovar, bb, 32000 Vukovar</item>
      <item>ŽDO Vukovar, bb, 32000 Vukovar</item>
      <item>PARTNER BANKA d.d. ZAGREB, OIB 71221608291, Vončinina 2, 10000 Zagreb</item>
      <item>ogl.ploča-Maturus d.o.o. Borovo, u stečaju</item>
      <item>NARODNE NOVINE, dioničko društvo za izdavanje i tiskanje Službenog lista Republike Hrvatske, službenih i drugih obrazaca te , OIB 64546066176, Savski Gaj XIII. put 6, Zagreb</item>
      <item>Računovodstvo suda</item>
      <item>Registar suda</item>
      <item>Ministarstvo pravosuđa RH, Dežmanova 6, 10000 Zagreb</item>
    </izvorni_sadrzaj>
    <derivirana_varijabla naziv="DomainObject.Predmet.OstaliListFormatedWithAdressOIB_1">
      <item>Mirsad Demirović, OIB 18540805456, Kolodvorska 4, 32260 Gunja</item>
      <item>FINA Vukovar, bb, 32000 Vukovar</item>
      <item>Porezna uprava Područni ured Vukovar, bb, 32000 Vukovar</item>
      <item>ŽDO Vukovar, bb, 32000 Vukovar</item>
      <item>PARTNER BANKA d.d. ZAGREB, OIB 71221608291, Vončinina 2, 10000 Zagreb</item>
      <item>ogl.ploča-Maturus d.o.o. Borovo, u stečaju</item>
      <item>NARODNE NOVINE, dioničko društvo za izdavanje i tiskanje Službenog lista Republike Hrvatske, službenih i drugih obrazaca te , OIB 64546066176, Savski Gaj XIII. put 6, Zagreb</item>
      <item>Računovodstvo suda</item>
      <item>Registar suda</item>
      <item>Ministarstvo pravosuđa RH, Dežmanova 6, 10000 Zagreb</item>
    </derivirana_varijabla>
  </DomainObject.Predmet.OstaliListFormatedWithAdressOIB>
  <DomainObject.Predmet.OstaliListNazivFormated>
    <izvorni_sadrzaj>
      <item>Mirsad Demirović</item>
      <item>FINA Vukovar</item>
      <item>Porezna uprava Područni ured Vukovar</item>
      <item>ŽDO Vukovar</item>
      <item>PARTNER BANKA d.d. ZAGREB</item>
      <item>ogl.ploča-Maturus d.o.o. Borovo, u stečaju</item>
      <item>NARODNE NOVINE, dioničko društvo za izdavanje i tiskanje Službenog lista Republike Hrvatske, službenih i drugih obrazaca te </item>
      <item>Računovodstvo suda</item>
      <item>Registar suda</item>
      <item>Ministarstvo pravosuđa RH</item>
    </izvorni_sadrzaj>
    <derivirana_varijabla naziv="DomainObject.Predmet.OstaliListNazivFormated_1">
      <item>Mirsad Demirović</item>
      <item>FINA Vukovar</item>
      <item>Porezna uprava Područni ured Vukovar</item>
      <item>ŽDO Vukovar</item>
      <item>PARTNER BANKA d.d. ZAGREB</item>
      <item>ogl.ploča-Maturus d.o.o. Borovo, u stečaju</item>
      <item>NARODNE NOVINE, dioničko društvo za izdavanje i tiskanje Službenog lista Republike Hrvatske, službenih i drugih obrazaca te </item>
      <item>Računovodstvo suda</item>
      <item>Registar suda</item>
      <item>Ministarstvo pravosuđa RH</item>
    </derivirana_varijabla>
  </DomainObject.Predmet.OstaliListNazivFormated>
  <DomainObject.Predmet.OstaliListNazivFormatedOIB>
    <izvorni_sadrzaj>
      <item>Mirsad Demirović, OIB 18540805456</item>
      <item>FINA Vukovar</item>
      <item>Porezna uprava Područni ured Vukovar</item>
      <item>ŽDO Vukovar</item>
      <item>PARTNER BANKA d.d. ZAGREB, OIB 71221608291</item>
      <item>ogl.ploča-Maturus d.o.o. Borovo, u stečaju</item>
      <item>NARODNE NOVINE, dioničko društvo za izdavanje i tiskanje Službenog lista Republike Hrvatske, službenih i drugih obrazaca te , OIB 64546066176</item>
      <item>Računovodstvo suda</item>
      <item>Registar suda</item>
      <item>Ministarstvo pravosuđa RH</item>
    </izvorni_sadrzaj>
    <derivirana_varijabla naziv="DomainObject.Predmet.OstaliListNazivFormatedOIB_1">
      <item>Mirsad Demirović, OIB 18540805456</item>
      <item>FINA Vukovar</item>
      <item>Porezna uprava Područni ured Vukovar</item>
      <item>ŽDO Vukovar</item>
      <item>PARTNER BANKA d.d. ZAGREB, OIB 71221608291</item>
      <item>ogl.ploča-Maturus d.o.o. Borovo, u stečaju</item>
      <item>NARODNE NOVINE, dioničko društvo za izdavanje i tiskanje Službenog lista Republike Hrvatske, službenih i drugih obrazaca te , OIB 64546066176</item>
      <item>Računovodstvo suda</item>
      <item>Registar suda</item>
      <item>Ministarstvo pravosuđa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MATURUS d.o.o. za proizvodnju i usluge</izvorni_sadrzaj>
    <derivirana_varijabla naziv="DomainObject.Predmet.ProtustrankaIDrugi_1">MATURUS d.o.o. za proizvodnju i usluge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MATURUS d.o.o. za proizvodnju i usluge, OIB 90637599344, Ozrenska 80, Borovo</izvorni_sadrzaj>
    <derivirana_varijabla naziv="DomainObject.Predmet.ProtustrankaIDrugiAdressOIB_1">MATURUS d.o.o. za proizvodnju i usluge, OIB 90637599344, Ozrenska 80, 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MATURUS d.o.o. za proizvodnju i usluge</item>
      <item>Mirsad Demirović</item>
      <item>FINA Vukovar</item>
      <item>Porezna uprava Područni ured Vukovar</item>
      <item>ŽDO Vukovar</item>
      <item>PARTNER BANKA d.d. ZAGREB</item>
      <item>ogl.ploča-Maturus d.o.o. Borovo, u stečaju</item>
      <item>NARODNE NOVINE, dioničko društvo za izdavanje i tiskanje Službenog lista Republike Hrvatske, službenih i drugih obrazaca te </item>
      <item>Računovodstvo suda</item>
      <item>Registar suda</item>
      <item>Ministarstvo pravosuđa RH</item>
    </izvorni_sadrzaj>
    <derivirana_varijabla naziv="DomainObject.Predmet.SudioniciListNaziv_1">
      <item>FINA Regionalni centar Osijek</item>
      <item>MATURUS d.o.o. za proizvodnju i usluge</item>
      <item>Mirsad Demirović</item>
      <item>FINA Vukovar</item>
      <item>Porezna uprava Područni ured Vukovar</item>
      <item>ŽDO Vukovar</item>
      <item>PARTNER BANKA d.d. ZAGREB</item>
      <item>ogl.ploča-Maturus d.o.o. Borovo, u stečaju</item>
      <item>NARODNE NOVINE, dioničko društvo za izdavanje i tiskanje Službenog lista Republike Hrvatske, službenih i drugih obrazaca te </item>
      <item>Računovodstvo suda</item>
      <item>Registar suda</item>
      <item>Ministarstvo pravosuđa RH</item>
    </derivirana_varijabla>
  </DomainObject.Predmet.SudioniciListNaziv>
  <DomainObject.Predmet.SudioniciListAdressOIB>
    <izvorni_sadrzaj>
      <item>FINA Regionalni centar Osijek, L. Jaegera 1-3,31000 Osijek</item>
      <item>MATURUS d.o.o. za proizvodnju i usluge, OIB 90637599344, Ozrenska 80,Borovo</item>
      <item>Mirsad Demirović, OIB 18540805456, Kolodvorska 4,32260 Gunja</item>
      <item>FINA Vukovar, bb,32000 Vukovar</item>
      <item>Porezna uprava Područni ured Vukovar, bb,32000 Vukovar</item>
      <item>ŽDO Vukovar, bb,32000 Vukovar</item>
      <item>PARTNER BANKA d.d. ZAGREB, OIB 71221608291, Vončinina 2,10000 Zagreb</item>
      <item>ogl.ploča-Maturus d.o.o. Borovo, u stečaju</item>
      <item>NARODNE NOVINE, dioničko društvo za izdavanje i tiskanje Službenog lista Republike Hrvatske, službenih i drugih obrazaca te , OIB 64546066176, Savski Gaj XIII. put 6,Zagreb</item>
      <item>Računovodstvo suda</item>
      <item>Registar suda</item>
      <item>Ministarstvo pravosuđa RH, Dežmanova 6,10000 Zagreb</item>
    </izvorni_sadrzaj>
    <derivirana_varijabla naziv="DomainObject.Predmet.SudioniciListAdressOIB_1">
      <item>FINA Regionalni centar Osijek, L. Jaegera 1-3,31000 Osijek</item>
      <item>MATURUS d.o.o. za proizvodnju i usluge, OIB 90637599344, Ozrenska 80,Borovo</item>
      <item>Mirsad Demirović, OIB 18540805456, Kolodvorska 4,32260 Gunja</item>
      <item>FINA Vukovar, bb,32000 Vukovar</item>
      <item>Porezna uprava Područni ured Vukovar, bb,32000 Vukovar</item>
      <item>ŽDO Vukovar, bb,32000 Vukovar</item>
      <item>PARTNER BANKA d.d. ZAGREB, OIB 71221608291, Vončinina 2,10000 Zagreb</item>
      <item>ogl.ploča-Maturus d.o.o. Borovo, u stečaju</item>
      <item>NARODNE NOVINE, dioničko društvo za izdavanje i tiskanje Službenog lista Republike Hrvatske, službenih i drugih obrazaca te , OIB 64546066176, Savski Gaj XIII. put 6,Zagreb</item>
      <item>Računovodstvo suda</item>
      <item>Registar suda</item>
      <item>Ministarstvo pravosuđa RH, Dežmanova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90637599344</item>
      <item>, OIB 18540805456</item>
      <item>, OIB null</item>
      <item>, OIB null</item>
      <item>, OIB null</item>
      <item>, OIB 71221608291</item>
      <item>, OIB null</item>
      <item>, OIB 64546066176</item>
      <item>, OIB null</item>
      <item>, OIB null</item>
      <item>, OIB null</item>
    </izvorni_sadrzaj>
    <derivirana_varijabla naziv="DomainObject.Predmet.SudioniciListNazivOIB_1">
      <item>, OIB null</item>
      <item>, OIB 90637599344</item>
      <item>, OIB 18540805456</item>
      <item>, OIB null</item>
      <item>, OIB null</item>
      <item>, OIB null</item>
      <item>, OIB 71221608291</item>
      <item>, OIB null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1105</properties:Characters>
  <properties:Lines>49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2016-12-02T08:46:00Z</dcterms:created>
  <dc:creator>hermanj</dc:creator>
  <cp:lastModifiedBy>Maja Kocijan</cp:lastModifiedBy>
  <cp:lastPrinted>2016-12-05T13:12:00Z</cp:lastPrinted>
  <dcterms:modified xmlns:xsi="http://www.w3.org/2001/XMLSchema-instance" xsi:type="dcterms:W3CDTF">2016-12-05T13:15:00Z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