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e439" w14:paraId="2cce43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90C35">
        <w:t>7115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90C35">
        <w:t xml:space="preserve">29.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A90C35">
        <w:t xml:space="preserve">ZAGO - DRVO – ŠAVRIĆ, d.o.o., Zagreb, Zavrtnica 17 </w:t>
      </w:r>
      <w:r w:rsidR="00AC4528">
        <w:t>(OIB</w:t>
      </w:r>
      <w:r w:rsidR="00CB0338">
        <w:t>:</w:t>
      </w:r>
      <w:r w:rsidR="00A90C35">
        <w:t xml:space="preserve"> 45574943921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90C35">
        <w:t xml:space="preserve">14.186,49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90C35">
        <w:t xml:space="preserve">29.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1814"/>
    <w:rsid w:val="007D5A5D"/>
    <w:rsid w:val="007F12D4"/>
    <w:rsid w:val="008155EE"/>
    <w:rsid w:val="008613BD"/>
    <w:rsid w:val="00863025"/>
    <w:rsid w:val="00871F01"/>
    <w:rsid w:val="008A39C8"/>
    <w:rsid w:val="00910A89"/>
    <w:rsid w:val="00920CA0"/>
    <w:rsid w:val="009218D2"/>
    <w:rsid w:val="009419D8"/>
    <w:rsid w:val="00946FC6"/>
    <w:rsid w:val="00A71431"/>
    <w:rsid w:val="00A84C69"/>
    <w:rsid w:val="00A90C35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1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8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8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8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8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1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8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8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8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8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7115</izvorni_sadrzaj>
    <derivirana_varijabla naziv="DomainObject.Predmet.Broj_1">7115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St-7115/2015</izvorni_sadrzaj>
    <derivirana_varijabla naziv="DomainObject.Predmet.OznakaBroj_1">St-7115/2015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 - DRVO - ŠAVRIĆ, d.o.o. zastupanog po punomoćniku Bruno Piskernik</izvorni_sadrzaj>
    <derivirana_varijabla naziv="DomainObject.Predmet.ProtustrankaFormated_1">  ZAGO - DRVO - ŠAVRIĆ, d.o.o. zastupanog po punomoćniku Bruno Piskernik</derivirana_varijabla>
  </DomainObject.Predmet.ProtustrankaFormated>
  <DomainObject.Predmet.ProtustrankaFormatedOIB>
    <izvorni_sadrzaj>  ZAGO - DRVO - ŠAVRIĆ, d.o.o., OIB 45574943921 zastupanog po punomoćniku Bruno Piskernik</izvorni_sadrzaj>
    <derivirana_varijabla naziv="DomainObject.Predmet.ProtustrankaFormatedOIB_1">  ZAGO - DRVO - ŠAVRIĆ, d.o.o., OIB 45574943921 zastupanog po punomoćniku Bruno Piskernik</derivirana_varijabla>
  </DomainObject.Predmet.ProtustrankaFormatedOIB>
  <DomainObject.Predmet.ProtustrankaFormatedWithAdress>
    <izvorni_sadrzaj> ZAGO - DRVO - ŠAVRIĆ, d.o.o., Zavrtnica 17, 10000 Zagreb zastupanog po punomoćniku Bruno Piskernik</izvorni_sadrzaj>
    <derivirana_varijabla naziv="DomainObject.Predmet.ProtustrankaFormatedWithAdress_1"> ZAGO - DRVO - ŠAVRIĆ, d.o.o., Zavrtnica 17, 10000 Zagreb zastupanog po punomoćniku Bruno Piskernik</derivirana_varijabla>
  </DomainObject.Predmet.ProtustrankaFormatedWithAdress>
  <DomainObject.Predmet.ProtustrankaFormatedWithAdressOIB>
    <izvorni_sadrzaj> ZAGO - DRVO - ŠAVRIĆ, d.o.o., OIB 45574943921, Zavrtnica 17, 10000 Zagreb zastupanog po punomoćniku Bruno Piskernik</izvorni_sadrzaj>
    <derivirana_varijabla naziv="DomainObject.Predmet.ProtustrankaFormatedWithAdressOIB_1"> ZAGO - DRVO - ŠAVRIĆ, d.o.o., OIB 45574943921, Zavrtnica 17, 10000 Zagreb zastupanog po punomoćniku Bruno Piskernik</derivirana_varijabla>
  </DomainObject.Predmet.ProtustrankaFormatedWithAdressOIB>
  <DomainObject.Predmet.ProtustrankaWithAdress>
    <izvorni_sadrzaj>ZAGO - DRVO - ŠAVRIĆ, d.o.o. Zavrtnica 17, 10000 Zagreb</izvorni_sadrzaj>
    <derivirana_varijabla naziv="DomainObject.Predmet.ProtustrankaWithAdress_1">ZAGO - DRVO - ŠAVRIĆ, d.o.o. Zavrtnica 17, 10000 Zagreb</derivirana_varijabla>
  </DomainObject.Predmet.ProtustrankaWithAdress>
  <DomainObject.Predmet.ProtustrankaWithAdressOIB>
    <izvorni_sadrzaj>ZAGO - DRVO - ŠAVRIĆ, d.o.o., OIB 45574943921, Zavrtnica 17, 10000 Zagreb</izvorni_sadrzaj>
    <derivirana_varijabla naziv="DomainObject.Predmet.ProtustrankaWithAdressOIB_1">ZAGO - DRVO - ŠAVRIĆ, d.o.o., OIB 45574943921, Zavrtnica 17, 10000 Zagreb</derivirana_varijabla>
  </DomainObject.Predmet.ProtustrankaWithAdressOIB>
  <DomainObject.Predmet.ProtustrankaNazivFormated>
    <izvorni_sadrzaj>ZAGO - DRVO - ŠAVRIĆ, d.o.o.</izvorni_sadrzaj>
    <derivirana_varijabla naziv="DomainObject.Predmet.ProtustrankaNazivFormated_1">ZAGO - DRVO - ŠAVRIĆ, d.o.o.</derivirana_varijabla>
  </DomainObject.Predmet.ProtustrankaNazivFormated>
  <DomainObject.Predmet.ProtustrankaNazivFormatedOIB>
    <izvorni_sadrzaj>ZAGO - DRVO - ŠAVRIĆ, d.o.o., OIB 45574943921</izvorni_sadrzaj>
    <derivirana_varijabla naziv="DomainObject.Predmet.ProtustrankaNazivFormatedOIB_1">ZAGO - DRVO - ŠAVRIĆ, d.o.o., OIB 45574943921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 - DRVO - ŠAVRIĆ, d.o.o. zastupanog po punomoćniku Bruno Piskernik</item>
    </izvorni_sadrzaj>
    <derivirana_varijabla naziv="DomainObject.Predmet.ProtuStrankaListFormated_1">
      <item>ZAGO - DRVO - ŠAVRIĆ, d.o.o. zastupanog po punomoćniku Bruno Piskernik</item>
    </derivirana_varijabla>
  </DomainObject.Predmet.ProtuStrankaListFormated>
  <DomainObject.Predmet.ProtuStrankaListFormatedOIB>
    <izvorni_sadrzaj>
      <item>ZAGO - DRVO - ŠAVRIĆ, d.o.o., OIB 45574943921 zastupanog po punomoćniku Bruno Piskernik</item>
    </izvorni_sadrzaj>
    <derivirana_varijabla naziv="DomainObject.Predmet.ProtuStrankaListFormatedOIB_1">
      <item>ZAGO - DRVO - ŠAVRIĆ, d.o.o., OIB 45574943921 zastupanog po punomoćniku Bruno Piskernik</item>
    </derivirana_varijabla>
  </DomainObject.Predmet.ProtuStrankaListFormatedOIB>
  <DomainObject.Predmet.ProtuStrankaListFormatedWithAdress>
    <izvorni_sadrzaj>
      <item>ZAGO - DRVO - ŠAVRIĆ, d.o.o., Zavrtnica 17, 10000 Zagreb zastupanog po punomoćniku Bruno Piskernik</item>
    </izvorni_sadrzaj>
    <derivirana_varijabla naziv="DomainObject.Predmet.ProtuStrankaListFormatedWithAdress_1">
      <item>ZAGO - DRVO - ŠAVRIĆ, d.o.o., Zavrtnica 17, 10000 Zagreb zastupanog po punomoćniku Bruno Piskernik</item>
    </derivirana_varijabla>
  </DomainObject.Predmet.ProtuStrankaListFormatedWithAdress>
  <DomainObject.Predmet.ProtuStrankaListFormatedWithAdressOIB>
    <izvorni_sadrzaj>
      <item>ZAGO - DRVO - ŠAVRIĆ, d.o.o., OIB 45574943921, Zavrtnica 17, 10000 Zagreb zastupanog po punomoćniku Bruno Piskernik</item>
    </izvorni_sadrzaj>
    <derivirana_varijabla naziv="DomainObject.Predmet.ProtuStrankaListFormatedWithAdressOIB_1">
      <item>ZAGO - DRVO - ŠAVRIĆ, d.o.o., OIB 45574943921, Zavrtnica 17, 10000 Zagreb zastupanog po punomoćniku Bruno Piskernik</item>
    </derivirana_varijabla>
  </DomainObject.Predmet.ProtuStrankaListFormatedWithAdressOIB>
  <DomainObject.Predmet.ProtuStrankaListNazivFormated>
    <izvorni_sadrzaj>
      <item>ZAGO - DRVO - ŠAVRIĆ, d.o.o.</item>
    </izvorni_sadrzaj>
    <derivirana_varijabla naziv="DomainObject.Predmet.ProtuStrankaListNazivFormated_1">
      <item>ZAGO - DRVO - ŠAVRIĆ, d.o.o.</item>
    </derivirana_varijabla>
  </DomainObject.Predmet.ProtuStrankaListNazivFormated>
  <DomainObject.Predmet.ProtuStrankaListNazivFormatedOIB>
    <izvorni_sadrzaj>
      <item>ZAGO - DRVO - ŠAVRIĆ, d.o.o., OIB 45574943921</item>
    </izvorni_sadrzaj>
    <derivirana_varijabla naziv="DomainObject.Predmet.ProtuStrankaListNazivFormatedOIB_1">
      <item>ZAGO - DRVO - ŠAVRIĆ, d.o.o., OIB 45574943921</item>
    </derivirana_varijabla>
  </DomainObject.Predmet.ProtuStrankaListNazivFormatedOIB>
  <DomainObject.Predmet.OstaliListFormated>
    <izvorni_sadrzaj>
      <item>Bruno Piskernik punomoćnik sudionika u postupku ZAGO - DRVO - ŠAVRIĆ, d.o.o.</item>
    </izvorni_sadrzaj>
    <derivirana_varijabla naziv="DomainObject.Predmet.OstaliListFormated_1">
      <item>Bruno Piskernik punomoćnik sudionika u postupku ZAGO - DRVO - ŠAVRIĆ, d.o.o.</item>
    </derivirana_varijabla>
  </DomainObject.Predmet.OstaliListFormated>
  <DomainObject.Predmet.OstaliListFormatedOIB>
    <izvorni_sadrzaj>
      <item>Bruno Piskernik punomoćnik sudionika u postupku ZAGO - DRVO - ŠAVRIĆ, d.o.o.</item>
    </izvorni_sadrzaj>
    <derivirana_varijabla naziv="DomainObject.Predmet.OstaliListFormatedOIB_1">
      <item>Bruno Piskernik punomoćnik sudionika u postupku ZAGO - DRVO - ŠAVRIĆ, d.o.o.</item>
    </derivirana_varijabla>
  </DomainObject.Predmet.OstaliListFormatedOIB>
  <DomainObject.Predmet.OstaliListFormatedWithAdress>
    <izvorni_sadrzaj>
      <item>Bruno Piskernik, Zavrtnica 17, 10000 Zagreb punomoćnik sudionika u postupku ZAGO - DRVO - ŠAVRIĆ, d.o.o.</item>
    </izvorni_sadrzaj>
    <derivirana_varijabla naziv="DomainObject.Predmet.OstaliListFormatedWithAdress_1">
      <item>Bruno Piskernik, Zavrtnica 17, 10000 Zagreb punomoćnik sudionika u postupku ZAGO - DRVO - ŠAVRIĆ, d.o.o.</item>
    </derivirana_varijabla>
  </DomainObject.Predmet.OstaliListFormatedWithAdress>
  <DomainObject.Predmet.OstaliListFormatedWithAdressOIB>
    <izvorni_sadrzaj>
      <item>Bruno Piskernik, Zavrtnica 17, 10000 Zagreb punomoćnik sudionika u postupku ZAGO - DRVO - ŠAVRIĆ, d.o.o.</item>
    </izvorni_sadrzaj>
    <derivirana_varijabla naziv="DomainObject.Predmet.OstaliListFormatedWithAdressOIB_1">
      <item>Bruno Piskernik, Zavrtnica 17, 10000 Zagreb punomoćnik sudionika u postupku ZAGO - DRVO - ŠAVRIĆ, d.o.o.</item>
    </derivirana_varijabla>
  </DomainObject.Predmet.OstaliListFormatedWithAdressOIB>
  <DomainObject.Predmet.OstaliListNazivFormated>
    <izvorni_sadrzaj>
      <item>Bruno Piskernik</item>
    </izvorni_sadrzaj>
    <derivirana_varijabla naziv="DomainObject.Predmet.OstaliListNazivFormated_1">
      <item>Bruno Piskernik</item>
    </derivirana_varijabla>
  </DomainObject.Predmet.OstaliListNazivFormated>
  <DomainObject.Predmet.OstaliListNazivFormatedOIB>
    <izvorni_sadrzaj>
      <item>Bruno Piskernik</item>
    </izvorni_sadrzaj>
    <derivirana_varijabla naziv="DomainObject.Predmet.OstaliListNazivFormatedOIB_1">
      <item>Bruno Piskernik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 - DRVO - ŠAVRIĆ, d.o.o.</izvorni_sadrzaj>
    <derivirana_varijabla naziv="DomainObject.Predmet.ProtustrankaIDrugi_1">ZAGO - DRVO - ŠAVRIĆ,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 - DRVO - ŠAVRIĆ, d.o.o., OIB 45574943921, Zavrtnica 17, 10000 Zagreb</izvorni_sadrzaj>
    <derivirana_varijabla naziv="DomainObject.Predmet.ProtustrankaIDrugiAdressOIB_1">ZAGO - DRVO - ŠAVRIĆ, d.o.o., OIB 45574943921,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 - DRVO - ŠAVRIĆ, d.o.o.</item>
      <item>FINA Regionalni centar Zagreb</item>
      <item>Bruno Piskernik</item>
    </izvorni_sadrzaj>
    <derivirana_varijabla naziv="DomainObject.Predmet.SudioniciListNaziv_1">
      <item>ZAGO - DRVO - ŠAVRIĆ, d.o.o.</item>
      <item>FINA Regionalni centar Zagreb</item>
      <item>Bruno Piskernik</item>
    </derivirana_varijabla>
  </DomainObject.Predmet.SudioniciListNaziv>
  <DomainObject.Predmet.SudioniciListAdressOIB>
    <izvorni_sadrzaj>
      <item>ZAGO - DRVO - ŠAVRIĆ, d.o.o., OIB 45574943921, Zavrtnica 17,10000 Zagreb</item>
      <item>FINA Regionalni centar Zagreb, OIB 85821130368, Trg svibanjskih žrtava 1995. 1,10000 Zagreb</item>
      <item>Bruno Piskernik, Zavrtnica 17,10000 Zagreb</item>
    </izvorni_sadrzaj>
    <derivirana_varijabla naziv="DomainObject.Predmet.SudioniciListAdressOIB_1">
      <item>ZAGO - DRVO - ŠAVRIĆ, d.o.o., OIB 45574943921, Zavrtnica 17,10000 Zagreb</item>
      <item>FINA Regionalni centar Zagreb, OIB 85821130368, Trg svibanjskih žrtava 1995. 1,10000 Zagreb</item>
      <item>Bruno Piskernik, Zavrtnica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45574943921</item>
      <item>, OIB 85821130368</item>
      <item>, OIB null</item>
    </izvorni_sadrzaj>
    <derivirana_varijabla naziv="DomainObject.Predmet.SudioniciListNazivOIB_1">
      <item>, OIB 45574943921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1311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2015-12-29T10:04:00Z</dcterms:created>
  <dc:creator>ilukac</dc:creator>
  <cp:lastModifiedBy>Anita Ban</cp:lastModifiedBy>
  <cp:lastPrinted>2015-11-18T13:13:00Z</cp:lastPrinted>
  <dcterms:modified xmlns:xsi="http://www.w3.org/2001/XMLSchema-instance" xsi:type="dcterms:W3CDTF">2015-12-29T10:13:00Z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