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369f" w14:paraId="7ff369f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9E2390">
        <w:rPr>
          <w:b w:val="false"/>
          <w:lang w:val="hr-HR"/>
        </w:rPr>
        <w:t>1641</w:t>
      </w:r>
      <w:r w:rsidR="008F620A">
        <w:rPr>
          <w:b w:val="false"/>
          <w:lang w:val="hr-HR"/>
        </w:rPr>
        <w:t>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854628" w:rsidP="00854628" w:rsidR="00854628">
      <w:pPr>
        <w:ind w:hanging="720" w:left="360"/>
        <w:jc w:val="center"/>
      </w:pPr>
    </w:p>
    <w:p w:rsidRDefault="009E2390" w:rsidP="009E2390" w:rsidR="009E2390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L.Jagera 3, za pokretanje skraćenog stečajnog postupka nad dužnikom SLAVONIJA PETROL društvo s ograničenom odgovornošću za trgovinu i opskrbu naftom i naftnim derivatima, Đakovo (Grad Đakovo), Pavićeva 32, MBS: 030166063, OIB:40539694821, dana 24. siječnja 2018.,                  </w:t>
      </w:r>
    </w:p>
    <w:p w:rsidRDefault="003A31A7" w:rsidP="00B75497" w:rsidR="003A31A7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6447D0" w:rsidP="00301A4D" w:rsidR="006447D0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D864C4">
        <w:t xml:space="preserve"> </w:t>
      </w:r>
      <w:r w:rsidR="009E2390">
        <w:t>SLAVONIJA PETROL društvo s ograničenom odgovornošću za trgovinu i opskrbu naftom i naftnim derivatima, Đakovo (Grad Đakovo), Pavićeva 32, MBS: 030166063, OIB:40539694821.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447D0" w:rsidP="00B75497" w:rsidR="006447D0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47501A" w:rsidP="0047501A" w:rsidR="0047501A">
      <w:pPr>
        <w:jc w:val="both"/>
      </w:pPr>
    </w:p>
    <w:p w:rsidRDefault="00FA70D4" w:rsidP="0047501A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8F620A">
        <w:t>29. studenog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</w:t>
      </w:r>
      <w:r w:rsidR="00854628">
        <w:t>7</w:t>
      </w:r>
      <w:r w:rsidR="003A31A7">
        <w:t>-1</w:t>
      </w:r>
      <w:r w:rsidR="00FC4191">
        <w:t>7</w:t>
      </w:r>
      <w:r w:rsidR="003A31A7">
        <w:t>-</w:t>
      </w:r>
      <w:r w:rsidR="008F620A">
        <w:t>5</w:t>
      </w:r>
      <w:r w:rsidR="009E2390">
        <w:t xml:space="preserve">818 od </w:t>
      </w:r>
      <w:r w:rsidR="008F620A">
        <w:t>28.</w:t>
      </w:r>
      <w:r w:rsidR="004D4A72">
        <w:t xml:space="preserve"> studenog</w:t>
      </w:r>
      <w:r w:rsidR="00FC4191">
        <w:t xml:space="preserve"> 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854628">
        <w:t xml:space="preserve"> </w:t>
      </w:r>
      <w:r w:rsidR="00D864C4">
        <w:t xml:space="preserve"> </w:t>
      </w:r>
      <w:r w:rsidR="009E2390">
        <w:t>SLAVONIJA PETROL društvo s ograničenom odgovornošću za trgovinu i opskrbu naftom i naftnim derivatima, Đakovo (Grad Đakovo), Pavićeva 32, MBS: 030166063, OIB:40539694821.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4D4A72">
        <w:t>5</w:t>
      </w:r>
      <w:r w:rsidR="00D864C4">
        <w:t xml:space="preserve">. prosinca </w:t>
      </w:r>
      <w:r w:rsidR="00FC4191">
        <w:t>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D864C4">
        <w:t>16</w:t>
      </w:r>
      <w:r w:rsidR="009E2390">
        <w:t>41</w:t>
      </w:r>
      <w:r w:rsidR="0093778C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D72678" w:rsidP="0047501A" w:rsidR="00D72678">
      <w:pPr>
        <w:jc w:val="both"/>
      </w:pPr>
    </w:p>
    <w:p w:rsidRDefault="0041616A" w:rsidP="003A31A7" w:rsidR="0041616A">
      <w:pPr>
        <w:ind w:firstLine="720"/>
        <w:jc w:val="center"/>
      </w:pPr>
      <w:r>
        <w:lastRenderedPageBreak/>
        <w:t>2</w:t>
      </w:r>
    </w:p>
    <w:p w:rsidRDefault="00994ED8" w:rsidP="00994ED8" w:rsidR="00994ED8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1641/17-5</w:t>
      </w:r>
    </w:p>
    <w:p w:rsidRDefault="0047501A" w:rsidP="003A31A7" w:rsidR="0047501A">
      <w:pPr>
        <w:ind w:firstLine="720"/>
        <w:jc w:val="center"/>
        <w:rPr>
          <w:b/>
        </w:rPr>
      </w:pPr>
    </w:p>
    <w:p w:rsidRDefault="0041616A" w:rsidP="0041616A" w:rsidR="0041616A">
      <w:pPr>
        <w:ind w:firstLine="720"/>
        <w:jc w:val="center"/>
      </w:pPr>
    </w:p>
    <w:p w:rsidRDefault="00D84AEC" w:rsidP="00006261" w:rsidR="00D84AEC">
      <w:pPr>
        <w:jc w:val="both"/>
      </w:pPr>
    </w:p>
    <w:p w:rsidRDefault="00994ED8" w:rsidP="00006261" w:rsidR="00994ED8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93778C">
        <w:t xml:space="preserve"> </w:t>
      </w:r>
      <w:r w:rsidR="009E2390">
        <w:t>19. siječnja 2018</w:t>
      </w:r>
      <w:r w:rsidR="006E648B">
        <w:t xml:space="preserve">. godine, vjerovnik Republika </w:t>
      </w:r>
      <w:r w:rsidR="00685B11">
        <w:t xml:space="preserve">Hrvatska </w:t>
      </w:r>
      <w:r w:rsidR="0093778C">
        <w:t>za tražbinu Ministarstva</w:t>
      </w:r>
      <w:r w:rsidR="00FC4191">
        <w:t xml:space="preserve"> financija,</w:t>
      </w:r>
      <w:r w:rsidR="00685B11">
        <w:t xml:space="preserve"> Porezna uprava Područni ured Osijek</w:t>
      </w:r>
      <w:r w:rsidR="006E648B">
        <w:t xml:space="preserve"> zastupana po Županijskom</w:t>
      </w:r>
      <w:r w:rsidR="00D67A2E">
        <w:t xml:space="preserve"> državnom odvjetništvu u </w:t>
      </w:r>
      <w:r w:rsidR="0093778C">
        <w:t>Osijeku</w:t>
      </w:r>
      <w:r w:rsidR="006E648B">
        <w:t xml:space="preserve"> podnijela je prijedlog za otvaranjem stečajnog postupka nad dužnikom </w:t>
      </w:r>
      <w:r w:rsidR="00685B11">
        <w:t xml:space="preserve"> </w:t>
      </w:r>
      <w:r w:rsidR="009E2390">
        <w:t>SLAVONIJA PETROL društvo s ograničenom odgovornošću za trgovinu i opskrbu naftom i naftnim derivatima, Đakovo (Grad Đakovo), Pavićeva 32, MBS: 030166063, OIB:40539694821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  <w:r w:rsidR="0093778C">
        <w:rPr>
          <w:bCs/>
        </w:rPr>
        <w:t xml:space="preserve"> 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685B11">
        <w:rPr>
          <w:bCs/>
        </w:rPr>
        <w:t xml:space="preserve"> </w:t>
      </w:r>
      <w:r w:rsidR="009E2390">
        <w:rPr>
          <w:bCs/>
        </w:rPr>
        <w:t>24</w:t>
      </w:r>
      <w:r w:rsidR="006447D0">
        <w:rPr>
          <w:bCs/>
        </w:rPr>
        <w:t>.</w:t>
      </w:r>
      <w:r w:rsidR="00685B11">
        <w:rPr>
          <w:bCs/>
        </w:rPr>
        <w:t xml:space="preserve"> siječanj 2018.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2471BA">
        <w:t xml:space="preserve">Stečajnog  zakona). </w:t>
      </w:r>
    </w:p>
    <w:p w:rsidRDefault="0047501A" w:rsidP="00B75497" w:rsidR="0047501A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6447D0" w:rsidP="00B75497" w:rsidR="00B75497">
      <w:pPr>
        <w:numPr>
          <w:ilvl w:val="0"/>
          <w:numId w:val="2"/>
        </w:numPr>
        <w:jc w:val="both"/>
      </w:pPr>
      <w:r>
        <w:t>Podnositelj zahtjeva - FI</w:t>
      </w:r>
      <w:r w:rsidR="00F920FE">
        <w:t xml:space="preserve">NA Regionalni centar Osijek </w:t>
      </w:r>
    </w:p>
    <w:p w:rsidRDefault="0093778C" w:rsidP="00B75497" w:rsidR="00707959">
      <w:pPr>
        <w:numPr>
          <w:ilvl w:val="0"/>
          <w:numId w:val="2"/>
        </w:numPr>
        <w:jc w:val="both"/>
      </w:pPr>
      <w:r>
        <w:t>ŽDO Osijek</w:t>
      </w:r>
    </w:p>
    <w:p w:rsidRDefault="00B7064E" w:rsidP="00CD61D3" w:rsidR="0093778C">
      <w:pPr>
        <w:numPr>
          <w:ilvl w:val="0"/>
          <w:numId w:val="2"/>
        </w:numPr>
        <w:jc w:val="both"/>
      </w:pPr>
      <w:r>
        <w:t>Dužniku</w:t>
      </w:r>
      <w:r w:rsidR="00F920FE">
        <w:t xml:space="preserve"> </w:t>
      </w:r>
      <w:r w:rsidR="0089190C">
        <w:t xml:space="preserve">- </w:t>
      </w:r>
      <w:r w:rsidR="00685B11">
        <w:t xml:space="preserve"> </w:t>
      </w:r>
      <w:r w:rsidR="00994ED8">
        <w:t>SLAVONIJA PETROL d.o.o.Đakovo, Pavićeva 32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93778C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994ED8">
        <w:t>24/2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6261"/>
    <w:rsid w:val="00045004"/>
    <w:rsid w:val="00060D5C"/>
    <w:rsid w:val="00072890"/>
    <w:rsid w:val="000A3581"/>
    <w:rsid w:val="000B24E4"/>
    <w:rsid w:val="000D55E4"/>
    <w:rsid w:val="000D5628"/>
    <w:rsid w:val="000D6E27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00F12"/>
    <w:rsid w:val="002132A8"/>
    <w:rsid w:val="002471BA"/>
    <w:rsid w:val="0028334A"/>
    <w:rsid w:val="00287EC6"/>
    <w:rsid w:val="00292D1E"/>
    <w:rsid w:val="002C51D3"/>
    <w:rsid w:val="002D28E6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5C18"/>
    <w:rsid w:val="00456233"/>
    <w:rsid w:val="004636D6"/>
    <w:rsid w:val="0047501A"/>
    <w:rsid w:val="004D4A72"/>
    <w:rsid w:val="004E65BC"/>
    <w:rsid w:val="005012E6"/>
    <w:rsid w:val="005200AB"/>
    <w:rsid w:val="005560F4"/>
    <w:rsid w:val="00571630"/>
    <w:rsid w:val="00583AE6"/>
    <w:rsid w:val="00590D1E"/>
    <w:rsid w:val="005C00F3"/>
    <w:rsid w:val="005C04D0"/>
    <w:rsid w:val="005C39A5"/>
    <w:rsid w:val="005C41E4"/>
    <w:rsid w:val="005E2B09"/>
    <w:rsid w:val="005E739C"/>
    <w:rsid w:val="00607A96"/>
    <w:rsid w:val="00625F0A"/>
    <w:rsid w:val="00640246"/>
    <w:rsid w:val="006447D0"/>
    <w:rsid w:val="006832C3"/>
    <w:rsid w:val="00685B11"/>
    <w:rsid w:val="006E648B"/>
    <w:rsid w:val="006F0A36"/>
    <w:rsid w:val="00707959"/>
    <w:rsid w:val="00710662"/>
    <w:rsid w:val="00726845"/>
    <w:rsid w:val="007360A5"/>
    <w:rsid w:val="00752B41"/>
    <w:rsid w:val="0076496B"/>
    <w:rsid w:val="007C1C95"/>
    <w:rsid w:val="007C2112"/>
    <w:rsid w:val="007E4F5B"/>
    <w:rsid w:val="0083069C"/>
    <w:rsid w:val="00843FFA"/>
    <w:rsid w:val="00854628"/>
    <w:rsid w:val="0085567C"/>
    <w:rsid w:val="0089190C"/>
    <w:rsid w:val="008A49DF"/>
    <w:rsid w:val="008F620A"/>
    <w:rsid w:val="008F656F"/>
    <w:rsid w:val="0093778C"/>
    <w:rsid w:val="00941AE2"/>
    <w:rsid w:val="0096283A"/>
    <w:rsid w:val="00964800"/>
    <w:rsid w:val="00991CE4"/>
    <w:rsid w:val="00992F2B"/>
    <w:rsid w:val="00994ED8"/>
    <w:rsid w:val="00996147"/>
    <w:rsid w:val="009D7378"/>
    <w:rsid w:val="009E2390"/>
    <w:rsid w:val="009E2A56"/>
    <w:rsid w:val="00A45F7B"/>
    <w:rsid w:val="00AA0272"/>
    <w:rsid w:val="00AF3DAB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2678"/>
    <w:rsid w:val="00D84AEC"/>
    <w:rsid w:val="00D864C4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18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St-1641/2017</izvorni_sadrzaj>
    <derivirana_varijabla naziv="DomainObject.Predmet.OznakaBroj_1">St-1641/2017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PETROL društvo s ograničenom odgovornošću za trgovinu i opskrbu naftom i naftnim derivatima</izvorni_sadrzaj>
    <derivirana_varijabla naziv="DomainObject.Predmet.ProtustrankaFormated_1">  SLAVONIJA PETROL društvo s ograničenom odgovornošću za trgovinu i opskrbu naftom i naftnim derivatima</derivirana_varijabla>
  </DomainObject.Predmet.ProtustrankaFormated>
  <DomainObject.Predmet.ProtustrankaFormatedOIB>
    <izvorni_sadrzaj>  SLAVONIJA PETROL društvo s ograničenom odgovornošću za trgovinu i opskrbu naftom i naftnim derivatima, OIB 40539694821</izvorni_sadrzaj>
    <derivirana_varijabla naziv="DomainObject.Predmet.ProtustrankaFormatedOIB_1">  SLAVONIJA PETROL društvo s ograničenom odgovornošću za trgovinu i opskrbu naftom i naftnim derivatima, OIB 40539694821</derivirana_varijabla>
  </DomainObject.Predmet.ProtustrankaFormatedOIB>
  <DomainObject.Predmet.ProtustrankaFormatedWithAdress>
    <izvorni_sadrzaj> SLAVONIJA PETROL društvo s ograničenom odgovornošću za trgovinu i opskrbu naftom i naftnim derivatima, Pavićeva 32, 31400 Đakovo</izvorni_sadrzaj>
    <derivirana_varijabla naziv="DomainObject.Predmet.ProtustrankaFormatedWithAdress_1"> SLAVONIJA PETROL društvo s ograničenom odgovornošću za trgovinu i opskrbu naftom i naftnim derivatima, Pavićeva 32, 31400 Đakovo</derivirana_varijabla>
  </DomainObject.Predmet.ProtustrankaFormatedWithAdress>
  <DomainObject.Predmet.ProtustrankaFormatedWithAdressOIB>
    <izvorni_sadrzaj> SLAVONIJA PETROL društvo s ograničenom odgovornošću za trgovinu i opskrbu naftom i naftnim derivatima, OIB 40539694821, Pavićeva 32, 31400 Đakovo</izvorni_sadrzaj>
    <derivirana_varijabla naziv="DomainObject.Predmet.ProtustrankaFormatedWithAdressOIB_1"> SLAVONIJA PETROL društvo s ograničenom odgovornošću za trgovinu i opskrbu naftom i naftnim derivatima, OIB 40539694821, Pavićeva 32, 31400 Đakovo</derivirana_varijabla>
  </DomainObject.Predmet.ProtustrankaFormatedWithAdressOIB>
  <DomainObject.Predmet.ProtustrankaWithAdress>
    <izvorni_sadrzaj>SLAVONIJA PETROL društvo s ograničenom odgovornošću za trgovinu i opskrbu naftom i naftnim derivatima Pavićeva 32, 31400 Đakovo</izvorni_sadrzaj>
    <derivirana_varijabla naziv="DomainObject.Predmet.ProtustrankaWithAdress_1">SLAVONIJA PETROL društvo s ograničenom odgovornošću za trgovinu i opskrbu naftom i naftnim derivatima Pavićeva 32, 31400 Đakovo</derivirana_varijabla>
  </DomainObject.Predmet.ProtustrankaWithAdress>
  <DomainObject.Predmet.ProtustrankaWithAdressOIB>
    <izvorni_sadrzaj>SLAVONIJA PETROL društvo s ograničenom odgovornošću za trgovinu i opskrbu naftom i naftnim derivatima, OIB 40539694821, Pavićeva 32, 31400 Đakovo</izvorni_sadrzaj>
    <derivirana_varijabla naziv="DomainObject.Predmet.ProtustrankaWithAdressOIB_1">SLAVONIJA PETROL društvo s ograničenom odgovornošću za trgovinu i opskrbu naftom i naftnim derivatima, OIB 40539694821, Pavićeva 32, 31400 Đakovo</derivirana_varijabla>
  </DomainObject.Predmet.ProtustrankaWithAdressOIB>
  <DomainObject.Predmet.ProtustrankaNazivFormated>
    <izvorni_sadrzaj>SLAVONIJA PETROL društvo s ograničenom odgovornošću za trgovinu i opskrbu naftom i naftnim derivatima</izvorni_sadrzaj>
    <derivirana_varijabla naziv="DomainObject.Predmet.ProtustrankaNazivFormated_1">SLAVONIJA PETROL društvo s ograničenom odgovornošću za trgovinu i opskrbu naftom i naftnim derivatima</derivirana_varijabla>
  </DomainObject.Predmet.ProtustrankaNazivFormated>
  <DomainObject.Predmet.ProtustrankaNazivFormatedOIB>
    <izvorni_sadrzaj>SLAVONIJA PETROL društvo s ograničenom odgovornošću za trgovinu i opskrbu naftom i naftnim derivatima, OIB 40539694821</izvorni_sadrzaj>
    <derivirana_varijabla naziv="DomainObject.Predmet.ProtustrankaNazivFormatedOIB_1">SLAVONIJA PETROL društvo s ograničenom odgovornošću za trgovinu i opskrbu naftom i naftnim derivatima, OIB 40539694821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SLAVONIJA PETROL društvo s ograničenom odgovornošću za trgovinu i opskrbu naftom i naftnim derivatima</item>
    </izvorni_sadrzaj>
    <derivirana_varijabla naziv="DomainObject.Predmet.ProtuStrankaListFormated_1">
      <item>SLAVONIJA PETROL društvo s ograničenom odgovornošću za trgovinu i opskrbu naftom i naftnim derivatima</item>
    </derivirana_varijabla>
  </DomainObject.Predmet.ProtuStrankaListFormated>
  <DomainObject.Predmet.ProtuStrankaListFormatedOIB>
    <izvorni_sadrzaj>
      <item>SLAVONIJA PETROL društvo s ograničenom odgovornošću za trgovinu i opskrbu naftom i naftnim derivatima, OIB 40539694821</item>
    </izvorni_sadrzaj>
    <derivirana_varijabla naziv="DomainObject.Predmet.ProtuStrankaListFormatedOIB_1">
      <item>SLAVONIJA PETROL društvo s ograničenom odgovornošću za trgovinu i opskrbu naftom i naftnim derivatima, OIB 40539694821</item>
    </derivirana_varijabla>
  </DomainObject.Predmet.ProtuStrankaListFormatedOIB>
  <DomainObject.Predmet.ProtuStrankaListFormatedWithAdress>
    <izvorni_sadrzaj>
      <item>SLAVONIJA PETROL društvo s ograničenom odgovornošću za trgovinu i opskrbu naftom i naftnim derivatima, Pavićeva 32, 31400 Đakovo</item>
    </izvorni_sadrzaj>
    <derivirana_varijabla naziv="DomainObject.Predmet.ProtuStrankaListFormatedWithAdress_1">
      <item>SLAVONIJA PETROL društvo s ograničenom odgovornošću za trgovinu i opskrbu naftom i naftnim derivatima, Pavićeva 32, 31400 Đakovo</item>
    </derivirana_varijabla>
  </DomainObject.Predmet.ProtuStrankaListFormatedWithAdress>
  <DomainObject.Predmet.ProtuStrankaListFormatedWithAdressOIB>
    <izvorni_sadrzaj>
      <item>SLAVONIJA PETROL društvo s ograničenom odgovornošću za trgovinu i opskrbu naftom i naftnim derivatima, OIB 40539694821, Pavićeva 32, 31400 Đakovo</item>
    </izvorni_sadrzaj>
    <derivirana_varijabla naziv="DomainObject.Predmet.ProtuStrankaListFormatedWithAdressOIB_1">
      <item>SLAVONIJA PETROL društvo s ograničenom odgovornošću za trgovinu i opskrbu naftom i naftnim derivatima, OIB 40539694821, Pavićeva 32, 31400 Đakovo</item>
    </derivirana_varijabla>
  </DomainObject.Predmet.ProtuStrankaListFormatedWithAdressOIB>
  <DomainObject.Predmet.ProtuStrankaListNazivFormated>
    <izvorni_sadrzaj>
      <item>SLAVONIJA PETROL društvo s ograničenom odgovornošću za trgovinu i opskrbu naftom i naftnim derivatima</item>
    </izvorni_sadrzaj>
    <derivirana_varijabla naziv="DomainObject.Predmet.ProtuStrankaListNazivFormated_1">
      <item>SLAVONIJA PETROL društvo s ograničenom odgovornošću za trgovinu i opskrbu naftom i naftnim derivatima</item>
    </derivirana_varijabla>
  </DomainObject.Predmet.ProtuStrankaListNazivFormated>
  <DomainObject.Predmet.ProtuStrankaListNazivFormatedOIB>
    <izvorni_sadrzaj>
      <item>SLAVONIJA PETROL društvo s ograničenom odgovornošću za trgovinu i opskrbu naftom i naftnim derivatima, OIB 40539694821</item>
    </izvorni_sadrzaj>
    <derivirana_varijabla naziv="DomainObject.Predmet.ProtuStrankaListNazivFormatedOIB_1">
      <item>SLAVONIJA PETROL društvo s ograničenom odgovornošću za trgovinu i opskrbu naftom i naftnim derivatima, OIB 40539694821</item>
    </derivirana_varijabla>
  </DomainObject.Predmet.ProtuStrankaListNazivFormatedOIB>
  <DomainObject.Predmet.OstaliListFormated>
    <izvorni_sadrzaj>
      <item>Ivan Lovričić</item>
    </izvorni_sadrzaj>
    <derivirana_varijabla naziv="DomainObject.Predmet.OstaliListFormated_1">
      <item>Ivan Lovričić</item>
    </derivirana_varijabla>
  </DomainObject.Predmet.OstaliListFormated>
  <DomainObject.Predmet.OstaliListFormatedOIB>
    <izvorni_sadrzaj>
      <item>Ivan Lovričić, OIB 44236971104</item>
    </izvorni_sadrzaj>
    <derivirana_varijabla naziv="DomainObject.Predmet.OstaliListFormatedOIB_1">
      <item>Ivan Lovričić, OIB 44236971104</item>
    </derivirana_varijabla>
  </DomainObject.Predmet.OstaliListFormatedOIB>
  <DomainObject.Predmet.OstaliListFormatedWithAdress>
    <izvorni_sadrzaj>
      <item>Ivan Lovričić, Bana Jelačića 70, 31400 Đakovo</item>
    </izvorni_sadrzaj>
    <derivirana_varijabla naziv="DomainObject.Predmet.OstaliListFormatedWithAdress_1">
      <item>Ivan Lovričić, Bana Jelačića 70, 31400 Đakovo</item>
    </derivirana_varijabla>
  </DomainObject.Predmet.OstaliListFormatedWithAdress>
  <DomainObject.Predmet.OstaliListFormatedWithAdressOIB>
    <izvorni_sadrzaj>
      <item>Ivan Lovričić, OIB 44236971104, Bana Jelačića 70, 31400 Đakovo</item>
    </izvorni_sadrzaj>
    <derivirana_varijabla naziv="DomainObject.Predmet.OstaliListFormatedWithAdressOIB_1">
      <item>Ivan Lovričić, OIB 44236971104, Bana Jelačića 70, 31400 Đakovo</item>
    </derivirana_varijabla>
  </DomainObject.Predmet.OstaliListFormatedWithAdressOIB>
  <DomainObject.Predmet.OstaliListNazivFormated>
    <izvorni_sadrzaj>
      <item>Ivan Lovričić</item>
    </izvorni_sadrzaj>
    <derivirana_varijabla naziv="DomainObject.Predmet.OstaliListNazivFormated_1">
      <item>Ivan Lovričić</item>
    </derivirana_varijabla>
  </DomainObject.Predmet.OstaliListNazivFormated>
  <DomainObject.Predmet.OstaliListNazivFormatedOIB>
    <izvorni_sadrzaj>
      <item>Ivan Lovričić, OIB 44236971104</item>
    </izvorni_sadrzaj>
    <derivirana_varijabla naziv="DomainObject.Predmet.OstaliListNazivFormatedOIB_1">
      <item>Ivan Lovričić, OIB 44236971104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SLAVONIJA PETROL društvo s ograničenom odgovornošću za trgovinu i opskrbu naftom i naftnim derivatima</izvorni_sadrzaj>
    <derivirana_varijabla naziv="DomainObject.Predmet.ProtustrankaIDrugi_1">SLAVONIJA PETROL društvo s ograničenom odgovornošću za trgovinu i opskrbu naftom i naftnim derivatima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SLAVONIJA PETROL društvo s ograničenom odgovornošću za trgovinu i opskrbu naftom i naftnim derivatima, OIB 40539694821, Pavićeva 32, 31400 Đakovo</izvorni_sadrzaj>
    <derivirana_varijabla naziv="DomainObject.Predmet.ProtustrankaIDrugiAdressOIB_1">SLAVONIJA PETROL društvo s ograničenom odgovornošću za trgovinu i opskrbu naftom i naftnim derivatima, OIB 40539694821,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SLAVONIJA PETROL društvo s ograničenom odgovornošću za trgovinu i opskrbu naftom i naftnim derivatima</item>
      <item>Ivan Lovričić</item>
    </izvorni_sadrzaj>
    <derivirana_varijabla naziv="DomainObject.Predmet.SudioniciListNaziv_1">
      <item>FINA RC OSIJEK</item>
      <item>SLAVONIJA PETROL društvo s ograničenom odgovornošću za trgovinu i opskrbu naftom i naftnim derivatima</item>
      <item>Ivan Lovričić</item>
    </derivirana_varijabla>
  </DomainObject.Predmet.SudioniciListNaziv>
  <DomainObject.Predmet.SudioniciListAdressOIB>
    <izvorni_sadrzaj>
      <item>FINA RC OSIJEK, OIB 85821130368</item>
      <item>SLAVONIJA PETROL društvo s ograničenom odgovornošću za trgovinu i opskrbu naftom i naftnim derivatima, OIB 40539694821, Pavićeva 32,31400 Đakovo</item>
      <item>Ivan Lovričić, OIB 44236971104, Bana Jelačića 70,31400 Đakovo</item>
    </izvorni_sadrzaj>
    <derivirana_varijabla naziv="DomainObject.Predmet.SudioniciListAdressOIB_1">
      <item>FINA RC OSIJEK, OIB 85821130368</item>
      <item>SLAVONIJA PETROL društvo s ograničenom odgovornošću za trgovinu i opskrbu naftom i naftnim derivatima, OIB 40539694821, Pavićeva 32,31400 Đakovo</item>
      <item>Ivan Lovričić, OIB 44236971104, Bana Jelačića 70,31400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40539694821</item>
      <item>, OIB 44236971104</item>
    </izvorni_sadrzaj>
    <derivirana_varijabla naziv="DomainObject.Predmet.SudioniciListNazivOIB_1">
      <item>, OIB 85821130368</item>
      <item>, OIB 40539694821</item>
      <item>, OIB 44236971104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4A605-111C-4B72-B451-EB6893F91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2879</properties:Characters>
  <properties:Lines>87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2018-01-24T07:25:00Z</dcterms:created>
  <dc:creator>mkocijan</dc:creator>
  <cp:lastModifiedBy>Maja Kocijan</cp:lastModifiedBy>
  <cp:lastPrinted>2018-01-24T07:28:00Z</cp:lastPrinted>
  <dcterms:modified xmlns:xsi="http://www.w3.org/2001/XMLSchema-instance" xsi:type="dcterms:W3CDTF">2018-01-24T07:31:00Z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