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892e0" w14:paraId="20892e0" w:rsidRDefault="001F5919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8</w:t>
      </w:r>
      <w:r w:rsidR="005D0873">
        <w:rPr>
          <w:lang w:val="hr-HR"/>
        </w:rPr>
        <w:t xml:space="preserve"> St-1045/</w:t>
      </w:r>
      <w:r w:rsidR="0083759D" w:rsidRPr="00F20BF1">
        <w:rPr>
          <w:lang w:val="hr-HR"/>
        </w:rPr>
        <w:t>1</w:t>
      </w:r>
      <w:r w:rsidR="0083759D">
        <w:rPr>
          <w:lang w:val="hr-HR"/>
        </w:rPr>
        <w:t>5</w:t>
      </w:r>
      <w:r w:rsidR="0083759D" w:rsidRPr="00F20BF1">
        <w:rPr>
          <w:lang w:val="hr-HR"/>
        </w:rPr>
        <w:t>-</w:t>
      </w:r>
      <w:r w:rsidR="00BC28A9">
        <w:rPr>
          <w:lang w:val="hr-HR"/>
        </w:rPr>
        <w:t>3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</w:t>
      </w:r>
      <w:r w:rsidR="008B1AD9">
        <w:t xml:space="preserve">govački sud u Varaždinu po višoj sudskoj savjetnici </w:t>
      </w:r>
      <w:r w:rsidR="00920620">
        <w:t>toga</w:t>
      </w:r>
      <w:r w:rsidR="00F3209F">
        <w:t xml:space="preserve"> suda</w:t>
      </w:r>
      <w:r w:rsidR="00FD34D7">
        <w:t xml:space="preserve">, </w:t>
      </w:r>
      <w:r w:rsidR="008B1AD9">
        <w:t xml:space="preserve">Ivani Starčević, </w:t>
      </w:r>
      <w:r w:rsidR="00FD34D7">
        <w:t xml:space="preserve">u predmetu u povodu </w:t>
      </w:r>
      <w:r w:rsidR="00920620">
        <w:t>zahtjeva Financijske agencije Regionalni centar Zagreb, Podružnica Varaždin, Augusta Cesarca 2, Varaždin, za pokretanje skraćenog s</w:t>
      </w:r>
      <w:r w:rsidR="009B2489">
        <w:t>tečajno</w:t>
      </w:r>
      <w:r w:rsidR="005D0873">
        <w:t>g postupka protiv dužnika SIDRO j.</w:t>
      </w:r>
      <w:r w:rsidR="00247894">
        <w:t>d.o.o.</w:t>
      </w:r>
      <w:r w:rsidR="002E00D7">
        <w:t>,</w:t>
      </w:r>
      <w:r w:rsidR="005D0873">
        <w:t xml:space="preserve"> OIB: 27395325981</w:t>
      </w:r>
      <w:r w:rsidR="001F5919">
        <w:t xml:space="preserve"> sa sjedištem u</w:t>
      </w:r>
      <w:r w:rsidR="000B0124">
        <w:t xml:space="preserve"> Koruška 18, 48260 Križevci</w:t>
      </w:r>
      <w:r w:rsidR="00247894">
        <w:t>,</w:t>
      </w:r>
      <w:r w:rsidR="000B0124">
        <w:t xml:space="preserve"> dana 14</w:t>
      </w:r>
      <w:r w:rsidR="001F5919">
        <w:t>. prosinca</w:t>
      </w:r>
      <w:r w:rsidR="00920620">
        <w:t xml:space="preserve"> 2015. godine temeljem čl. 430. Stečajnog zakona ("Narodne novine" 71/15,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247894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i</w:t>
      </w:r>
      <w:r>
        <w:rPr>
          <w:lang w:val="hr-HR"/>
        </w:rPr>
        <w:t>znos evidentiranog</w:t>
      </w:r>
      <w:r w:rsidR="00431144">
        <w:rPr>
          <w:lang w:val="hr-HR"/>
        </w:rPr>
        <w:t xml:space="preserve"> duga</w:t>
      </w:r>
      <w:r w:rsidR="00BC28A9">
        <w:rPr>
          <w:lang w:val="hr-HR"/>
        </w:rPr>
        <w:t xml:space="preserve"> dužnika</w:t>
      </w:r>
      <w:r w:rsidR="000B0124" w:rsidRPr="000B0124">
        <w:t xml:space="preserve"> </w:t>
      </w:r>
      <w:r w:rsidR="000B0124">
        <w:t>SIDRO j.d.o.o., OIB: 27395325981 sa sjedištem u Koruška 18, 48260 Križevci</w:t>
      </w:r>
      <w:r>
        <w:t>,</w:t>
      </w:r>
      <w:r w:rsidR="002E00D7">
        <w:t xml:space="preserve"> </w:t>
      </w:r>
      <w:r w:rsidR="00B82432">
        <w:t>iznosi</w:t>
      </w:r>
      <w:r w:rsidR="00BC28A9">
        <w:t xml:space="preserve"> </w:t>
      </w:r>
      <w:r w:rsidR="000B0124">
        <w:t xml:space="preserve">18.068,10 </w:t>
      </w:r>
      <w:r w:rsidR="0020506B">
        <w:t>kn.</w:t>
      </w:r>
    </w:p>
    <w:p w:rsidRDefault="0020506B" w:rsidP="008C6ED6" w:rsidR="0020506B">
      <w:pPr>
        <w:jc w:val="both"/>
      </w:pPr>
    </w:p>
    <w:p w:rsidRDefault="00180090" w:rsidP="008C6ED6" w:rsidR="0020506B">
      <w:pPr>
        <w:jc w:val="both"/>
      </w:pPr>
      <w:r>
        <w:tab/>
        <w:t xml:space="preserve">II/ Poziva se direktor </w:t>
      </w:r>
      <w:r w:rsidR="002E00D7">
        <w:t>dužnika</w:t>
      </w:r>
      <w:r w:rsidR="000B0124">
        <w:t xml:space="preserve"> Antonio Novosel</w:t>
      </w:r>
      <w:r w:rsidR="00247894">
        <w:t>,</w:t>
      </w:r>
      <w:r w:rsidR="008B1AD9">
        <w:t xml:space="preserve"> OIB:</w:t>
      </w:r>
      <w:r w:rsidR="000B0124">
        <w:t xml:space="preserve"> 97086746608</w:t>
      </w:r>
      <w:r w:rsidR="00C76D69">
        <w:t>,</w:t>
      </w:r>
      <w:r w:rsidR="000B0124">
        <w:t xml:space="preserve"> Križevci, Zagorska ulica</w:t>
      </w:r>
      <w:r w:rsidR="00AA036E">
        <w:t xml:space="preserve"> </w:t>
      </w:r>
      <w:r w:rsidR="000B0124">
        <w:t xml:space="preserve">154 </w:t>
      </w:r>
      <w:r w:rsidR="008B1AD9">
        <w:t xml:space="preserve">da </w:t>
      </w:r>
      <w:r w:rsidR="0020506B">
        <w:t>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180090" w:rsidP="008C6ED6" w:rsidR="0020506B">
      <w:pPr>
        <w:jc w:val="both"/>
      </w:pPr>
      <w:r>
        <w:tab/>
        <w:t>III/ Upozorava se direktor</w:t>
      </w:r>
      <w:r w:rsidR="000B0124">
        <w:t xml:space="preserve"> </w:t>
      </w:r>
      <w:r w:rsidR="0020506B">
        <w:t>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te</w:t>
      </w:r>
      <w:r w:rsidR="0022420B">
        <w:t xml:space="preserve"> predujme sredstva za namirenje</w:t>
      </w:r>
      <w:r w:rsidR="0090775E">
        <w:t xml:space="preserve"> troškova </w:t>
      </w:r>
      <w:r w:rsidR="00C17D2F">
        <w:t>stečajnog postupka u iznosu od 5</w:t>
      </w:r>
      <w:r w:rsidR="0090775E">
        <w:t>.000,00 kuna na žiro račun ovo</w:t>
      </w:r>
      <w:r w:rsidR="00CB04F5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 xml:space="preserve">stečajnog </w:t>
      </w:r>
      <w:r w:rsidR="0090775E">
        <w:lastRenderedPageBreak/>
        <w:t>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0B0124">
        <w:rPr>
          <w:lang w:val="hr-HR"/>
        </w:rPr>
        <w:t>Dana 11</w:t>
      </w:r>
      <w:r w:rsidR="00BC28A9">
        <w:rPr>
          <w:lang w:val="hr-HR"/>
        </w:rPr>
        <w:t>. prosinca</w:t>
      </w:r>
      <w:r w:rsidR="00026E12">
        <w:rPr>
          <w:lang w:val="hr-HR"/>
        </w:rPr>
        <w:t xml:space="preserve"> 2015.</w:t>
      </w:r>
      <w:r w:rsidR="00712D93">
        <w:rPr>
          <w:lang w:val="hr-HR"/>
        </w:rPr>
        <w:t xml:space="preserve"> </w:t>
      </w:r>
      <w:r w:rsidR="00026E12">
        <w:rPr>
          <w:lang w:val="hr-HR"/>
        </w:rPr>
        <w:t xml:space="preserve">godine, </w:t>
      </w:r>
      <w:r>
        <w:rPr>
          <w:lang w:val="hr-HR"/>
        </w:rPr>
        <w:t xml:space="preserve">predlagatelj Financijska agencija, </w:t>
      </w:r>
      <w:r w:rsidR="004E6144">
        <w:rPr>
          <w:lang w:val="hr-HR"/>
        </w:rPr>
        <w:t>Regionalni centar Zagreb</w:t>
      </w:r>
      <w:r w:rsidR="00026E12">
        <w:rPr>
          <w:lang w:val="hr-HR"/>
        </w:rPr>
        <w:t>,</w:t>
      </w:r>
      <w:r w:rsidR="004E6144">
        <w:rPr>
          <w:lang w:val="hr-HR"/>
        </w:rPr>
        <w:t xml:space="preserve"> </w:t>
      </w:r>
      <w:r>
        <w:rPr>
          <w:lang w:val="hr-HR"/>
        </w:rPr>
        <w:t>Podružnica Varaždin podnio je prijedlog  za otvaranje stečajnog postupka nad dužnikom</w:t>
      </w:r>
      <w:r>
        <w:t>, navodeći da du</w:t>
      </w:r>
      <w:r w:rsidR="006222F7">
        <w:t>žnik</w:t>
      </w:r>
      <w:r w:rsidR="000B0124" w:rsidRPr="000B0124">
        <w:t xml:space="preserve"> </w:t>
      </w:r>
      <w:r w:rsidR="000B0124">
        <w:t>SIDRO j.d.o.o., OIB: 27395325981 sa sjedištem u Koruška 18, 48260 Križevci</w:t>
      </w:r>
      <w:r w:rsidR="00D20296">
        <w:t xml:space="preserve">, </w:t>
      </w:r>
      <w:r w:rsidR="006222F7">
        <w:t xml:space="preserve">na dan </w:t>
      </w:r>
      <w:r w:rsidR="00D20296">
        <w:t>0</w:t>
      </w:r>
      <w:r w:rsidR="000B0124">
        <w:t>8. prosinca</w:t>
      </w:r>
      <w:r w:rsidR="00D20296">
        <w:t xml:space="preserve"> </w:t>
      </w:r>
      <w:r>
        <w:t>2015. u Očevidniku redoslijeda osnova za plaćanje ima evidentirane neizvršene osnove za plaća</w:t>
      </w:r>
      <w:r w:rsidR="002E00D7">
        <w:t>nj</w:t>
      </w:r>
      <w:r w:rsidR="00247894">
        <w:t>e u ukupnom iznosu</w:t>
      </w:r>
      <w:r w:rsidR="000B0124">
        <w:t xml:space="preserve"> 18.068,10</w:t>
      </w:r>
      <w:r w:rsidR="00B82432">
        <w:t xml:space="preserve">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0B0124">
        <w:rPr>
          <w:lang w:val="hr-HR"/>
        </w:rPr>
        <w:t>14</w:t>
      </w:r>
      <w:r w:rsidR="002E00D7">
        <w:rPr>
          <w:lang w:val="hr-HR"/>
        </w:rPr>
        <w:t>.</w:t>
      </w:r>
      <w:r w:rsidR="00C76D69">
        <w:rPr>
          <w:lang w:val="hr-HR"/>
        </w:rPr>
        <w:t xml:space="preserve"> prosinca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712D93" w:rsidP="00136AA2" w:rsidR="005B010B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</w:t>
      </w:r>
      <w:r w:rsidR="00136AA2">
        <w:rPr>
          <w:lang w:val="hr-HR"/>
        </w:rPr>
        <w:t>VIŠA SUDSKA SAVJETNICA</w:t>
      </w:r>
      <w:r w:rsidR="005B010B">
        <w:rPr>
          <w:lang w:val="hr-HR"/>
        </w:rPr>
        <w:t>:</w:t>
      </w:r>
    </w:p>
    <w:p w:rsidRDefault="00136AA2" w:rsidP="00AD67CB" w:rsidR="002242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</w:p>
    <w:p w:rsidRDefault="003E47E5" w:rsidP="0022420B" w:rsidR="003E47E5">
      <w:pPr>
        <w:ind w:firstLine="720" w:left="3600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180090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B56" w:rsidP="007F64E0" w:rsidR="00C31B56">
      <w:r>
        <w:separator/>
      </w:r>
    </w:p>
  </w:endnote>
  <w:endnote w:id="0" w:type="continuationSeparator">
    <w:p w:rsidRDefault="00C31B56" w:rsidP="007F64E0" w:rsidR="00C31B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B56" w:rsidP="007F64E0" w:rsidR="00C31B56">
      <w:r>
        <w:separator/>
      </w:r>
    </w:p>
  </w:footnote>
  <w:footnote w:id="0" w:type="continuationSeparator">
    <w:p w:rsidRDefault="00C31B56" w:rsidP="007F64E0" w:rsidR="00C31B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7E5" w:rsidP="003E47E5" w:rsidR="003E47E5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1F5919">
      <w:rPr>
        <w:lang w:val="hr-HR"/>
      </w:rPr>
      <w:t xml:space="preserve">oslovni broj: 8 </w:t>
    </w:r>
    <w:r w:rsidRPr="00F20BF1">
      <w:rPr>
        <w:lang w:val="hr-HR"/>
      </w:rPr>
      <w:t>St-</w:t>
    </w:r>
    <w:r w:rsidR="009B2489">
      <w:rPr>
        <w:lang w:val="hr-HR"/>
      </w:rPr>
      <w:t>9</w:t>
    </w:r>
    <w:r w:rsidR="00AA036E">
      <w:rPr>
        <w:lang w:val="hr-HR"/>
      </w:rPr>
      <w:t>97</w:t>
    </w:r>
    <w:r w:rsidRPr="00F20BF1">
      <w:rPr>
        <w:lang w:val="hr-HR"/>
      </w:rPr>
      <w:t>/1</w:t>
    </w:r>
    <w:r>
      <w:rPr>
        <w:lang w:val="hr-HR"/>
      </w:rPr>
      <w:t>5</w:t>
    </w:r>
    <w:r w:rsidRPr="00F20BF1">
      <w:rPr>
        <w:lang w:val="hr-HR"/>
      </w:rPr>
      <w:t>-</w:t>
    </w:r>
    <w:r w:rsidR="00A3546B">
      <w:rPr>
        <w:lang w:val="hr-HR"/>
      </w:rPr>
      <w:t>3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13C8E" w:rsidRPr="00213C8E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6E12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0124"/>
    <w:rsid w:val="000B3A12"/>
    <w:rsid w:val="000B45F0"/>
    <w:rsid w:val="000C5E61"/>
    <w:rsid w:val="000D55BC"/>
    <w:rsid w:val="000D64B2"/>
    <w:rsid w:val="000E104E"/>
    <w:rsid w:val="000E4A0B"/>
    <w:rsid w:val="000E7741"/>
    <w:rsid w:val="000F3C47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36AA2"/>
    <w:rsid w:val="00161581"/>
    <w:rsid w:val="00162E68"/>
    <w:rsid w:val="00166852"/>
    <w:rsid w:val="00177CBF"/>
    <w:rsid w:val="00180090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5919"/>
    <w:rsid w:val="001F7BE8"/>
    <w:rsid w:val="0020506B"/>
    <w:rsid w:val="00213C8E"/>
    <w:rsid w:val="00223DD2"/>
    <w:rsid w:val="0022420B"/>
    <w:rsid w:val="00246453"/>
    <w:rsid w:val="00246BE0"/>
    <w:rsid w:val="00247894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5AFB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E7258"/>
    <w:rsid w:val="002F1699"/>
    <w:rsid w:val="002F7DA1"/>
    <w:rsid w:val="002F7FAF"/>
    <w:rsid w:val="00305C7E"/>
    <w:rsid w:val="00307E22"/>
    <w:rsid w:val="003110BD"/>
    <w:rsid w:val="00313B23"/>
    <w:rsid w:val="00320B75"/>
    <w:rsid w:val="00323E94"/>
    <w:rsid w:val="003252B6"/>
    <w:rsid w:val="00326A57"/>
    <w:rsid w:val="00331BBA"/>
    <w:rsid w:val="00333BD0"/>
    <w:rsid w:val="00334CD6"/>
    <w:rsid w:val="00344769"/>
    <w:rsid w:val="00346CDB"/>
    <w:rsid w:val="003474B3"/>
    <w:rsid w:val="00347AC9"/>
    <w:rsid w:val="0035052D"/>
    <w:rsid w:val="003673B0"/>
    <w:rsid w:val="003674D2"/>
    <w:rsid w:val="00371807"/>
    <w:rsid w:val="00375494"/>
    <w:rsid w:val="00376B06"/>
    <w:rsid w:val="00384E26"/>
    <w:rsid w:val="0039330F"/>
    <w:rsid w:val="0039609C"/>
    <w:rsid w:val="003A526C"/>
    <w:rsid w:val="003A70C5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1638"/>
    <w:rsid w:val="00402CE9"/>
    <w:rsid w:val="0040434B"/>
    <w:rsid w:val="00411615"/>
    <w:rsid w:val="00411EB4"/>
    <w:rsid w:val="00414D8E"/>
    <w:rsid w:val="00425C7A"/>
    <w:rsid w:val="00427D01"/>
    <w:rsid w:val="00431144"/>
    <w:rsid w:val="0044157E"/>
    <w:rsid w:val="00441D83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5A4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D3BD5"/>
    <w:rsid w:val="004E376A"/>
    <w:rsid w:val="004E6144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0873"/>
    <w:rsid w:val="005D5424"/>
    <w:rsid w:val="005E05D6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17FE"/>
    <w:rsid w:val="00613796"/>
    <w:rsid w:val="006138B3"/>
    <w:rsid w:val="006222F7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7607D"/>
    <w:rsid w:val="0068053D"/>
    <w:rsid w:val="0069084E"/>
    <w:rsid w:val="00692BF3"/>
    <w:rsid w:val="006A23D9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2D9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5D0C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5862"/>
    <w:rsid w:val="00836F30"/>
    <w:rsid w:val="008374EE"/>
    <w:rsid w:val="0083759D"/>
    <w:rsid w:val="00837D5B"/>
    <w:rsid w:val="00845F6C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1AD9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475E"/>
    <w:rsid w:val="009375B5"/>
    <w:rsid w:val="00937974"/>
    <w:rsid w:val="00941A06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2489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3546B"/>
    <w:rsid w:val="00A40641"/>
    <w:rsid w:val="00A41F8B"/>
    <w:rsid w:val="00A4346F"/>
    <w:rsid w:val="00A439C1"/>
    <w:rsid w:val="00A50B3C"/>
    <w:rsid w:val="00A50CB7"/>
    <w:rsid w:val="00A552B2"/>
    <w:rsid w:val="00A67EA2"/>
    <w:rsid w:val="00A708EE"/>
    <w:rsid w:val="00A71789"/>
    <w:rsid w:val="00A76D1C"/>
    <w:rsid w:val="00A803FB"/>
    <w:rsid w:val="00A828ED"/>
    <w:rsid w:val="00A92029"/>
    <w:rsid w:val="00AA036E"/>
    <w:rsid w:val="00AA20B3"/>
    <w:rsid w:val="00AA4D52"/>
    <w:rsid w:val="00AB05B5"/>
    <w:rsid w:val="00AB14D1"/>
    <w:rsid w:val="00AB157E"/>
    <w:rsid w:val="00AB7B93"/>
    <w:rsid w:val="00AC223D"/>
    <w:rsid w:val="00AD0870"/>
    <w:rsid w:val="00AD67CB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354B"/>
    <w:rsid w:val="00B25788"/>
    <w:rsid w:val="00B416DA"/>
    <w:rsid w:val="00B41B30"/>
    <w:rsid w:val="00B41C36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2432"/>
    <w:rsid w:val="00B8412B"/>
    <w:rsid w:val="00B87361"/>
    <w:rsid w:val="00B926F2"/>
    <w:rsid w:val="00B93951"/>
    <w:rsid w:val="00B93E9D"/>
    <w:rsid w:val="00B94314"/>
    <w:rsid w:val="00B94BA6"/>
    <w:rsid w:val="00B95288"/>
    <w:rsid w:val="00BA1F43"/>
    <w:rsid w:val="00BB6A46"/>
    <w:rsid w:val="00BC28A9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6EE9"/>
    <w:rsid w:val="00C07CFF"/>
    <w:rsid w:val="00C1016E"/>
    <w:rsid w:val="00C10D1B"/>
    <w:rsid w:val="00C12F55"/>
    <w:rsid w:val="00C17D2F"/>
    <w:rsid w:val="00C25A56"/>
    <w:rsid w:val="00C31B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76D69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04F5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296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4698"/>
    <w:rsid w:val="00D858FE"/>
    <w:rsid w:val="00D90DCB"/>
    <w:rsid w:val="00D94250"/>
    <w:rsid w:val="00D94D21"/>
    <w:rsid w:val="00D94FBB"/>
    <w:rsid w:val="00D971D6"/>
    <w:rsid w:val="00DA0E3C"/>
    <w:rsid w:val="00DA1E07"/>
    <w:rsid w:val="00DA202E"/>
    <w:rsid w:val="00DA3A66"/>
    <w:rsid w:val="00DA4BB1"/>
    <w:rsid w:val="00DB314C"/>
    <w:rsid w:val="00DB35A8"/>
    <w:rsid w:val="00DB38E0"/>
    <w:rsid w:val="00DC176B"/>
    <w:rsid w:val="00DC19E3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209F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4EA8"/>
    <w:rsid w:val="00F75537"/>
    <w:rsid w:val="00F76208"/>
    <w:rsid w:val="00F84BFC"/>
    <w:rsid w:val="00F86053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13C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3C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3C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3C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3C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13C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3C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3C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3C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3C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1045</izvorni_sadrzaj>
    <derivirana_varijabla naziv="DomainObject.Predmet.Broj_1">1045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St-1045/2015</izvorni_sadrzaj>
    <derivirana_varijabla naziv="DomainObject.Predmet.OznakaBroj_1">St-1045/2015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SIDRO jednostavno društvo s ograničenom odgovornošću za ugostiteljstvo i usluge</izvorni_sadrzaj>
    <derivirana_varijabla naziv="DomainObject.Predmet.ProtustrankaFormated_1">  SIDRO jednostavno društvo s ograničenom odgovornošću za ugostiteljstvo i usluge</derivirana_varijabla>
  </DomainObject.Predmet.ProtustrankaFormated>
  <DomainObject.Predmet.ProtustrankaFormatedOIB>
    <izvorni_sadrzaj>  SIDRO jednostavno društvo s ograničenom odgovornošću za ugostiteljstvo i usluge, OIB 27395325981</izvorni_sadrzaj>
    <derivirana_varijabla naziv="DomainObject.Predmet.ProtustrankaFormatedOIB_1">  SIDRO jednostavno društvo s ograničenom odgovornošću za ugostiteljstvo i usluge, OIB 27395325981</derivirana_varijabla>
  </DomainObject.Predmet.ProtustrankaFormatedOIB>
  <DomainObject.Predmet.ProtustrankaFormatedWithAdress>
    <izvorni_sadrzaj> SIDRO jednostavno društvo s ograničenom odgovornošću za ugostiteljstvo i usluge, Koruška 18, 48260 Križevci</izvorni_sadrzaj>
    <derivirana_varijabla naziv="DomainObject.Predmet.ProtustrankaFormatedWithAdress_1"> SIDRO jednostavno društvo s ograničenom odgovornošću za ugostiteljstvo i usluge, Koruška 18, 48260 Križevci</derivirana_varijabla>
  </DomainObject.Predmet.ProtustrankaFormatedWithAdress>
  <DomainObject.Predmet.ProtustrankaFormatedWithAdressOIB>
    <izvorni_sadrzaj> SIDRO jednostavno društvo s ograničenom odgovornošću za ugostiteljstvo i usluge, OIB 27395325981, Koruška 18, 48260 Križevci</izvorni_sadrzaj>
    <derivirana_varijabla naziv="DomainObject.Predmet.ProtustrankaFormatedWithAdressOIB_1"> SIDRO jednostavno društvo s ograničenom odgovornošću za ugostiteljstvo i usluge, OIB 27395325981, Koruška 18, 48260 Križevci</derivirana_varijabla>
  </DomainObject.Predmet.ProtustrankaFormatedWithAdressOIB>
  <DomainObject.Predmet.ProtustrankaWithAdress>
    <izvorni_sadrzaj>SIDRO jednostavno društvo s ograničenom odgovornošću za ugostiteljstvo i usluge Koruška 18, 48260 Križevci</izvorni_sadrzaj>
    <derivirana_varijabla naziv="DomainObject.Predmet.ProtustrankaWithAdress_1">SIDRO jednostavno društvo s ograničenom odgovornošću za ugostiteljstvo i usluge Koruška 18, 48260 Križevci</derivirana_varijabla>
  </DomainObject.Predmet.ProtustrankaWithAdress>
  <DomainObject.Predmet.ProtustrankaWithAdressOIB>
    <izvorni_sadrzaj>SIDRO jednostavno društvo s ograničenom odgovornošću za ugostiteljstvo i usluge, OIB 27395325981, Koruška 18, 48260 Križevci</izvorni_sadrzaj>
    <derivirana_varijabla naziv="DomainObject.Predmet.ProtustrankaWithAdressOIB_1">SIDRO jednostavno društvo s ograničenom odgovornošću za ugostiteljstvo i usluge, OIB 27395325981, Koruška 18, 48260 Križevci</derivirana_varijabla>
  </DomainObject.Predmet.ProtustrankaWithAdressOIB>
  <DomainObject.Predmet.ProtustrankaNazivFormated>
    <izvorni_sadrzaj>SIDRO jednostavno društvo s ograničenom odgovornošću za ugostiteljstvo i usluge</izvorni_sadrzaj>
    <derivirana_varijabla naziv="DomainObject.Predmet.ProtustrankaNazivFormated_1">SIDRO jednostavno društvo s ograničenom odgovornošću za ugostiteljstvo i usluge</derivirana_varijabla>
  </DomainObject.Predmet.ProtustrankaNazivFormated>
  <DomainObject.Predmet.ProtustrankaNazivFormatedOIB>
    <izvorni_sadrzaj>SIDRO jednostavno društvo s ograničenom odgovornošću za ugostiteljstvo i usluge, OIB 27395325981</izvorni_sadrzaj>
    <derivirana_varijabla naziv="DomainObject.Predmet.ProtustrankaNazivFormatedOIB_1">SIDRO jednostavno društvo s ograničenom odgovornošću za ugostiteljstvo i usluge, OIB 27395325981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18068.10</izvorni_sadrzaj>
    <derivirana_varijabla naziv="DomainObject.Predmet.TrenutnaVrijednost_1">18068.10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SIDRO jednostavno društvo s ograničenom odgovornošću za ugostiteljstvo i usluge</item>
    </izvorni_sadrzaj>
    <derivirana_varijabla naziv="DomainObject.Predmet.ProtuStrankaListFormated_1">
      <item>SIDRO jednostavno društvo s ograničenom odgovornošću za ugostiteljstvo i usluge</item>
    </derivirana_varijabla>
  </DomainObject.Predmet.ProtuStrankaListFormated>
  <DomainObject.Predmet.ProtuStrankaListFormatedOIB>
    <izvorni_sadrzaj>
      <item>SIDRO jednostavno društvo s ograničenom odgovornošću za ugostiteljstvo i usluge, OIB 27395325981</item>
    </izvorni_sadrzaj>
    <derivirana_varijabla naziv="DomainObject.Predmet.ProtuStrankaListFormatedOIB_1">
      <item>SIDRO jednostavno društvo s ograničenom odgovornošću za ugostiteljstvo i usluge, OIB 27395325981</item>
    </derivirana_varijabla>
  </DomainObject.Predmet.ProtuStrankaListFormatedOIB>
  <DomainObject.Predmet.ProtuStrankaListFormatedWithAdress>
    <izvorni_sadrzaj>
      <item>SIDRO jednostavno društvo s ograničenom odgovornošću za ugostiteljstvo i usluge, Koruška 18, 48260 Križevci</item>
    </izvorni_sadrzaj>
    <derivirana_varijabla naziv="DomainObject.Predmet.ProtuStrankaListFormatedWithAdress_1">
      <item>SIDRO jednostavno društvo s ograničenom odgovornošću za ugostiteljstvo i usluge, Koruška 18, 48260 Križevci</item>
    </derivirana_varijabla>
  </DomainObject.Predmet.ProtuStrankaListFormatedWithAdress>
  <DomainObject.Predmet.ProtuStrankaListFormatedWithAdressOIB>
    <izvorni_sadrzaj>
      <item>SIDRO jednostavno društvo s ograničenom odgovornošću za ugostiteljstvo i usluge, OIB 27395325981, Koruška 18, 48260 Križevci</item>
    </izvorni_sadrzaj>
    <derivirana_varijabla naziv="DomainObject.Predmet.ProtuStrankaListFormatedWithAdressOIB_1">
      <item>SIDRO jednostavno društvo s ograničenom odgovornošću za ugostiteljstvo i usluge, OIB 27395325981, Koruška 18, 48260 Križevci</item>
    </derivirana_varijabla>
  </DomainObject.Predmet.ProtuStrankaListFormatedWithAdressOIB>
  <DomainObject.Predmet.ProtuStrankaListNazivFormated>
    <izvorni_sadrzaj>
      <item>SIDRO jednostavno društvo s ograničenom odgovornošću za ugostiteljstvo i usluge</item>
    </izvorni_sadrzaj>
    <derivirana_varijabla naziv="DomainObject.Predmet.ProtuStrankaListNazivFormated_1">
      <item>SIDRO jednostavno društvo s ograničenom odgovornošću za ugostiteljstvo i usluge</item>
    </derivirana_varijabla>
  </DomainObject.Predmet.ProtuStrankaListNazivFormated>
  <DomainObject.Predmet.ProtuStrankaListNazivFormatedOIB>
    <izvorni_sadrzaj>
      <item>SIDRO jednostavno društvo s ograničenom odgovornošću za ugostiteljstvo i usluge, OIB 27395325981</item>
    </izvorni_sadrzaj>
    <derivirana_varijabla naziv="DomainObject.Predmet.ProtuStrankaListNazivFormatedOIB_1">
      <item>SIDRO jednostavno društvo s ograničenom odgovornošću za ugostiteljstvo i usluge, OIB 27395325981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SIDRO jednostavno društvo s ograničenom odgovornošću za ugostiteljstvo i usluge</izvorni_sadrzaj>
    <derivirana_varijabla naziv="DomainObject.Predmet.ProtustrankaIDrugi_1">SIDRO jednostavno društvo s ograničenom odgovornošću za ugostiteljstvo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SIDRO jednostavno društvo s ograničenom odgovornošću za ugostiteljstvo i usluge, OIB 27395325981, Koruška 18, 48260 Križevci</izvorni_sadrzaj>
    <derivirana_varijabla naziv="DomainObject.Predmet.ProtustrankaIDrugiAdressOIB_1">SIDRO jednostavno društvo s ograničenom odgovornošću za ugostiteljstvo i usluge, OIB 27395325981, Koruška 18,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SIDRO jednostavno društvo s ograničenom odgovornošću za ugostiteljstvo i usluge</item>
      <item>Sudski registar, Trgovački sud u Varaždinu</item>
    </izvorni_sadrzaj>
    <derivirana_varijabla naziv="DomainObject.Predmet.SudioniciListNaziv_1">
      <item>Financijska agencija</item>
      <item>SIDRO jednostavno društvo s ograničenom odgovornošću za ugostiteljstvo i usluge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SIDRO jednostavno društvo s ograničenom odgovornošću za ugostiteljstvo i usluge, OIB 27395325981, Koruška 18,48260 Križevci</item>
      <item>Sudski registar, Trgovački sud u Varaždinu</item>
    </izvorni_sadrzaj>
    <derivirana_varijabla naziv="DomainObject.Predmet.SudioniciListAdressOIB_1">
      <item>Financijska agencija, OIB 85821130368, A. Cesarca 2,42000 Varaždin</item>
      <item>SIDRO jednostavno društvo s ograničenom odgovornošću za ugostiteljstvo i usluge, OIB 27395325981, Koruška 18,48260 Križevci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27395325981</item>
      <item>, OIB null</item>
    </izvorni_sadrzaj>
    <derivirana_varijabla naziv="DomainObject.Predmet.SudioniciListNazivOIB_1">
      <item>, OIB 85821130368</item>
      <item>, OIB 27395325981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464</properties:Words>
  <properties:Characters>2516</properties:Characters>
  <properties:Lines>72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2015-12-14T12:27:00Z</dcterms:created>
  <dc:creator>user</dc:creator>
  <cp:lastModifiedBy>Maja Marčec</cp:lastModifiedBy>
  <cp:lastPrinted>2015-12-04T07:33:00Z</cp:lastPrinted>
  <dcterms:modified xmlns:xsi="http://www.w3.org/2001/XMLSchema-instance" xsi:type="dcterms:W3CDTF">2015-12-14T12:28:00Z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