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6f56" w14:paraId="86a6f56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522319">
        <w:rPr>
          <w:b/>
        </w:rPr>
        <w:t>18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564D2C">
        <w:rPr>
          <w:b/>
        </w:rPr>
        <w:t>1029</w:t>
      </w:r>
      <w:r w:rsidR="001C1C62">
        <w:rPr>
          <w:b/>
        </w:rPr>
        <w:t>/1</w:t>
      </w:r>
      <w:r w:rsidR="003E7DDD">
        <w:rPr>
          <w:b/>
        </w:rPr>
        <w:t>7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54B77" w:rsidP="00054B7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Split</w:t>
      </w:r>
      <w:r w:rsidR="00DA7847"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034F24" w:rsidP="00C63695" w:rsidR="00CF543D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="00DA7847" w:rsidRPr="00FE5273">
        <w:rPr>
          <w:b/>
          <w:sz w:val="22"/>
          <w:szCs w:val="22"/>
        </w:rPr>
        <w:t xml:space="preserve">FINA </w:t>
      </w:r>
      <w:r w:rsidR="001C1C62">
        <w:rPr>
          <w:b/>
          <w:sz w:val="22"/>
          <w:szCs w:val="22"/>
        </w:rPr>
        <w:t>SPLIT</w:t>
      </w:r>
      <w:r w:rsidR="00EE0022">
        <w:rPr>
          <w:b/>
          <w:sz w:val="22"/>
          <w:szCs w:val="22"/>
        </w:rPr>
        <w:t xml:space="preserve">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564D2C" w:rsidP="00F873AB" w:rsidR="00B2314D">
      <w:pPr>
        <w:ind w:firstLine="708"/>
        <w:jc w:val="both"/>
        <w:rPr>
          <w:sz w:val="22"/>
          <w:szCs w:val="22"/>
          <w:u w:val="single"/>
        </w:rPr>
      </w:pPr>
      <w:r w:rsidRPr="00564D2C">
        <w:rPr>
          <w:sz w:val="22"/>
          <w:szCs w:val="22"/>
          <w:u w:val="single"/>
        </w:rPr>
        <w:t xml:space="preserve">DALMATAE d.o.o., Blato 28, 21327 </w:t>
      </w:r>
      <w:proofErr w:type="spellStart"/>
      <w:r w:rsidRPr="00564D2C">
        <w:rPr>
          <w:sz w:val="22"/>
          <w:szCs w:val="22"/>
          <w:u w:val="single"/>
        </w:rPr>
        <w:t>Živogošće</w:t>
      </w:r>
      <w:proofErr w:type="spellEnd"/>
      <w:r w:rsidRPr="00564D2C">
        <w:rPr>
          <w:sz w:val="22"/>
          <w:szCs w:val="22"/>
          <w:u w:val="single"/>
        </w:rPr>
        <w:t>, OIB: 30074631234</w:t>
      </w:r>
    </w:p>
    <w:p w:rsidRDefault="00564D2C" w:rsidP="00F873AB" w:rsidR="00564D2C">
      <w:pPr>
        <w:ind w:firstLine="708"/>
        <w:jc w:val="both"/>
        <w:rPr>
          <w:sz w:val="22"/>
          <w:szCs w:val="22"/>
          <w:u w:val="single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70690C">
        <w:rPr>
          <w:sz w:val="22"/>
          <w:szCs w:val="22"/>
          <w:u w:val="single"/>
        </w:rPr>
        <w:t>18</w:t>
      </w:r>
      <w:r w:rsidR="003841E2">
        <w:rPr>
          <w:sz w:val="22"/>
          <w:szCs w:val="22"/>
          <w:u w:val="single"/>
        </w:rPr>
        <w:t>.St.</w:t>
      </w:r>
      <w:r w:rsidR="00564D2C">
        <w:rPr>
          <w:sz w:val="22"/>
          <w:szCs w:val="22"/>
          <w:u w:val="single"/>
        </w:rPr>
        <w:t>1029</w:t>
      </w:r>
      <w:r w:rsidR="00EE0022">
        <w:rPr>
          <w:sz w:val="22"/>
          <w:szCs w:val="22"/>
          <w:u w:val="single"/>
        </w:rPr>
        <w:t>/1</w:t>
      </w:r>
      <w:r w:rsidR="00DE2EB7">
        <w:rPr>
          <w:sz w:val="22"/>
          <w:szCs w:val="22"/>
          <w:u w:val="single"/>
        </w:rPr>
        <w:t>7</w:t>
      </w:r>
      <w:r w:rsidR="00770618">
        <w:rPr>
          <w:sz w:val="22"/>
          <w:szCs w:val="22"/>
          <w:u w:val="single"/>
        </w:rPr>
        <w:t xml:space="preserve"> </w:t>
      </w:r>
      <w:r w:rsidR="00933A4B">
        <w:rPr>
          <w:sz w:val="22"/>
          <w:szCs w:val="22"/>
          <w:u w:val="single"/>
        </w:rPr>
        <w:t xml:space="preserve"> od </w:t>
      </w:r>
      <w:r w:rsidR="00523162">
        <w:rPr>
          <w:sz w:val="22"/>
          <w:szCs w:val="22"/>
          <w:u w:val="single"/>
        </w:rPr>
        <w:t>15</w:t>
      </w:r>
      <w:r w:rsidR="00EE0022">
        <w:rPr>
          <w:sz w:val="22"/>
          <w:szCs w:val="22"/>
          <w:u w:val="single"/>
        </w:rPr>
        <w:t>.</w:t>
      </w:r>
      <w:r w:rsidR="00DE2EB7">
        <w:rPr>
          <w:sz w:val="22"/>
          <w:szCs w:val="22"/>
          <w:u w:val="single"/>
        </w:rPr>
        <w:t>06</w:t>
      </w:r>
      <w:r w:rsidR="00EE0022">
        <w:rPr>
          <w:sz w:val="22"/>
          <w:szCs w:val="22"/>
          <w:u w:val="single"/>
        </w:rPr>
        <w:t>.</w:t>
      </w:r>
      <w:r w:rsidR="00DE2EB7">
        <w:rPr>
          <w:sz w:val="22"/>
          <w:szCs w:val="22"/>
          <w:u w:val="single"/>
        </w:rPr>
        <w:t>2018</w:t>
      </w:r>
      <w:r w:rsidR="00D74E68">
        <w:rPr>
          <w:sz w:val="22"/>
          <w:szCs w:val="22"/>
          <w:u w:val="single"/>
        </w:rPr>
        <w:t xml:space="preserve">.g.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564D2C" w:rsidP="00522EFA" w:rsidR="00B2314D">
      <w:pPr>
        <w:ind w:firstLine="708"/>
        <w:jc w:val="both"/>
        <w:rPr>
          <w:sz w:val="22"/>
          <w:szCs w:val="22"/>
          <w:u w:val="single"/>
        </w:rPr>
      </w:pPr>
      <w:r w:rsidRPr="00564D2C">
        <w:rPr>
          <w:sz w:val="22"/>
          <w:szCs w:val="22"/>
          <w:u w:val="single"/>
        </w:rPr>
        <w:t>ROBERTU CIRAK, OIB: 00441401302, Vinkovci, Zvonarska ulica 12</w:t>
      </w:r>
    </w:p>
    <w:p w:rsidRDefault="00564D2C" w:rsidP="00522EFA" w:rsidR="00564D2C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564D2C">
        <w:rPr>
          <w:sz w:val="22"/>
          <w:szCs w:val="22"/>
        </w:rPr>
        <w:t>1029</w:t>
      </w:r>
      <w:r w:rsidR="00D74E68">
        <w:rPr>
          <w:sz w:val="22"/>
          <w:szCs w:val="22"/>
        </w:rPr>
        <w:t>-201</w:t>
      </w:r>
      <w:r w:rsidR="00DE2EB7">
        <w:rPr>
          <w:sz w:val="22"/>
          <w:szCs w:val="22"/>
        </w:rPr>
        <w:t>7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</w:t>
      </w:r>
      <w:r w:rsidR="00054B77">
        <w:rPr>
          <w:b/>
          <w:sz w:val="22"/>
          <w:szCs w:val="22"/>
        </w:rPr>
        <w:t>Splitu</w:t>
      </w:r>
      <w:r w:rsidRPr="00FE5273">
        <w:rPr>
          <w:b/>
          <w:sz w:val="22"/>
          <w:szCs w:val="22"/>
        </w:rPr>
        <w:t xml:space="preserve">, </w:t>
      </w:r>
      <w:r w:rsidR="00C65534">
        <w:rPr>
          <w:b/>
          <w:sz w:val="22"/>
          <w:szCs w:val="22"/>
        </w:rPr>
        <w:t>20</w:t>
      </w:r>
      <w:r w:rsidR="00A34C33">
        <w:rPr>
          <w:b/>
          <w:sz w:val="22"/>
          <w:szCs w:val="22"/>
        </w:rPr>
        <w:t>. rujna</w:t>
      </w:r>
      <w:r w:rsidR="00EE0022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>201</w:t>
      </w:r>
      <w:r w:rsidR="00EE0022">
        <w:rPr>
          <w:b/>
          <w:sz w:val="22"/>
          <w:szCs w:val="22"/>
        </w:rPr>
        <w:t>8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DA7847" w:rsidP="00D51FF2" w:rsidR="00DA7847" w:rsidRPr="00FE5273">
      <w:pPr>
        <w:jc w:val="both"/>
        <w:rPr>
          <w:b/>
          <w:sz w:val="22"/>
          <w:szCs w:val="22"/>
        </w:rPr>
      </w:pPr>
    </w:p>
    <w:p w:rsidRDefault="00D551BF" w:rsidP="009033FD" w:rsidR="00D551BF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</w:t>
      </w:r>
      <w:proofErr w:type="spellStart"/>
      <w:r>
        <w:rPr>
          <w:b/>
          <w:sz w:val="22"/>
          <w:szCs w:val="22"/>
        </w:rPr>
        <w:t>otpravka</w:t>
      </w:r>
      <w:proofErr w:type="spellEnd"/>
      <w:r>
        <w:rPr>
          <w:b/>
          <w:sz w:val="22"/>
          <w:szCs w:val="22"/>
        </w:rPr>
        <w:t xml:space="preserve"> </w:t>
      </w:r>
    </w:p>
    <w:p w:rsidRDefault="00D551BF" w:rsidP="009033FD" w:rsidR="00DA7847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ovlašteni službenik:</w:t>
      </w: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D51FF2" w:rsidR="00D51FF2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Andrijana Leto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DA7847" w:rsidR="00DA7847" w:rsidRPr="00D055E6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</w:t>
      </w:r>
      <w:r w:rsidR="00D055E6">
        <w:rPr>
          <w:sz w:val="22"/>
          <w:szCs w:val="22"/>
        </w:rPr>
        <w:t>tu</w:t>
      </w:r>
    </w:p>
    <w:p w:rsidRDefault="00045B4B" w:rsidP="00DA7847" w:rsidR="00045B4B">
      <w:pPr>
        <w:rPr>
          <w:szCs w:val="22"/>
        </w:rPr>
      </w:pPr>
    </w:p>
    <w:p w:rsidRDefault="00D055E6" w:rsidP="00DA7847" w:rsidR="00D055E6" w:rsidRPr="00D055E6">
      <w:pPr>
        <w:rPr>
          <w:szCs w:val="22"/>
          <w:u w:val="single"/>
        </w:rPr>
      </w:pPr>
      <w:r w:rsidRPr="00D055E6">
        <w:rPr>
          <w:szCs w:val="22"/>
          <w:u w:val="single"/>
        </w:rPr>
        <w:t>Na znanje:</w:t>
      </w:r>
    </w:p>
    <w:p w:rsidRDefault="00D055E6" w:rsidP="00933A4B" w:rsidR="00D055E6">
      <w:pPr>
        <w:rPr>
          <w:szCs w:val="22"/>
        </w:rPr>
      </w:pPr>
    </w:p>
    <w:p w:rsidRDefault="00D551BF" w:rsidP="00034F24" w:rsidR="00034F24" w:rsidRPr="00034F24">
      <w:pPr>
        <w:rPr>
          <w:szCs w:val="22"/>
        </w:rPr>
      </w:pPr>
      <w:r>
        <w:rPr>
          <w:sz w:val="22"/>
          <w:szCs w:val="22"/>
        </w:rPr>
        <w:t xml:space="preserve">- </w:t>
      </w:r>
      <w:r w:rsidR="00564D2C" w:rsidRPr="00564D2C">
        <w:rPr>
          <w:sz w:val="22"/>
          <w:szCs w:val="22"/>
        </w:rPr>
        <w:t>ROBERTU CIRAK, OIB: 00441401302, Vinkovci, Zvonarska ulica 12</w:t>
      </w:r>
    </w:p>
    <w:sectPr w:rsidSect="009033FD" w:rsidR="00034F24" w:rsidRPr="00034F24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129D3"/>
    <w:rsid w:val="000219C6"/>
    <w:rsid w:val="00027CF8"/>
    <w:rsid w:val="00034F24"/>
    <w:rsid w:val="00045B4B"/>
    <w:rsid w:val="00054B77"/>
    <w:rsid w:val="00075D2F"/>
    <w:rsid w:val="0008578B"/>
    <w:rsid w:val="00096022"/>
    <w:rsid w:val="000E6997"/>
    <w:rsid w:val="000F0579"/>
    <w:rsid w:val="00112AD8"/>
    <w:rsid w:val="00114FC8"/>
    <w:rsid w:val="00130A97"/>
    <w:rsid w:val="00150AF1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D6F9A"/>
    <w:rsid w:val="001F48BE"/>
    <w:rsid w:val="001F7AD5"/>
    <w:rsid w:val="00200949"/>
    <w:rsid w:val="00205427"/>
    <w:rsid w:val="002307C7"/>
    <w:rsid w:val="002325D7"/>
    <w:rsid w:val="00232F8F"/>
    <w:rsid w:val="00271DDE"/>
    <w:rsid w:val="002816B6"/>
    <w:rsid w:val="0028222A"/>
    <w:rsid w:val="0028772D"/>
    <w:rsid w:val="002B21D6"/>
    <w:rsid w:val="002C468A"/>
    <w:rsid w:val="002C5893"/>
    <w:rsid w:val="00312B59"/>
    <w:rsid w:val="00316251"/>
    <w:rsid w:val="00324423"/>
    <w:rsid w:val="0032520C"/>
    <w:rsid w:val="00364775"/>
    <w:rsid w:val="00376745"/>
    <w:rsid w:val="00382A93"/>
    <w:rsid w:val="003841E2"/>
    <w:rsid w:val="00397A0C"/>
    <w:rsid w:val="003B7CFB"/>
    <w:rsid w:val="003C1B34"/>
    <w:rsid w:val="003E6412"/>
    <w:rsid w:val="003E7DDD"/>
    <w:rsid w:val="003F38B3"/>
    <w:rsid w:val="004113F7"/>
    <w:rsid w:val="00413A24"/>
    <w:rsid w:val="00423A16"/>
    <w:rsid w:val="00427680"/>
    <w:rsid w:val="00430C44"/>
    <w:rsid w:val="00435430"/>
    <w:rsid w:val="00462DCA"/>
    <w:rsid w:val="004655B5"/>
    <w:rsid w:val="00470C8C"/>
    <w:rsid w:val="004A215F"/>
    <w:rsid w:val="004B0372"/>
    <w:rsid w:val="004E0996"/>
    <w:rsid w:val="004F2BAF"/>
    <w:rsid w:val="0050565C"/>
    <w:rsid w:val="00514907"/>
    <w:rsid w:val="00516564"/>
    <w:rsid w:val="00522319"/>
    <w:rsid w:val="00522EFA"/>
    <w:rsid w:val="00523162"/>
    <w:rsid w:val="00523B00"/>
    <w:rsid w:val="0053132D"/>
    <w:rsid w:val="00555A59"/>
    <w:rsid w:val="00564D2C"/>
    <w:rsid w:val="005713A8"/>
    <w:rsid w:val="00583782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1BCB"/>
    <w:rsid w:val="00625550"/>
    <w:rsid w:val="00631242"/>
    <w:rsid w:val="006475C7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7031D7"/>
    <w:rsid w:val="00704E59"/>
    <w:rsid w:val="00705DE2"/>
    <w:rsid w:val="0070690C"/>
    <w:rsid w:val="007111D3"/>
    <w:rsid w:val="007140DA"/>
    <w:rsid w:val="00740473"/>
    <w:rsid w:val="00743788"/>
    <w:rsid w:val="00756EEB"/>
    <w:rsid w:val="00770618"/>
    <w:rsid w:val="00772BF3"/>
    <w:rsid w:val="007838CE"/>
    <w:rsid w:val="007B425D"/>
    <w:rsid w:val="007C6348"/>
    <w:rsid w:val="007D5E37"/>
    <w:rsid w:val="007E6336"/>
    <w:rsid w:val="007F691B"/>
    <w:rsid w:val="007F75DA"/>
    <w:rsid w:val="0080066D"/>
    <w:rsid w:val="00813F54"/>
    <w:rsid w:val="008256B2"/>
    <w:rsid w:val="00826578"/>
    <w:rsid w:val="00833B9B"/>
    <w:rsid w:val="0084391D"/>
    <w:rsid w:val="00855DF7"/>
    <w:rsid w:val="00880582"/>
    <w:rsid w:val="00880D10"/>
    <w:rsid w:val="00890BA1"/>
    <w:rsid w:val="008A4CB7"/>
    <w:rsid w:val="008C5C61"/>
    <w:rsid w:val="008D0869"/>
    <w:rsid w:val="008D27E7"/>
    <w:rsid w:val="008E3E0F"/>
    <w:rsid w:val="00901287"/>
    <w:rsid w:val="009033FD"/>
    <w:rsid w:val="00905325"/>
    <w:rsid w:val="009276DE"/>
    <w:rsid w:val="00930458"/>
    <w:rsid w:val="00933A4B"/>
    <w:rsid w:val="00966F82"/>
    <w:rsid w:val="0097025F"/>
    <w:rsid w:val="00983BF5"/>
    <w:rsid w:val="0098780A"/>
    <w:rsid w:val="0099274E"/>
    <w:rsid w:val="009C606C"/>
    <w:rsid w:val="009D31C8"/>
    <w:rsid w:val="009E21FD"/>
    <w:rsid w:val="00A123F5"/>
    <w:rsid w:val="00A14505"/>
    <w:rsid w:val="00A34C33"/>
    <w:rsid w:val="00A42E39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2314D"/>
    <w:rsid w:val="00B26012"/>
    <w:rsid w:val="00B275AC"/>
    <w:rsid w:val="00B3372D"/>
    <w:rsid w:val="00B46E46"/>
    <w:rsid w:val="00B56A9E"/>
    <w:rsid w:val="00B623F4"/>
    <w:rsid w:val="00B83370"/>
    <w:rsid w:val="00B843BB"/>
    <w:rsid w:val="00B91DFC"/>
    <w:rsid w:val="00B96231"/>
    <w:rsid w:val="00BA394F"/>
    <w:rsid w:val="00BD68AB"/>
    <w:rsid w:val="00BE69AF"/>
    <w:rsid w:val="00BF7D52"/>
    <w:rsid w:val="00C63695"/>
    <w:rsid w:val="00C64E69"/>
    <w:rsid w:val="00C65534"/>
    <w:rsid w:val="00C826D8"/>
    <w:rsid w:val="00CB5A58"/>
    <w:rsid w:val="00CE0F70"/>
    <w:rsid w:val="00CF2F19"/>
    <w:rsid w:val="00CF543D"/>
    <w:rsid w:val="00D055E6"/>
    <w:rsid w:val="00D072EB"/>
    <w:rsid w:val="00D2234A"/>
    <w:rsid w:val="00D2495D"/>
    <w:rsid w:val="00D346B1"/>
    <w:rsid w:val="00D51FF2"/>
    <w:rsid w:val="00D5459F"/>
    <w:rsid w:val="00D551BF"/>
    <w:rsid w:val="00D74E68"/>
    <w:rsid w:val="00D95A2B"/>
    <w:rsid w:val="00DA7847"/>
    <w:rsid w:val="00DB36AF"/>
    <w:rsid w:val="00DB3ED8"/>
    <w:rsid w:val="00DE2EB7"/>
    <w:rsid w:val="00DE5449"/>
    <w:rsid w:val="00E214BA"/>
    <w:rsid w:val="00E22A1A"/>
    <w:rsid w:val="00E45409"/>
    <w:rsid w:val="00E460DC"/>
    <w:rsid w:val="00E47525"/>
    <w:rsid w:val="00E512B3"/>
    <w:rsid w:val="00E56A56"/>
    <w:rsid w:val="00E640C9"/>
    <w:rsid w:val="00EA510C"/>
    <w:rsid w:val="00EA78B2"/>
    <w:rsid w:val="00EB0D7B"/>
    <w:rsid w:val="00ED32A5"/>
    <w:rsid w:val="00EE0022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A3608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St-1029/2017</izvorni_sadrzaj>
    <derivirana_varijabla naziv="DomainObject.Predmet.OznakaBroj_1">St-1029/2017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DALMATAE društvo s ograničenom odgovornošću za usluge</izvorni_sadrzaj>
    <derivirana_varijabla naziv="DomainObject.Predmet.ProtustrankaFormated_1">  DALMATAE društvo s ograničenom odgovornošću za usluge</derivirana_varijabla>
  </DomainObject.Predmet.ProtustrankaFormated>
  <DomainObject.Predmet.ProtustrankaFormatedOIB>
    <izvorni_sadrzaj>  DALMATAE društvo s ograničenom odgovornošću za usluge, OIB 30074631234</izvorni_sadrzaj>
    <derivirana_varijabla naziv="DomainObject.Predmet.ProtustrankaFormatedOIB_1">  DALMATAE društvo s ograničenom odgovornošću za usluge, OIB 30074631234</derivirana_varijabla>
  </DomainObject.Predmet.ProtustrankaFormatedOIB>
  <DomainObject.Predmet.ProtustrankaFormatedWithAdress>
    <izvorni_sadrzaj> DALMATAE društvo s ograničenom odgovornošću za usluge, Blato 28, 21327 Živogošće</izvorni_sadrzaj>
    <derivirana_varijabla naziv="DomainObject.Predmet.ProtustrankaFormatedWithAdress_1"> DALMATAE društvo s ograničenom odgovornošću za usluge, Blato 28, 21327 Živogošće</derivirana_varijabla>
  </DomainObject.Predmet.ProtustrankaFormatedWithAdress>
  <DomainObject.Predmet.ProtustrankaFormatedWithAdressOIB>
    <izvorni_sadrzaj> DALMATAE društvo s ograničenom odgovornošću za usluge, OIB 30074631234, Blato 28, 21327 Živogošće</izvorni_sadrzaj>
    <derivirana_varijabla naziv="DomainObject.Predmet.ProtustrankaFormatedWithAdressOIB_1"> DALMATAE društvo s ograničenom odgovornošću za usluge, OIB 30074631234, Blato 28, 21327 Živogošće</derivirana_varijabla>
  </DomainObject.Predmet.ProtustrankaFormatedWithAdressOIB>
  <DomainObject.Predmet.ProtustrankaWithAdress>
    <izvorni_sadrzaj>DALMATAE društvo s ograničenom odgovornošću za usluge Blato 28, 21327 Živogošće</izvorni_sadrzaj>
    <derivirana_varijabla naziv="DomainObject.Predmet.ProtustrankaWithAdress_1">DALMATAE društvo s ograničenom odgovornošću za usluge Blato 28, 21327 Živogošće</derivirana_varijabla>
  </DomainObject.Predmet.ProtustrankaWithAdress>
  <DomainObject.Predmet.ProtustrankaWithAdressOIB>
    <izvorni_sadrzaj>DALMATAE društvo s ograničenom odgovornošću za usluge, OIB 30074631234, Blato 28, 21327 Živogošće</izvorni_sadrzaj>
    <derivirana_varijabla naziv="DomainObject.Predmet.ProtustrankaWithAdressOIB_1">DALMATAE društvo s ograničenom odgovornošću za usluge, OIB 30074631234, Blato 28, 21327 Živogošće</derivirana_varijabla>
  </DomainObject.Predmet.ProtustrankaWithAdressOIB>
  <DomainObject.Predmet.ProtustrankaNazivFormated>
    <izvorni_sadrzaj>DALMATAE društvo s ograničenom odgovornošću za usluge</izvorni_sadrzaj>
    <derivirana_varijabla naziv="DomainObject.Predmet.ProtustrankaNazivFormated_1">DALMATAE društvo s ograničenom odgovornošću za usluge</derivirana_varijabla>
  </DomainObject.Predmet.ProtustrankaNazivFormated>
  <DomainObject.Predmet.ProtustrankaNazivFormatedOIB>
    <izvorni_sadrzaj>DALMATAE društvo s ograničenom odgovornošću za usluge, OIB 30074631234</izvorni_sadrzaj>
    <derivirana_varijabla naziv="DomainObject.Predmet.ProtustrankaNazivFormatedOIB_1">DALMATAE društvo s ograničenom odgovornošću za usluge, OIB 30074631234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1058991.11</izvorni_sadrzaj>
    <derivirana_varijabla naziv="DomainObject.Predmet.TrenutnaVrijednost_1">1058991.11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DALMATAE društvo s ograničenom odgovornošću za usluge</item>
    </izvorni_sadrzaj>
    <derivirana_varijabla naziv="DomainObject.Predmet.ProtuStrankaListFormated_1">
      <item>DALMATAE društvo s ograničenom odgovornošću za usluge</item>
    </derivirana_varijabla>
  </DomainObject.Predmet.ProtuStrankaListFormated>
  <DomainObject.Predmet.ProtuStrankaListFormatedOIB>
    <izvorni_sadrzaj>
      <item>DALMATAE društvo s ograničenom odgovornošću za usluge, OIB 30074631234</item>
    </izvorni_sadrzaj>
    <derivirana_varijabla naziv="DomainObject.Predmet.ProtuStrankaListFormatedOIB_1">
      <item>DALMATAE društvo s ograničenom odgovornošću za usluge, OIB 30074631234</item>
    </derivirana_varijabla>
  </DomainObject.Predmet.ProtuStrankaListFormatedOIB>
  <DomainObject.Predmet.ProtuStrankaListFormatedWithAdress>
    <izvorni_sadrzaj>
      <item>DALMATAE društvo s ograničenom odgovornošću za usluge, Blato 28, 21327 Živogošće</item>
    </izvorni_sadrzaj>
    <derivirana_varijabla naziv="DomainObject.Predmet.ProtuStrankaListFormatedWithAdress_1">
      <item>DALMATAE društvo s ograničenom odgovornošću za usluge, Blato 28, 21327 Živogošće</item>
    </derivirana_varijabla>
  </DomainObject.Predmet.ProtuStrankaListFormatedWithAdress>
  <DomainObject.Predmet.ProtuStrankaListFormatedWithAdressOIB>
    <izvorni_sadrzaj>
      <item>DALMATAE društvo s ograničenom odgovornošću za usluge, OIB 30074631234, Blato 28, 21327 Živogošće</item>
    </izvorni_sadrzaj>
    <derivirana_varijabla naziv="DomainObject.Predmet.ProtuStrankaListFormatedWithAdressOIB_1">
      <item>DALMATAE društvo s ograničenom odgovornošću za usluge, OIB 30074631234, Blato 28, 21327 Živogošće</item>
    </derivirana_varijabla>
  </DomainObject.Predmet.ProtuStrankaListFormatedWithAdressOIB>
  <DomainObject.Predmet.ProtuStrankaListNazivFormated>
    <izvorni_sadrzaj>
      <item>DALMATAE društvo s ograničenom odgovornošću za usluge</item>
    </izvorni_sadrzaj>
    <derivirana_varijabla naziv="DomainObject.Predmet.ProtuStrankaListNazivFormated_1">
      <item>DALMATAE društvo s ograničenom odgovornošću za usluge</item>
    </derivirana_varijabla>
  </DomainObject.Predmet.ProtuStrankaListNazivFormated>
  <DomainObject.Predmet.ProtuStrankaListNazivFormatedOIB>
    <izvorni_sadrzaj>
      <item>DALMATAE društvo s ograničenom odgovornošću za usluge, OIB 30074631234</item>
    </izvorni_sadrzaj>
    <derivirana_varijabla naziv="DomainObject.Predmet.ProtuStrankaListNazivFormatedOIB_1">
      <item>DALMATAE društvo s ograničenom odgovornošću za usluge, OIB 30074631234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DALMATAE društvo s ograničenom odgovornošću za usluge</izvorni_sadrzaj>
    <derivirana_varijabla naziv="DomainObject.Predmet.ProtustrankaIDrugi_1">DALMATAE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DALMATAE društvo s ograničenom odgovornošću za usluge, OIB 30074631234, Blato 28, 21327 Živogošće</izvorni_sadrzaj>
    <derivirana_varijabla naziv="DomainObject.Predmet.ProtustrankaIDrugiAdressOIB_1">DALMATAE društvo s ograničenom odgovornošću za usluge, OIB 30074631234, Blato 28,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St-1029/2017-17</izvorni_sadrzaj>
    <derivirana_varijabla naziv="DomainObject.Predmet.OdlukaRjesenje.Oznaka_1">St-1029/2017-17</derivirana_varijabla>
  </DomainObject.Predmet.OdlukaRjesenje.Oznaka>
  <DomainObject.Predmet.SudioniciListNaziv>
    <izvorni_sadrzaj>
      <item>DALMATAE društvo s ograničenom odgovornošću za usluge</item>
      <item>FINANCIJSKA AGENCIJA, RC SPLIT</item>
    </izvorni_sadrzaj>
    <derivirana_varijabla naziv="DomainObject.Predmet.SudioniciListNaziv_1">
      <item>DALMATAE društvo s ograničenom odgovornošću za usluge</item>
      <item>FINANCIJSKA AGENCIJA, RC SPLIT</item>
    </derivirana_varijabla>
  </DomainObject.Predmet.SudioniciListNaziv>
  <DomainObject.Predmet.SudioniciListAdressOIB>
    <izvorni_sadrzaj>
      <item>DALMATAE društvo s ograničenom odgovornošću za usluge, OIB 30074631234, Blato 28,21327 Živogošće</item>
      <item>FINANCIJSKA AGENCIJA, RC SPLIT, OIB 85821130368, Mažuranićevo šetalište 24 b,21000 Split</item>
    </izvorni_sadrzaj>
    <derivirana_varijabla naziv="DomainObject.Predmet.SudioniciListAdressOIB_1">
      <item>DALMATAE društvo s ograničenom odgovornošću za usluge, OIB 30074631234, Blato 28,21327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30074631234</item>
      <item>, OIB 85821130368</item>
    </izvorni_sadrzaj>
    <derivirana_varijabla naziv="DomainObject.Predmet.SudioniciListNazivOIB_1">
      <item>, OIB 30074631234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795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2018-09-20T08:18:00Z</dcterms:created>
  <dc:creator>Mirjana Mihović</dc:creator>
  <cp:lastModifiedBy>Andrijana Leto</cp:lastModifiedBy>
  <cp:lastPrinted>2018-09-20T07:53:00Z</cp:lastPrinted>
  <dcterms:modified xmlns:xsi="http://www.w3.org/2001/XMLSchema-instance" xsi:type="dcterms:W3CDTF">2018-09-20T08:24:00Z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(1029-17 dopis fini - prisilna naplata predujma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