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65d8" w14:paraId="31165d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D49E8">
        <w:t>13</w:t>
      </w:r>
      <w:r w:rsidR="004117A3">
        <w:t>7</w:t>
      </w:r>
      <w:r w:rsidR="006D49E8">
        <w:t>1</w:t>
      </w:r>
      <w:r w:rsidRPr="00151FF0">
        <w:t>/1</w:t>
      </w:r>
      <w:r w:rsidR="003D2A83">
        <w:t>6</w:t>
      </w:r>
      <w:r w:rsidRPr="00151FF0">
        <w:t>-</w:t>
      </w:r>
      <w:r w:rsidR="006D49E8">
        <w:t>3</w:t>
      </w:r>
      <w:r w:rsidR="009502E3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D49E8" w:rsidRPr="006D49E8">
        <w:t>VAŠ DOKTOR d.o.o. za usluge i proizvodnju u likvidaciji, Osijek, Europske avenije 10, MBS 080814966, OIB 06702961152</w:t>
      </w:r>
      <w:r w:rsidRPr="00655274">
        <w:t xml:space="preserve">, dana </w:t>
      </w:r>
      <w:r w:rsidR="006D49E8">
        <w:t>5</w:t>
      </w:r>
      <w:r w:rsidRPr="00655274">
        <w:t xml:space="preserve">. </w:t>
      </w:r>
      <w:r w:rsidR="006D49E8">
        <w:t>prosinc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121AD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121AD" w:rsidRPr="00D121AD">
        <w:t>Jozo Pavičić, Osijek, Svetog Roka 44, OIB 69969627936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D49E8" w:rsidRPr="006D49E8">
        <w:t>VAŠ DOKTOR d.o.o. za usluge i proizvodnju u likvidaciji, Osijek, Europske avenije 10, MBS 080814966, OIB 06702961152</w:t>
      </w:r>
      <w:r w:rsidR="00F14D32">
        <w:t xml:space="preserve">, </w:t>
      </w:r>
      <w:r w:rsidR="00D121AD">
        <w:t xml:space="preserve">u iznosu ukupnog troška od 3.500,00 kn uplatom na žiro-račun privremenog stečajnog upravitelja. 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>broj HR</w:t>
      </w:r>
      <w:r w:rsidR="006B0643">
        <w:t>62 2390 0013 1022 2840 8</w:t>
      </w:r>
      <w:r w:rsidR="00F81130">
        <w:t xml:space="preserve"> </w:t>
      </w:r>
      <w:r w:rsidR="00D51D7D">
        <w:t xml:space="preserve">kod </w:t>
      </w:r>
      <w:r w:rsidR="006B0643">
        <w:t>Hrvatske poštanske banke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9273C">
        <w:t>1</w:t>
      </w:r>
      <w:r w:rsidR="004117A3">
        <w:t>3</w:t>
      </w:r>
      <w:r w:rsidR="00A9273C">
        <w:t>71</w:t>
      </w:r>
      <w:r w:rsidR="009B0F1B">
        <w:t>/</w:t>
      </w:r>
      <w:r w:rsidR="00FE5A6E">
        <w:t>1</w:t>
      </w:r>
      <w:r w:rsidR="008252B2">
        <w:t>6</w:t>
      </w:r>
      <w:r w:rsidR="009B0F1B">
        <w:t>-</w:t>
      </w:r>
      <w:r w:rsidR="00764FCC">
        <w:t>1</w:t>
      </w:r>
      <w:r w:rsidR="00A9273C">
        <w:t>3</w:t>
      </w:r>
      <w:r w:rsidR="009B0F1B">
        <w:t xml:space="preserve"> od </w:t>
      </w:r>
      <w:r w:rsidR="008E1E94">
        <w:t>1</w:t>
      </w:r>
      <w:r w:rsidR="00A9273C">
        <w:t>1</w:t>
      </w:r>
      <w:r w:rsidR="009B0F1B">
        <w:t>.</w:t>
      </w:r>
      <w:r w:rsidR="00D3098C">
        <w:t>0</w:t>
      </w:r>
      <w:r w:rsidR="00A9273C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9273C">
        <w:t>Jozo Pavičić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A9273C">
        <w:t>21</w:t>
      </w:r>
      <w:r w:rsidR="00D23353">
        <w:t>.</w:t>
      </w:r>
      <w:r w:rsidR="00A9273C">
        <w:t>11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A9273C">
        <w:t>5</w:t>
      </w:r>
      <w:r w:rsidRPr="008D4802">
        <w:t xml:space="preserve">. </w:t>
      </w:r>
      <w:r w:rsidR="00A9273C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26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6D49E8" w:rsidRPr="006D49E8">
      <w:t>14 St-1371/16-32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2A83"/>
    <w:rsid w:val="003D3368"/>
    <w:rsid w:val="003D5822"/>
    <w:rsid w:val="003E6318"/>
    <w:rsid w:val="003E68B7"/>
    <w:rsid w:val="0040049C"/>
    <w:rsid w:val="0041012D"/>
    <w:rsid w:val="004117A3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0AC3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B0643"/>
    <w:rsid w:val="006C0E18"/>
    <w:rsid w:val="006C48A6"/>
    <w:rsid w:val="006D49E8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269F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52B2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E1E94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445F5"/>
    <w:rsid w:val="00A57D3E"/>
    <w:rsid w:val="00A74469"/>
    <w:rsid w:val="00A90CA5"/>
    <w:rsid w:val="00A91489"/>
    <w:rsid w:val="00A924F5"/>
    <w:rsid w:val="00A9273C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21AD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1130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6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6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69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69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6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6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6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6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2016.</izvorni_sadrzaj>
    <derivirana_varijabla naziv="DomainObject.Predmet.DatumRjesavanja_1">16.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 DOKTOR d.o.o. za usluge i proizvodnju u likvidaciji</izvorni_sadrzaj>
    <derivirana_varijabla naziv="DomainObject.Predmet.ProtustrankaFormated_1">  VAŠ DOKTOR d.o.o. za usluge i proizvodnju u likvidaciji</derivirana_varijabla>
  </DomainObject.Predmet.ProtustrankaFormated>
  <DomainObject.Predmet.ProtustrankaFormatedOIB>
    <izvorni_sadrzaj>  VAŠ DOKTOR d.o.o. za usluge i proizvodnju u likvidaciji, OIB 06702961152</izvorni_sadrzaj>
    <derivirana_varijabla naziv="DomainObject.Predmet.ProtustrankaFormatedOIB_1">  VAŠ DOKTOR d.o.o. za usluge i proizvodnju u likvidaciji, OIB 06702961152</derivirana_varijabla>
  </DomainObject.Predmet.ProtustrankaFormatedOIB>
  <DomainObject.Predmet.ProtustrankaFormatedWithAdress>
    <izvorni_sadrzaj> VAŠ DOKTOR d.o.o. za usluge i proizvodnju u likvidaciji, Europske avenije 10, 31000 Osijek</izvorni_sadrzaj>
    <derivirana_varijabla naziv="DomainObject.Predmet.ProtustrankaFormatedWithAdress_1"> VAŠ DOKTOR d.o.o. za usluge i proizvodnju u likvidaciji, Europske avenije 10, 31000 Osijek</derivirana_varijabla>
  </DomainObject.Predmet.ProtustrankaFormatedWithAdress>
  <DomainObject.Predmet.ProtustrankaFormatedWithAdressOIB>
    <izvorni_sadrzaj> VAŠ DOKTOR d.o.o. za usluge i proizvodnju u likvidaciji, OIB 06702961152, Europske avenije 10, 31000 Osijek</izvorni_sadrzaj>
    <derivirana_varijabla naziv="DomainObject.Predmet.ProtustrankaFormatedWithAdressOIB_1"> VAŠ DOKTOR d.o.o. za usluge i proizvodnju u likvidaciji, OIB 06702961152, Europske avenije 10, 31000 Osijek</derivirana_varijabla>
  </DomainObject.Predmet.ProtustrankaFormatedWithAdressOIB>
  <DomainObject.Predmet.ProtustrankaWithAdress>
    <izvorni_sadrzaj>VAŠ DOKTOR d.o.o. za usluge i proizvodnju u likvidaciji Europske avenije 10, 31000 Osijek</izvorni_sadrzaj>
    <derivirana_varijabla naziv="DomainObject.Predmet.ProtustrankaWithAdress_1">VAŠ DOKTOR d.o.o. za usluge i proizvodnju u likvidaciji Europske avenije 10, 31000 Osijek</derivirana_varijabla>
  </DomainObject.Predmet.ProtustrankaWithAdress>
  <DomainObject.Predmet.ProtustrankaWithAdressOIB>
    <izvorni_sadrzaj>VAŠ DOKTOR d.o.o. za usluge i proizvodnju u likvidaciji, OIB 06702961152, Europske avenije 10, 31000 Osijek</izvorni_sadrzaj>
    <derivirana_varijabla naziv="DomainObject.Predmet.ProtustrankaWithAdressOIB_1">VAŠ DOKTOR d.o.o. za usluge i proizvodnju u likvidaciji, OIB 06702961152, Europske avenije 10, 31000 Osijek</derivirana_varijabla>
  </DomainObject.Predmet.ProtustrankaWithAdressOIB>
  <DomainObject.Predmet.ProtustrankaNazivFormated>
    <izvorni_sadrzaj>VAŠ DOKTOR d.o.o. za usluge i proizvodnju u likvidaciji</izvorni_sadrzaj>
    <derivirana_varijabla naziv="DomainObject.Predmet.ProtustrankaNazivFormated_1">VAŠ DOKTOR d.o.o. za usluge i proizvodnju u likvidaciji</derivirana_varijabla>
  </DomainObject.Predmet.ProtustrankaNazivFormated>
  <DomainObject.Predmet.ProtustrankaNazivFormatedOIB>
    <izvorni_sadrzaj>VAŠ DOKTOR d.o.o. za usluge i proizvodnju u likvidaciji, OIB 06702961152</izvorni_sadrzaj>
    <derivirana_varijabla naziv="DomainObject.Predmet.ProtustrankaNazivFormatedOIB_1">VAŠ DOKTOR d.o.o. za usluge i proizvodnju u likvidaciji, OIB 06702961152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VAŠ DOKTOR d.o.o. za usluge i proizvodnju u likvidaciji</item>
    </izvorni_sadrzaj>
    <derivirana_varijabla naziv="DomainObject.Predmet.ProtuStrankaListFormated_1">
      <item>VAŠ DOKTOR d.o.o. za usluge i proizvodnju u likvidaciji</item>
    </derivirana_varijabla>
  </DomainObject.Predmet.ProtuStrankaListFormated>
  <DomainObject.Predmet.ProtuStrankaListFormatedOIB>
    <izvorni_sadrzaj>
      <item>VAŠ DOKTOR d.o.o. za usluge i proizvodnju u likvidaciji, OIB 06702961152</item>
    </izvorni_sadrzaj>
    <derivirana_varijabla naziv="DomainObject.Predmet.ProtuStrankaListFormatedOIB_1">
      <item>VAŠ DOKTOR d.o.o. za usluge i proizvodnju u likvidaciji, OIB 06702961152</item>
    </derivirana_varijabla>
  </DomainObject.Predmet.ProtuStrankaListFormatedOIB>
  <DomainObject.Predmet.ProtuStrankaListFormatedWithAdress>
    <izvorni_sadrzaj>
      <item>VAŠ DOKTOR d.o.o. za usluge i proizvodnju u likvidaciji, Europske avenije 10, 31000 Osijek</item>
    </izvorni_sadrzaj>
    <derivirana_varijabla naziv="DomainObject.Predmet.ProtuStrankaListFormatedWithAdress_1">
      <item>VAŠ DOKTOR d.o.o. za usluge i proizvodnju u likvidaciji, Europske avenije 10, 31000 Osijek</item>
    </derivirana_varijabla>
  </DomainObject.Predmet.ProtuStrankaListFormatedWithAdress>
  <DomainObject.Predmet.ProtuStrankaListFormatedWithAdressOIB>
    <izvorni_sadrzaj>
      <item>VAŠ DOKTOR d.o.o. za usluge i proizvodnju u likvidaciji, OIB 06702961152, Europske avenije 10, 31000 Osijek</item>
    </izvorni_sadrzaj>
    <derivirana_varijabla naziv="DomainObject.Predmet.ProtuStrankaListFormatedWithAdressOIB_1">
      <item>VAŠ DOKTOR d.o.o. za usluge i proizvodnju u likvidaciji, OIB 06702961152, Europske avenije 10, 31000 Osijek</item>
    </derivirana_varijabla>
  </DomainObject.Predmet.ProtuStrankaListFormatedWithAdressOIB>
  <DomainObject.Predmet.ProtuStrankaListNazivFormated>
    <izvorni_sadrzaj>
      <item>VAŠ DOKTOR d.o.o. za usluge i proizvodnju u likvidaciji</item>
    </izvorni_sadrzaj>
    <derivirana_varijabla naziv="DomainObject.Predmet.ProtuStrankaListNazivFormated_1">
      <item>VAŠ DOKTOR d.o.o. za usluge i proizvodnju u likvidaciji</item>
    </derivirana_varijabla>
  </DomainObject.Predmet.ProtuStrankaListNazivFormated>
  <DomainObject.Predmet.ProtuStrankaListNazivFormatedOIB>
    <izvorni_sadrzaj>
      <item>VAŠ DOKTOR d.o.o. za usluge i proizvodnju u likvidaciji, OIB 06702961152</item>
    </izvorni_sadrzaj>
    <derivirana_varijabla naziv="DomainObject.Predmet.ProtuStrankaListNazivFormatedOIB_1">
      <item>VAŠ DOKTOR d.o.o. za usluge i proizvodnju u likvidaciji, OIB 06702961152</item>
    </derivirana_varijabla>
  </DomainObject.Predmet.ProtuStrankaListNazivFormatedOIB>
  <DomainObject.Predmet.OstaliListFormated>
    <izvorni_sadrzaj>
      <item>ŽDO GUO Osijek</item>
      <item>Jozo Pavičić</item>
      <item>Domagoj Landeka</item>
    </izvorni_sadrzaj>
    <derivirana_varijabla naziv="DomainObject.Predmet.OstaliListFormated_1">
      <item>ŽDO GUO Osijek</item>
      <item>Jozo Pavičić</item>
      <item>Domagoj Landeka</item>
    </derivirana_varijabla>
  </DomainObject.Predmet.OstaliListFormated>
  <DomainObject.Predmet.OstaliListFormatedOIB>
    <izvorni_sadrzaj>
      <item>ŽDO GUO Osijek</item>
      <item>Jozo Pavičić, OIB 69969627936</item>
      <item>Domagoj Landeka, OIB 44307097451</item>
    </izvorni_sadrzaj>
    <derivirana_varijabla naziv="DomainObject.Predmet.OstaliListFormatedOIB_1">
      <item>ŽDO GUO Osijek</item>
      <item>Jozo Pavičić, OIB 69969627936</item>
      <item>Domagoj Landeka, OIB 44307097451</item>
    </derivirana_varijabla>
  </DomainObject.Predmet.OstaliListFormatedOIB>
  <DomainObject.Predmet.OstaliListFormatedWithAdress>
    <izvorni_sadrzaj>
      <item>ŽDO GUO Osijek</item>
      <item>Jozo Pavičić, Svetog Roka 44, 31000 Osijek</item>
      <item>Domagoj Landeka, Sigetska 23, 32100 Vinkovci</item>
    </izvorni_sadrzaj>
    <derivirana_varijabla naziv="DomainObject.Predmet.OstaliListFormatedWithAdress_1">
      <item>ŽDO GUO Osijek</item>
      <item>Jozo Pavičić, Svetog Roka 44, 31000 Osijek</item>
      <item>Domagoj Landeka, Sigetska 23, 32100 Vinkovci</item>
    </derivirana_varijabla>
  </DomainObject.Predmet.OstaliListFormatedWithAdress>
  <DomainObject.Predmet.OstaliListFormatedWithAdressOIB>
    <izvorni_sadrzaj>
      <item>ŽDO GUO Osijek</item>
      <item>Jozo Pavičić, OIB 69969627936, Svetog Roka 44, 31000 Osijek</item>
      <item>Domagoj Landeka, OIB 44307097451, Sigetska 23, 32100 Vinkovci</item>
    </izvorni_sadrzaj>
    <derivirana_varijabla naziv="DomainObject.Predmet.OstaliListFormatedWithAdressOIB_1">
      <item>ŽDO GUO Osijek</item>
      <item>Jozo Pavičić, OIB 69969627936, Svetog Roka 44, 31000 Osijek</item>
      <item>Domagoj Landeka, OIB 44307097451, Sigetska 23, 32100 Vinkovci</item>
    </derivirana_varijabla>
  </DomainObject.Predmet.OstaliListFormatedWithAdressOIB>
  <DomainObject.Predmet.OstaliListNazivFormated>
    <izvorni_sadrzaj>
      <item>ŽDO GUO Osijek</item>
      <item>Jozo Pavičić</item>
      <item>Domagoj Landeka</item>
    </izvorni_sadrzaj>
    <derivirana_varijabla naziv="DomainObject.Predmet.OstaliListNazivFormated_1">
      <item>ŽDO GUO Osijek</item>
      <item>Jozo Pavičić</item>
      <item>Domagoj Landeka</item>
    </derivirana_varijabla>
  </DomainObject.Predmet.OstaliListNazivFormated>
  <DomainObject.Predmet.OstaliListNazivFormatedOIB>
    <izvorni_sadrzaj>
      <item>ŽDO GUO Osijek</item>
      <item>Jozo Pavičić, OIB 69969627936</item>
      <item>Domagoj Landeka, OIB 44307097451</item>
    </izvorni_sadrzaj>
    <derivirana_varijabla naziv="DomainObject.Predmet.OstaliListNazivFormatedOIB_1">
      <item>ŽDO GUO Osijek</item>
      <item>Jozo Pavičić, OIB 69969627936</item>
      <item>Domagoj Landeka, OIB 44307097451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VAŠ DOKTOR d.o.o. za usluge i proizvodnju u likvidaciji</izvorni_sadrzaj>
    <derivirana_varijabla naziv="DomainObject.Predmet.ProtustrankaIDrugi_1">VAŠ DOKTOR d.o.o. za usluge i proizvodnju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VAŠ DOKTOR d.o.o. za usluge i proizvodnju u likvidaciji, OIB 06702961152, Europske avenije 10, 31000 Osijek</izvorni_sadrzaj>
    <derivirana_varijabla naziv="DomainObject.Predmet.ProtustrankaIDrugiAdressOIB_1">VAŠ DOKTOR d.o.o. za usluge i proizvodnju u likvidaciji, OIB 06702961152, Europske avenije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2016.</izvorni_sadrzaj>
    <derivirana_varijabla naziv="DomainObject.Predmet.OdlukaRjesenje.DatumDonosenjaOdluke_1">16.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St-1371/2016-27</izvorni_sadrzaj>
    <derivirana_varijabla naziv="DomainObject.Predmet.OdlukaRjesenje.Oznaka_1">St-1371/2016-27</derivirana_varijabla>
  </DomainObject.Predmet.OdlukaRjesenje.Oznaka>
  <DomainObject.Predmet.SudioniciListNaziv>
    <izvorni_sadrzaj>
      <item>FINA RC OSIJEK</item>
      <item>VAŠ DOKTOR d.o.o. za usluge i proizvodnju u likvidaciji</item>
      <item>ŽDO GUO Osijek</item>
      <item>Jozo Pavičić</item>
      <item>Domagoj Landeka</item>
    </izvorni_sadrzaj>
    <derivirana_varijabla naziv="DomainObject.Predmet.SudioniciListNaziv_1">
      <item>FINA RC OSIJEK</item>
      <item>VAŠ DOKTOR d.o.o. za usluge i proizvodnju u likvidaciji</item>
      <item>ŽDO GUO Osijek</item>
      <item>Jozo Pavičić</item>
      <item>Domagoj Landeka</item>
    </derivirana_varijabla>
  </DomainObject.Predmet.SudioniciListNaziv>
  <DomainObject.Predmet.SudioniciListAdressOIB>
    <izvorni_sadrzaj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izvorni_sadrzaj>
    <derivirana_varijabla naziv="DomainObject.Predmet.SudioniciListAdressOIB_1"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06702961152</item>
      <item>, OIB null</item>
      <item>, OIB 69969627936</item>
      <item>, OIB 44307097451</item>
    </izvorni_sadrzaj>
    <derivirana_varijabla naziv="DomainObject.Predmet.SudioniciListNazivOIB_1">
      <item>, OIB 85821130368</item>
      <item>, OIB 06702961152</item>
      <item>, OIB null</item>
      <item>, OIB 69969627936</item>
      <item>, OIB 44307097451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441</properties:Words>
  <properties:Characters>2449</properties:Characters>
  <properties:Lines>74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2016-12-05T11:27:00Z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