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3f77" w14:paraId="5063f77" w:rsidRDefault="00311146" w:rsidP="00910611" w:rsidR="003111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146" w:rsidP="00910611" w:rsidR="00311146">
      <w:r>
        <w:rPr>
          <w:rFonts w:eastAsia="MS Mincho"/>
        </w:rPr>
        <w:t>REPUBLIKA HRVATSKA</w:t>
      </w:r>
    </w:p>
    <w:p w:rsidRDefault="00311146" w:rsidP="00910611" w:rsidR="00311146">
      <w:r>
        <w:rPr>
          <w:rFonts w:eastAsia="MS Mincho"/>
        </w:rPr>
        <w:t>TRGOVAČKI SUD U RIJECI</w:t>
      </w:r>
    </w:p>
    <w:p w:rsidRDefault="00311146" w:rsidR="003111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CD425A" w:rsidP="00CD425A" w:rsidR="00CD425A" w:rsidRPr="00580AF6">
      <w:pPr>
        <w:ind w:firstLine="1440"/>
        <w:jc w:val="both"/>
      </w:pPr>
      <w:r w:rsidRPr="00570202">
        <w:t xml:space="preserve">Trgovački sud u Rijeci, po sucu ovog suda Veri Jelenović, u postupku </w:t>
      </w:r>
      <w:r w:rsidRPr="00580AF6">
        <w:t xml:space="preserve">sklapanja </w:t>
      </w:r>
      <w:proofErr w:type="spellStart"/>
      <w:r w:rsidRPr="00580AF6">
        <w:t>predstečajne</w:t>
      </w:r>
      <w:proofErr w:type="spellEnd"/>
      <w:r w:rsidRPr="00580AF6">
        <w:t xml:space="preserve"> nagodbe nad dužnikom </w:t>
      </w:r>
      <w:proofErr w:type="spellStart"/>
      <w:r w:rsidRPr="00580AF6">
        <w:t>V.B</w:t>
      </w:r>
      <w:proofErr w:type="spellEnd"/>
      <w:r w:rsidRPr="00580AF6">
        <w:t xml:space="preserve">. BAR društvo s ograničenom odgovornošću za ugostiteljstvo, trgovinu i usluge Pula, Koparska 46, OIB: 51586093231, dana </w:t>
      </w:r>
      <w:r>
        <w:t>29. veljače 2016</w:t>
      </w:r>
      <w:r w:rsidRPr="00580AF6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="00560505" w:rsidRPr="00DC0722">
        <w:t xml:space="preserve"> nagodbe nad dužnikom</w:t>
      </w:r>
      <w:r w:rsidRPr="00DC0722">
        <w:t xml:space="preserve"> </w:t>
      </w:r>
      <w:proofErr w:type="spellStart"/>
      <w:r w:rsidR="00CD425A" w:rsidRPr="00580AF6">
        <w:t>V.B</w:t>
      </w:r>
      <w:proofErr w:type="spellEnd"/>
      <w:r w:rsidR="00CD425A" w:rsidRPr="00580AF6">
        <w:t>. BAR društvo s ograničenom odgovornošću za ugostiteljstvo, trgovinu i usluge Pula, Koparska 46, OIB: 51586093231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CD425A" w:rsidP="00760F72" w:rsidR="00760F72" w:rsidRPr="00DC0722">
      <w:pPr>
        <w:jc w:val="center"/>
      </w:pPr>
      <w:r>
        <w:t>20</w:t>
      </w:r>
      <w:r w:rsidR="00DB1EB5">
        <w:t>. travnja</w:t>
      </w:r>
      <w:r w:rsidR="0064227B">
        <w:t xml:space="preserve"> 2016</w:t>
      </w:r>
      <w:r w:rsidR="00760F72" w:rsidRPr="00DC0722">
        <w:t xml:space="preserve">.g. u </w:t>
      </w:r>
      <w:r w:rsidR="0064227B">
        <w:t>9,00</w:t>
      </w:r>
      <w:r w:rsidR="00760F72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AD74C1">
        <w:t>2</w:t>
      </w:r>
      <w:r w:rsidR="00DB1EB5">
        <w:t>9</w:t>
      </w:r>
      <w:r w:rsidR="00AD74C1">
        <w:t>. velja</w:t>
      </w:r>
      <w:r w:rsidR="0064227B">
        <w:t>če 2016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60F72" w:rsidRPr="00DC0722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60F72" w:rsidRPr="00DC0722">
        <w:t>oglasn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suda</w:t>
      </w:r>
      <w:r w:rsidR="00AE1998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AD74C1">
        <w:t>2</w:t>
      </w:r>
      <w:r w:rsidR="00DB1EB5">
        <w:t>9</w:t>
      </w:r>
      <w:r w:rsidR="0064227B">
        <w:t>. veljače 2016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8FB" w:rsidR="004C58FB">
      <w:r>
        <w:separator/>
      </w:r>
    </w:p>
  </w:endnote>
  <w:endnote w:id="0" w:type="continuationSeparator">
    <w:p w:rsidRDefault="004C58FB" w:rsidR="004C5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8FB" w:rsidR="004C58FB">
      <w:r>
        <w:separator/>
      </w:r>
    </w:p>
  </w:footnote>
  <w:footnote w:id="0" w:type="continuationSeparator">
    <w:p w:rsidRDefault="004C58FB" w:rsidR="004C5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proofErr w:type="spellStart"/>
    <w:r w:rsidRPr="00BB6F1B">
      <w:t>Posl</w:t>
    </w:r>
    <w:proofErr w:type="spellEnd"/>
    <w:r w:rsidRPr="00BB6F1B">
      <w:t xml:space="preserve">. br. 14 </w:t>
    </w:r>
    <w:proofErr w:type="spellStart"/>
    <w:r w:rsidRPr="00BB6F1B">
      <w:t>Stpn</w:t>
    </w:r>
    <w:proofErr w:type="spellEnd"/>
    <w:r w:rsidRPr="00BB6F1B">
      <w:t>-</w:t>
    </w:r>
    <w:r w:rsidR="00CD425A">
      <w:t>153/2013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F7A76"/>
    <w:rsid w:val="00120ECA"/>
    <w:rsid w:val="001534EB"/>
    <w:rsid w:val="00195026"/>
    <w:rsid w:val="001C2356"/>
    <w:rsid w:val="001E5A2A"/>
    <w:rsid w:val="00254BEB"/>
    <w:rsid w:val="00261107"/>
    <w:rsid w:val="002901BF"/>
    <w:rsid w:val="002A0C18"/>
    <w:rsid w:val="00311146"/>
    <w:rsid w:val="0031402A"/>
    <w:rsid w:val="00333140"/>
    <w:rsid w:val="0038054A"/>
    <w:rsid w:val="004C58FB"/>
    <w:rsid w:val="00546779"/>
    <w:rsid w:val="00560505"/>
    <w:rsid w:val="005E03EC"/>
    <w:rsid w:val="00606084"/>
    <w:rsid w:val="0064227B"/>
    <w:rsid w:val="00760F72"/>
    <w:rsid w:val="0076411A"/>
    <w:rsid w:val="00805B8F"/>
    <w:rsid w:val="0081752B"/>
    <w:rsid w:val="008C0509"/>
    <w:rsid w:val="00956CA5"/>
    <w:rsid w:val="00A222B2"/>
    <w:rsid w:val="00AD1CC3"/>
    <w:rsid w:val="00AD74C1"/>
    <w:rsid w:val="00AE1998"/>
    <w:rsid w:val="00B75948"/>
    <w:rsid w:val="00BB6F1B"/>
    <w:rsid w:val="00C552C0"/>
    <w:rsid w:val="00C85ECE"/>
    <w:rsid w:val="00CC14A6"/>
    <w:rsid w:val="00CC3C67"/>
    <w:rsid w:val="00CD425A"/>
    <w:rsid w:val="00CE6F64"/>
    <w:rsid w:val="00CF4368"/>
    <w:rsid w:val="00D003F7"/>
    <w:rsid w:val="00D36B12"/>
    <w:rsid w:val="00D87D7F"/>
    <w:rsid w:val="00DB06BC"/>
    <w:rsid w:val="00DB1EB5"/>
    <w:rsid w:val="00DB4944"/>
    <w:rsid w:val="00DC0722"/>
    <w:rsid w:val="00E02A9F"/>
    <w:rsid w:val="00E22407"/>
    <w:rsid w:val="00E33CB1"/>
    <w:rsid w:val="00E942DA"/>
    <w:rsid w:val="00EA750A"/>
    <w:rsid w:val="00EC728A"/>
    <w:rsid w:val="00F027EB"/>
    <w:rsid w:val="00F05885"/>
    <w:rsid w:val="00F14E0B"/>
    <w:rsid w:val="00F4400B"/>
    <w:rsid w:val="00F74D93"/>
    <w:rsid w:val="00F9255F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1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1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11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1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1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11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2013.</izvorni_sadrzaj>
    <derivirana_varijabla naziv="DomainObject.Predmet.DatumOsnivanja_1">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Stpn-153/2013</izvorni_sadrzaj>
    <derivirana_varijabla naziv="DomainObject.Predmet.OznakaBroj_1">Stpn-153/2013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V.B. BAR d.o.o.  Pula</izvorni_sadrzaj>
    <derivirana_varijabla naziv="DomainObject.Predmet.StrankaFormated_1">  V.B. BAR d.o.o.  Pula</derivirana_varijabla>
  </DomainObject.Predmet.StrankaFormated>
  <DomainObject.Predmet.StrankaFormatedOIB>
    <izvorni_sadrzaj>  V.B. BAR d.o.o.  Pula, OIB 51586093231</izvorni_sadrzaj>
    <derivirana_varijabla naziv="DomainObject.Predmet.StrankaFormatedOIB_1">  V.B. BAR d.o.o.  Pula, OIB 51586093231</derivirana_varijabla>
  </DomainObject.Predmet.StrankaFormatedOIB>
  <DomainObject.Predmet.StrankaFormatedWithAdress>
    <izvorni_sadrzaj> V.B. BAR d.o.o.  Pula, Koparska 46, 52 100 Pula</izvorni_sadrzaj>
    <derivirana_varijabla naziv="DomainObject.Predmet.StrankaFormatedWithAdress_1"> V.B. BAR d.o.o.  Pula, Koparska 46, 52 100 Pula</derivirana_varijabla>
  </DomainObject.Predmet.StrankaFormatedWithAdress>
  <DomainObject.Predmet.StrankaFormatedWithAdressOIB>
    <izvorni_sadrzaj> V.B. BAR d.o.o.  Pula, OIB 51586093231, Koparska 46, 52 100 Pula</izvorni_sadrzaj>
    <derivirana_varijabla naziv="DomainObject.Predmet.StrankaFormatedWithAdressOIB_1"> V.B. BAR d.o.o.  Pula, OIB 51586093231, Koparska 46, 52 100 Pula</derivirana_varijabla>
  </DomainObject.Predmet.StrankaFormatedWithAdressOIB>
  <DomainObject.Predmet.StrankaWithAdress>
    <izvorni_sadrzaj>V.B. BAR d.o.o.  Pula Koparska 46,52 100 Pula</izvorni_sadrzaj>
    <derivirana_varijabla naziv="DomainObject.Predmet.StrankaWithAdress_1">V.B. BAR d.o.o.  Pula Koparska 46,52 100 Pula</derivirana_varijabla>
  </DomainObject.Predmet.StrankaWithAdress>
  <DomainObject.Predmet.StrankaWithAdressOIB>
    <izvorni_sadrzaj>V.B. BAR d.o.o.  Pula, OIB 51586093231, Koparska 46,52 100 Pula</izvorni_sadrzaj>
    <derivirana_varijabla naziv="DomainObject.Predmet.StrankaWithAdressOIB_1">V.B. BAR d.o.o.  Pula, OIB 51586093231, Koparska 46,52 100 Pula</derivirana_varijabla>
  </DomainObject.Predmet.StrankaWithAdressOIB>
  <DomainObject.Predmet.StrankaNazivFormated>
    <izvorni_sadrzaj>V.B. BAR d.o.o.  Pula</izvorni_sadrzaj>
    <derivirana_varijabla naziv="DomainObject.Predmet.StrankaNazivFormated_1">V.B. BAR d.o.o.  Pula</derivirana_varijabla>
  </DomainObject.Predmet.StrankaNazivFormated>
  <DomainObject.Predmet.StrankaNazivFormatedOIB>
    <izvorni_sadrzaj>V.B. BAR d.o.o.  Pula, OIB 51586093231</izvorni_sadrzaj>
    <derivirana_varijabla naziv="DomainObject.Predmet.StrankaNazivFormatedOIB_1">V.B. BAR d.o.o.  Pula, OIB 51586093231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V.B. BAR d.o.o.  Pula</item>
    </izvorni_sadrzaj>
    <derivirana_varijabla naziv="DomainObject.Predmet.StrankaListFormated_1">
      <item>V.B. BAR d.o.o.  Pula</item>
    </derivirana_varijabla>
  </DomainObject.Predmet.StrankaListFormated>
  <DomainObject.Predmet.StrankaListFormatedOIB>
    <izvorni_sadrzaj>
      <item>V.B. BAR d.o.o.  Pula, OIB 51586093231</item>
    </izvorni_sadrzaj>
    <derivirana_varijabla naziv="DomainObject.Predmet.StrankaListFormatedOIB_1">
      <item>V.B. BAR d.o.o.  Pula, OIB 51586093231</item>
    </derivirana_varijabla>
  </DomainObject.Predmet.StrankaListFormatedOIB>
  <DomainObject.Predmet.StrankaListFormatedWithAdress>
    <izvorni_sadrzaj>
      <item>V.B. BAR d.o.o.  Pula, Koparska 46, 52 100 Pula</item>
    </izvorni_sadrzaj>
    <derivirana_varijabla naziv="DomainObject.Predmet.StrankaListFormatedWithAdress_1">
      <item>V.B. BAR d.o.o.  Pula, Koparska 46, 52 100 Pula</item>
    </derivirana_varijabla>
  </DomainObject.Predmet.StrankaListFormatedWithAdress>
  <DomainObject.Predmet.StrankaListFormatedWithAdressOIB>
    <izvorni_sadrzaj>
      <item>V.B. BAR d.o.o.  Pula, OIB 51586093231, Koparska 46, 52 100 Pula</item>
    </izvorni_sadrzaj>
    <derivirana_varijabla naziv="DomainObject.Predmet.StrankaListFormatedWithAdressOIB_1">
      <item>V.B. BAR d.o.o.  Pula, OIB 51586093231, Koparska 46, 52 100 Pula</item>
    </derivirana_varijabla>
  </DomainObject.Predmet.StrankaListFormatedWithAdressOIB>
  <DomainObject.Predmet.StrankaListNazivFormated>
    <izvorni_sadrzaj>
      <item>V.B. BAR d.o.o.  Pula</item>
    </izvorni_sadrzaj>
    <derivirana_varijabla naziv="DomainObject.Predmet.StrankaListNazivFormated_1">
      <item>V.B. BAR d.o.o.  Pula</item>
    </derivirana_varijabla>
  </DomainObject.Predmet.StrankaListNazivFormated>
  <DomainObject.Predmet.StrankaListNazivFormatedOIB>
    <izvorni_sadrzaj>
      <item>V.B. BAR d.o.o.  Pula, OIB 51586093231</item>
    </izvorni_sadrzaj>
    <derivirana_varijabla naziv="DomainObject.Predmet.StrankaListNazivFormatedOIB_1">
      <item>V.B. BAR d.o.o.  Pula, OIB 51586093231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V.B. BAR d.o.o.  Pula</izvorni_sadrzaj>
    <derivirana_varijabla naziv="DomainObject.Predmet.StrankaIDrugi_1">V.B. BAR d.o.o.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V.B. BAR d.o.o.  Pula, OIB 51586093231, Koparska 46, 52 100 Pula</izvorni_sadrzaj>
    <derivirana_varijabla naziv="DomainObject.Predmet.StrankaIDrugiAdressOIB_1">V.B. BAR d.o.o.  Pula, OIB 51586093231, Koparska 46, 52 100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V.B. BAR d.o.o.  Pula</item>
    </izvorni_sadrzaj>
    <derivirana_varijabla naziv="DomainObject.Predmet.SudioniciListNaziv_1">
      <item>V.B. BAR d.o.o.  Pula</item>
    </derivirana_varijabla>
  </DomainObject.Predmet.SudioniciListNaziv>
  <DomainObject.Predmet.SudioniciListAdressOIB>
    <izvorni_sadrzaj>
      <item>V.B. BAR d.o.o.  Pula, OIB 51586093231, Koparska 46,52 100 Pula</item>
    </izvorni_sadrzaj>
    <derivirana_varijabla naziv="DomainObject.Predmet.SudioniciListAdressOIB_1">
      <item>V.B. BAR d.o.o.  Pula, OIB 51586093231, Koparska 46,52 100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51586093231</item>
    </izvorni_sadrzaj>
    <derivirana_varijabla naziv="DomainObject.Predmet.SudioniciListNazivOIB_1">
      <item>, OIB 51586093231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210</properties:Words>
  <properties:Characters>1006</properties:Characters>
  <properties:Lines>65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2016-02-29T08:09:00Z</dcterms:created>
  <dc:creator>vjelenovic</dc:creator>
  <cp:lastModifiedBy>Danijela Fumić</cp:lastModifiedBy>
  <cp:lastPrinted>2016-02-29T08:08:00Z</cp:lastPrinted>
  <dcterms:modified xmlns:xsi="http://www.w3.org/2001/XMLSchema-instance" xsi:type="dcterms:W3CDTF">2016-02-29T08:10:00Z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