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5ea6" w14:paraId="f465e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626CC" w:rsidR="00A626CC" w:rsidRPr="00A626C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26CC" w:rsidRPr="00A626CC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A626CC" w:rsidRPr="00A626CC">
        <w:rPr>
          <w:rFonts w:cs="Times New Roman" w:eastAsia="Times New Roman"/>
          <w:lang w:eastAsia="hr-HR"/>
        </w:rPr>
        <w:t>Broj: 14. St-2399/2015.</w:t>
      </w:r>
    </w:p>
    <w:p w:rsidRDefault="00A626CC" w:rsidP="00A626CC" w:rsidR="00A626CC" w:rsidRPr="00A626CC">
      <w:pPr>
        <w:spacing w:after="0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26CC" w:rsidP="00A626CC" w:rsidR="00A626CC" w:rsidRPr="00A626CC">
      <w:pPr>
        <w:spacing w:after="0"/>
        <w:rPr>
          <w:rFonts w:cs="Times New Roman" w:eastAsia="Times New Roman"/>
          <w:b/>
          <w:lang w:eastAsia="hr-HR"/>
        </w:rPr>
      </w:pPr>
      <w:r w:rsidRPr="00A626CC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26C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26CC">
        <w:rPr>
          <w:rFonts w:cs="Times New Roman" w:eastAsia="Times New Roman"/>
          <w:b/>
          <w:lang w:eastAsia="hr-HR"/>
        </w:rPr>
        <w:t>R J E Š E NJ E</w:t>
      </w: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b/>
          <w:lang w:eastAsia="hr-HR"/>
        </w:rPr>
        <w:tab/>
      </w:r>
      <w:r w:rsidRPr="00A626C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LENNART društvo s ograničenom odgovornošću za trgovinu i turizam, Baška Voda, A. G. Matoša 23., OIB: 43206169654., MBS: 060235107., dana 08. studenog 2016. godine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r i j e š i o  j e</w:t>
      </w: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Otvara se skraćeni stečajni postupak nad Dužnikom: LENNART društvo s ograničenom odgovornošću za trgovinu i turizam, Baška Voda, A. G. Matoša 23., OIB: 43206169654., MBS: 060235107. Skraćeni stečajni postupak je otvoren dana 08. studenog 2016. godine u 12,40 sati, kada je ovo rješenje objavljeno na mrežnoj stranici e-Oglasna ploča sudova.</w:t>
      </w:r>
    </w:p>
    <w:p w:rsidRDefault="00A626CC" w:rsidP="00A626CC" w:rsidR="00A626CC" w:rsidRPr="00A626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A626CC" w:rsidP="00A626CC" w:rsidR="00A626CC" w:rsidRPr="00A626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Zaključuje se skraćeni stečajni postupak nad Dužnikom: LENNART društvo s ograničenom odgovornošću za trgovinu i turizam, Baška Voda, A. G. Matoša 23., OIB: 43206169654., MBS: 060235107.</w:t>
      </w:r>
    </w:p>
    <w:p w:rsidRDefault="00A626CC" w:rsidP="00A626CC" w:rsidR="00A626CC" w:rsidRPr="00A626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626CC" w:rsidP="00A626CC" w:rsidR="00A626CC" w:rsidRPr="00A626C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Obrazloženje</w:t>
      </w:r>
    </w:p>
    <w:p w:rsidRDefault="00A626CC" w:rsidP="00A626CC" w:rsidR="00A626CC" w:rsidRPr="00A62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studenog 2015. godine Zahtjev za provedbu skraćenog stečajnog postupka (Zahtjev) nad Dužnikom: LENNART društvo s ograničenom odgovornošću za trgovinu i turizam, Baška Voda, A. G. Matoša 23.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961 dana, u ukupnom iznosu od: 1.937,00 kn, kao i da prema podacima koji su dostavljeni od Hrvatskog zavoda za mirovinskog osiguranje, Dužnik nema zaposlenih.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626CC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A626CC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A626CC">
        <w:rPr>
          <w:rFonts w:cs="Times New Roman" w:eastAsia="Times New Roman"/>
          <w:b/>
          <w:lang w:eastAsia="hr-HR" w:val="en-AU"/>
        </w:rPr>
        <w:t xml:space="preserve">Broj: 14. </w:t>
      </w:r>
      <w:r w:rsidRPr="00A626CC">
        <w:rPr>
          <w:rFonts w:cs="Times New Roman" w:eastAsia="Times New Roman"/>
          <w:b/>
          <w:lang w:eastAsia="hr-HR"/>
        </w:rPr>
        <w:t>St-2399 /2015.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626CC">
        <w:rPr>
          <w:rFonts w:cs="Times New Roman" w:eastAsia="Times New Roman"/>
          <w:i/>
          <w:lang w:eastAsia="hr-HR"/>
        </w:rPr>
        <w:t>Narodne novine</w:t>
      </w:r>
      <w:r w:rsidRPr="00A626CC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ab/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U Splitu, 08. studenog 2016. godine</w:t>
      </w:r>
    </w:p>
    <w:p w:rsidRDefault="00A626CC" w:rsidP="00A626CC" w:rsidR="00A626CC" w:rsidRPr="00A626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S U D A C</w:t>
      </w:r>
    </w:p>
    <w:p w:rsidRDefault="00A626CC" w:rsidP="00A626CC" w:rsidR="00A626CC" w:rsidRPr="00A62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Jozo Ćaleta</w:t>
      </w:r>
    </w:p>
    <w:p w:rsidRDefault="00A626CC" w:rsidP="00A626CC" w:rsidR="00A626CC" w:rsidRPr="00A62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626C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626CC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A626CC">
        <w:rPr>
          <w:rFonts w:cs="Times New Roman" w:eastAsia="Times New Roman"/>
          <w:b/>
          <w:lang w:eastAsia="hr-HR" w:val="en-AU"/>
        </w:rPr>
        <w:t xml:space="preserve">Broj: 14. </w:t>
      </w:r>
      <w:r w:rsidRPr="00A626CC">
        <w:rPr>
          <w:rFonts w:cs="Times New Roman" w:eastAsia="Times New Roman"/>
          <w:b/>
          <w:lang w:eastAsia="hr-HR"/>
        </w:rPr>
        <w:t>St-2399/2015.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POUKA O PRAVNOM LIJEKU: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DNA: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Dužniku,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Županijsko državno odvjetništvo Split,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 xml:space="preserve">Porezna uprava Split, 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e-Oglasna ploča Suda – rok 20. dana,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sudski registar – nakon pravomoćnosti</w:t>
      </w:r>
    </w:p>
    <w:p w:rsidRDefault="00A626CC" w:rsidP="00A626CC" w:rsidR="00A626CC" w:rsidRPr="00A626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lang w:eastAsia="hr-HR"/>
        </w:rPr>
        <w:t>u spis.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A626CC" w:rsidP="00A626CC" w:rsidR="00A626CC" w:rsidRPr="00A62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6CC" w:rsidP="00A626CC" w:rsidR="00A626CC" w:rsidRPr="00A626CC">
      <w:pPr>
        <w:spacing w:after="0"/>
        <w:rPr>
          <w:rFonts w:cs="Times New Roman" w:eastAsia="Times New Roman"/>
          <w:lang w:eastAsia="hr-HR"/>
        </w:rPr>
      </w:pPr>
      <w:r w:rsidRPr="00A626CC">
        <w:rPr>
          <w:rFonts w:cs="Times New Roman" w:eastAsia="Times New Roman"/>
          <w:noProof/>
          <w:lang w:eastAsia="hr-HR"/>
        </w:rPr>
        <w:t xml:space="preserve">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6C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43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St-2399/2015-5</izvorni_sadrzaj>
    <derivirana_varijabla naziv="DomainObject.Oznaka_1">St-2399/2015-5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LENNART društvo s ograničenom odgovornošću za trgovinu i turizam</izvorni_sadrzaj>
    <derivirana_varijabla naziv="DomainObject.Predmet.ProtustrankaFormated_1">  LENNART društvo s ograničenom odgovornošću za trgovinu i turizam</derivirana_varijabla>
  </DomainObject.Predmet.ProtustrankaFormated>
  <DomainObject.Predmet.ProtustrankaFormatedOIB>
    <izvorni_sadrzaj>  LENNART društvo s ograničenom odgovornošću za trgovinu i turizam, OIB 43206169654</izvorni_sadrzaj>
    <derivirana_varijabla naziv="DomainObject.Predmet.ProtustrankaFormatedOIB_1">  LENNART društvo s ograničenom odgovornošću za trgovinu i turizam, OIB 43206169654</derivirana_varijabla>
  </DomainObject.Predmet.ProtustrankaFormatedOIB>
  <DomainObject.Predmet.ProtustrankaFormatedWithAdress>
    <izvorni_sadrzaj> LENNART društvo s ograničenom odgovornošću za trgovinu i turizam, A. G. Matoša 23, 21320 Baška Voda</izvorni_sadrzaj>
    <derivirana_varijabla naziv="DomainObject.Predmet.ProtustrankaFormatedWithAdress_1"> LENNART društvo s ograničenom odgovornošću za trgovinu i turizam, A. G. Matoša 23, 21320 Baška Voda</derivirana_varijabla>
  </DomainObject.Predmet.ProtustrankaFormatedWithAdress>
  <DomainObject.Predmet.ProtustrankaFormatedWithAdressOIB>
    <izvorni_sadrzaj> LENNART društvo s ograničenom odgovornošću za trgovinu i turizam, OIB 43206169654, A. G. Matoša 23, 21320 Baška Voda</izvorni_sadrzaj>
    <derivirana_varijabla naziv="DomainObject.Predmet.ProtustrankaFormatedWithAdressOIB_1"> LENNART društvo s ograničenom odgovornošću za trgovinu i turizam, OIB 43206169654, A. G. Matoša 23, 21320 Baška Voda</derivirana_varijabla>
  </DomainObject.Predmet.ProtustrankaFormatedWithAdressOIB>
  <DomainObject.Predmet.ProtustrankaWithAdress>
    <izvorni_sadrzaj>LENNART društvo s ograničenom odgovornošću za trgovinu i turizam A. G. Matoša 23, 21320 Baška Voda</izvorni_sadrzaj>
    <derivirana_varijabla naziv="DomainObject.Predmet.ProtustrankaWithAdress_1">LENNART društvo s ograničenom odgovornošću za trgovinu i turizam A. G. Matoša 23, 21320 Baška Voda</derivirana_varijabla>
  </DomainObject.Predmet.ProtustrankaWithAdress>
  <DomainObject.Predmet.ProtustrankaWithAdressOIB>
    <izvorni_sadrzaj>LENNART društvo s ograničenom odgovornošću za trgovinu i turizam, OIB 43206169654, A. G. Matoša 23, 21320 Baška Voda</izvorni_sadrzaj>
    <derivirana_varijabla naziv="DomainObject.Predmet.ProtustrankaWithAdressOIB_1">LENNART društvo s ograničenom odgovornošću za trgovinu i turizam, OIB 43206169654, A. G. Matoša 23, 21320 Baška Voda</derivirana_varijabla>
  </DomainObject.Predmet.ProtustrankaWithAdressOIB>
  <DomainObject.Predmet.ProtustrankaNazivFormated>
    <izvorni_sadrzaj>LENNART društvo s ograničenom odgovornošću za trgovinu i turizam</izvorni_sadrzaj>
    <derivirana_varijabla naziv="DomainObject.Predmet.ProtustrankaNazivFormated_1">LENNART društvo s ograničenom odgovornošću za trgovinu i turizam</derivirana_varijabla>
  </DomainObject.Predmet.ProtustrankaNazivFormated>
  <DomainObject.Predmet.ProtustrankaNazivFormatedOIB>
    <izvorni_sadrzaj>LENNART društvo s ograničenom odgovornošću za trgovinu i turizam, OIB 43206169654</izvorni_sadrzaj>
    <derivirana_varijabla naziv="DomainObject.Predmet.ProtustrankaNazivFormatedOIB_1">LENNART društvo s ograničenom odgovornošću za trgovinu i turizam, OIB 43206169654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1937.00</izvorni_sadrzaj>
    <derivirana_varijabla naziv="DomainObject.Predmet.TrenutnaVrijednost_1">1937.00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LENNART društvo s ograničenom odgovornošću za trgovinu i turizam</item>
    </izvorni_sadrzaj>
    <derivirana_varijabla naziv="DomainObject.Predmet.ProtuStrankaListFormated_1">
      <item>LENNART društvo s ograničenom odgovornošću za trgovinu i turizam</item>
    </derivirana_varijabla>
  </DomainObject.Predmet.ProtuStrankaListFormated>
  <DomainObject.Predmet.ProtuStrankaListFormatedOIB>
    <izvorni_sadrzaj>
      <item>LENNART društvo s ograničenom odgovornošću za trgovinu i turizam, OIB 43206169654</item>
    </izvorni_sadrzaj>
    <derivirana_varijabla naziv="DomainObject.Predmet.ProtuStrankaListFormatedOIB_1">
      <item>LENNART društvo s ograničenom odgovornošću za trgovinu i turizam, OIB 43206169654</item>
    </derivirana_varijabla>
  </DomainObject.Predmet.ProtuStrankaListFormatedOIB>
  <DomainObject.Predmet.ProtuStrankaListFormatedWithAdress>
    <izvorni_sadrzaj>
      <item>LENNART društvo s ograničenom odgovornošću za trgovinu i turizam, A. G. Matoša 23, 21320 Baška Voda</item>
    </izvorni_sadrzaj>
    <derivirana_varijabla naziv="DomainObject.Predmet.ProtuStrankaListFormatedWithAdress_1">
      <item>LENNART društvo s ograničenom odgovornošću za trgovinu i turizam, A. G. Matoša 23, 21320 Baška Voda</item>
    </derivirana_varijabla>
  </DomainObject.Predmet.ProtuStrankaListFormatedWithAdress>
  <DomainObject.Predmet.ProtuStrankaListFormatedWithAdressOIB>
    <izvorni_sadrzaj>
      <item>LENNART društvo s ograničenom odgovornošću za trgovinu i turizam, OIB 43206169654, A. G. Matoša 23, 21320 Baška Voda</item>
    </izvorni_sadrzaj>
    <derivirana_varijabla naziv="DomainObject.Predmet.ProtuStrankaListFormatedWithAdressOIB_1">
      <item>LENNART društvo s ograničenom odgovornošću za trgovinu i turizam, OIB 43206169654, A. G. Matoša 23, 21320 Baška Voda</item>
    </derivirana_varijabla>
  </DomainObject.Predmet.ProtuStrankaListFormatedWithAdressOIB>
  <DomainObject.Predmet.ProtuStrankaListNazivFormated>
    <izvorni_sadrzaj>
      <item>LENNART društvo s ograničenom odgovornošću za trgovinu i turizam</item>
    </izvorni_sadrzaj>
    <derivirana_varijabla naziv="DomainObject.Predmet.ProtuStrankaListNazivFormated_1">
      <item>LENNART društvo s ograničenom odgovornošću za trgovinu i turizam</item>
    </derivirana_varijabla>
  </DomainObject.Predmet.ProtuStrankaListNazivFormated>
  <DomainObject.Predmet.ProtuStrankaListNazivFormatedOIB>
    <izvorni_sadrzaj>
      <item>LENNART društvo s ograničenom odgovornošću za trgovinu i turizam, OIB 43206169654</item>
    </izvorni_sadrzaj>
    <derivirana_varijabla naziv="DomainObject.Predmet.ProtuStrankaListNazivFormatedOIB_1">
      <item>LENNART društvo s ograničenom odgovornošću za trgovinu i turizam, OIB 43206169654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St-2399/2015-5</izvorni_sadrzaj>
    <derivirana_varijabla naziv="DomainObject.PoslovniBrojDokumenta_1">St-2399/2015-5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LENNART društvo s ograničenom odgovornošću za trgovinu i turizam</izvorni_sadrzaj>
    <derivirana_varijabla naziv="DomainObject.Predmet.ProtustrankaIDrugi_1">LENNART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LENNART društvo s ograničenom odgovornošću za trgovinu i turizam, OIB 43206169654, A. G. Matoša 23, 21320 Baška Voda</izvorni_sadrzaj>
    <derivirana_varijabla naziv="DomainObject.Predmet.ProtustrankaIDrugiAdressOIB_1">LENNART društvo s ograničenom odgovornošću za trgovinu i turizam, OIB 43206169654, A. G. Matoša 23,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LENNART društvo s ograničenom odgovornošću za trgovinu i turizam</item>
      <item>FINANCIJSKA AGENCIJA, RC SPLIT</item>
    </izvorni_sadrzaj>
    <derivirana_varijabla naziv="DomainObject.Predmet.SudioniciListNaziv_1">
      <item>LENNART društvo s ograničenom odgovornošću za trgovinu i turizam</item>
      <item>FINANCIJSKA AGENCIJA, RC SPLIT</item>
    </derivirana_varijabla>
  </DomainObject.Predmet.SudioniciListNaziv>
  <DomainObject.Predmet.SudioniciListAdressOIB>
    <izvorni_sadrzaj>
      <item>LENNART društvo s ograničenom odgovornošću za trgovinu i turizam, OIB 43206169654, A. G. Matoša 23,21320 Baška Voda</item>
      <item>FINANCIJSKA AGENCIJA, RC SPLIT, OIB 85821130368, Mažuranićevo šetalište 24 b,21000 Split</item>
    </izvorni_sadrzaj>
    <derivirana_varijabla naziv="DomainObject.Predmet.SudioniciListAdressOIB_1">
      <item>LENNART društvo s ograničenom odgovornošću za trgovinu i turizam, OIB 43206169654, A. G. Matoša 23,21320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C3175-4BDC-4557-81B5-9F5DB20C9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814</properties:Words>
  <properties:Characters>4317</properties:Characters>
  <properties:Lines>150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St-2399/2015-5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