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9c19" w14:paraId="c9a9c19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1339D8">
        <w:t>PROIZVODNO USLUŽNA ZADRUGA DOMENIKO, OIB 52410579703, Đurđevac, Ljudevita Gaja 4</w:t>
      </w:r>
      <w:r w:rsidR="00824366">
        <w:t xml:space="preserve">, dana </w:t>
      </w:r>
      <w:r w:rsidR="001339D8">
        <w:t>21. travnja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1339D8">
        <w:t>PROIZVODNO USLUŽNA ZADRUGA DOMENIKO, OIB 52410579703, Đurđevac, Ljudevita Gaja 4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1339D8">
        <w:rPr>
          <w:szCs w:val="24"/>
        </w:rPr>
        <w:t>21. travnja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1339D8">
        <w:rPr>
          <w:szCs w:val="24"/>
        </w:rPr>
        <w:t>14,00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1339D8">
        <w:t>PROIZVODNO USLUŽNA ZADRUGA DOMENIKO, OIB 52410579703, Đurđevac, Ljudevita Gaja 4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1339D8">
        <w:t>Jasna Hromadko, OIB 22088644509, iz Zagreba, Zelengorska br. 1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1339D8" w:rsidRPr="001339D8">
        <w:t xml:space="preserve"> </w:t>
      </w:r>
      <w:r w:rsidR="001339D8">
        <w:t>PROIZVODNO USLUŽNA ZADRUGA DOMENIKO, OIB 52410579703, Đurđevac, Ljudevita Gaja 4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1339D8">
        <w:rPr>
          <w:szCs w:val="24"/>
        </w:rPr>
        <w:t>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1339D8">
        <w:rPr>
          <w:szCs w:val="24"/>
        </w:rPr>
        <w:t>2. veljače 2016.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1339D8">
        <w:rPr>
          <w:szCs w:val="24"/>
        </w:rPr>
        <w:t>21. travnja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  <w:r w:rsidR="001339D8">
        <w:rPr>
          <w:szCs w:val="24"/>
        </w:rPr>
        <w:t xml:space="preserve">, v. r. </w:t>
      </w:r>
    </w:p>
    <w:p w:rsidRDefault="00ED4453" w:rsidP="00964C7D" w:rsidR="00ED4453">
      <w:pPr>
        <w:rPr>
          <w:szCs w:val="24"/>
        </w:rPr>
      </w:pPr>
    </w:p>
    <w:p w:rsidRDefault="001339D8" w:rsidP="001339D8" w:rsidR="001339D8">
      <w:pPr>
        <w:jc w:val="right"/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1339D8">
        <w:rPr>
          <w:szCs w:val="24"/>
        </w:rPr>
        <w:t>PROIZVODNO USLUŽNA ZADRUGA DOMENIKO, Đurđevac, Ljudevita Gaja 4</w:t>
      </w:r>
    </w:p>
    <w:p w:rsidRDefault="001339D8" w:rsidP="00964C7D" w:rsidR="00824366" w:rsidRPr="00824366">
      <w:pPr>
        <w:numPr>
          <w:ilvl w:val="0"/>
          <w:numId w:val="1"/>
        </w:numPr>
        <w:rPr>
          <w:szCs w:val="24"/>
        </w:rPr>
      </w:pPr>
      <w:r w:rsidRPr="001339D8">
        <w:t>Upravitelj zadruge -</w:t>
      </w:r>
      <w:r w:rsidR="00324A9A" w:rsidRPr="001339D8">
        <w:t xml:space="preserve"> </w:t>
      </w:r>
      <w:r w:rsidR="00324A9A">
        <w:t>dužnika,</w:t>
      </w:r>
      <w:r>
        <w:t xml:space="preserve"> Aleksandra Kralj, Đurđevac, Trg Svetog Jurja 8</w:t>
      </w:r>
    </w:p>
    <w:p w:rsidRDefault="00324A9A" w:rsidP="00DF4B3F" w:rsidR="00B375FC">
      <w:pPr>
        <w:numPr>
          <w:ilvl w:val="0"/>
          <w:numId w:val="1"/>
        </w:numPr>
        <w:rPr>
          <w:szCs w:val="24"/>
        </w:rPr>
      </w:pPr>
      <w:r w:rsidRPr="001339D8">
        <w:rPr>
          <w:szCs w:val="24"/>
        </w:rPr>
        <w:t>Sudski registar ovog suda</w:t>
      </w:r>
      <w:r w:rsidR="00733B53" w:rsidRPr="001339D8">
        <w:rPr>
          <w:szCs w:val="24"/>
        </w:rPr>
        <w:t xml:space="preserve"> </w:t>
      </w:r>
      <w:r w:rsidR="00733B53">
        <w:rPr>
          <w:szCs w:val="24"/>
        </w:rPr>
        <w:t>(</w:t>
      </w:r>
      <w:r w:rsidR="007A75CE" w:rsidRPr="00B375FC">
        <w:rPr>
          <w:szCs w:val="24"/>
        </w:rPr>
        <w:t>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1339D8">
        <w:rPr>
          <w:szCs w:val="24"/>
        </w:rPr>
        <w:t>Koprivnica, Hrvatske državnosti 7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1339D8">
        <w:rPr>
          <w:szCs w:val="24"/>
        </w:rPr>
        <w:t>Jasna Hromadko, Zagreb, Zelengorska br. 1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p w:rsidRDefault="009E6198" w:rsidP="001339D8" w:rsidR="009E6198" w:rsidRPr="00ED4453">
      <w:pPr>
        <w:ind w:left="360"/>
        <w:rPr>
          <w:szCs w:val="24"/>
        </w:rPr>
      </w:pPr>
    </w:p>
    <w:sectPr w:rsidSect="001339D8" w:rsidR="009E6198" w:rsidRPr="00ED4453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EB0" w:rsidP="007A75CE" w:rsidR="00564EB0">
      <w:r>
        <w:separator/>
      </w:r>
    </w:p>
  </w:endnote>
  <w:endnote w:id="0" w:type="continuationSeparator">
    <w:p w:rsidRDefault="00564EB0" w:rsidP="007A75CE" w:rsidR="00564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EB0" w:rsidP="007A75CE" w:rsidR="00564EB0">
      <w:r>
        <w:separator/>
      </w:r>
    </w:p>
  </w:footnote>
  <w:footnote w:id="0" w:type="continuationSeparator">
    <w:p w:rsidRDefault="00564EB0" w:rsidP="007A75CE" w:rsidR="00564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39D8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1339D8">
      <w:rPr>
        <w:szCs w:val="24"/>
      </w:rPr>
      <w:t>167/16-5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1339D8">
      <w:rPr>
        <w:szCs w:val="24"/>
      </w:rPr>
      <w:t>167/16-5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339D8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339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9D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339D8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339D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339D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339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9D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339D8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339D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339D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DOMENIKO</izvorni_sadrzaj>
    <derivirana_varijabla naziv="DomainObject.Predmet.ProtustrankaFormated_1">  PROIZVODNO USLUŽNA ZADRUGA DOMENIKO</derivirana_varijabla>
  </DomainObject.Predmet.ProtustrankaFormated>
  <DomainObject.Predmet.ProtustrankaFormatedOIB>
    <izvorni_sadrzaj>  PROIZVODNO USLUŽNA ZADRUGA DOMENIKO, OIB 52410579703</izvorni_sadrzaj>
    <derivirana_varijabla naziv="DomainObject.Predmet.ProtustrankaFormatedOIB_1">  PROIZVODNO USLUŽNA ZADRUGA DOMENIKO, OIB 52410579703</derivirana_varijabla>
  </DomainObject.Predmet.ProtustrankaFormatedOIB>
  <DomainObject.Predmet.ProtustrankaFormatedWithAdress>
    <izvorni_sadrzaj> PROIZVODNO USLUŽNA ZADRUGA DOMENIKO, Ljudevita Gaja 4, 48350 Đurđevac</izvorni_sadrzaj>
    <derivirana_varijabla naziv="DomainObject.Predmet.ProtustrankaFormatedWithAdress_1"> PROIZVODNO USLUŽNA ZADRUGA DOMENIKO, Ljudevita Gaja 4, 48350 Đurđevac</derivirana_varijabla>
  </DomainObject.Predmet.ProtustrankaFormatedWithAdress>
  <DomainObject.Predmet.ProtustrankaFormatedWithAdressOIB>
    <izvorni_sadrzaj> PROIZVODNO USLUŽNA ZADRUGA DOMENIKO, OIB 52410579703, Ljudevita Gaja 4, 48350 Đurđevac</izvorni_sadrzaj>
    <derivirana_varijabla naziv="DomainObject.Predmet.ProtustrankaFormatedWithAdressOIB_1"> PROIZVODNO USLUŽNA ZADRUGA DOMENIKO, OIB 52410579703, Ljudevita Gaja 4, 48350 Đurđevac</derivirana_varijabla>
  </DomainObject.Predmet.ProtustrankaFormatedWithAdressOIB>
  <DomainObject.Predmet.ProtustrankaWithAdress>
    <izvorni_sadrzaj>PROIZVODNO USLUŽNA ZADRUGA DOMENIKO Ljudevita Gaja 4, 48350 Đurđevac</izvorni_sadrzaj>
    <derivirana_varijabla naziv="DomainObject.Predmet.ProtustrankaWithAdress_1">PROIZVODNO USLUŽNA ZADRUGA DOMENIKO Ljudevita Gaja 4, 48350 Đurđevac</derivirana_varijabla>
  </DomainObject.Predmet.ProtustrankaWithAdress>
  <DomainObject.Predmet.ProtustrankaWithAdressOIB>
    <izvorni_sadrzaj>PROIZVODNO USLUŽNA ZADRUGA DOMENIKO, OIB 52410579703, Ljudevita Gaja 4, 48350 Đurđevac</izvorni_sadrzaj>
    <derivirana_varijabla naziv="DomainObject.Predmet.ProtustrankaWithAdressOIB_1">PROIZVODNO USLUŽNA ZADRUGA DOMENIKO, OIB 52410579703, Ljudevita Gaja 4, 48350 Đurđevac</derivirana_varijabla>
  </DomainObject.Predmet.ProtustrankaWithAdressOIB>
  <DomainObject.Predmet.ProtustrankaNazivFormated>
    <izvorni_sadrzaj>PROIZVODNO USLUŽNA ZADRUGA DOMENIKO</izvorni_sadrzaj>
    <derivirana_varijabla naziv="DomainObject.Predmet.ProtustrankaNazivFormated_1">PROIZVODNO USLUŽNA ZADRUGA DOMENIKO</derivirana_varijabla>
  </DomainObject.Predmet.ProtustrankaNazivFormated>
  <DomainObject.Predmet.ProtustrankaNazivFormatedOIB>
    <izvorni_sadrzaj>PROIZVODNO USLUŽNA ZADRUGA DOMENIKO, OIB 52410579703</izvorni_sadrzaj>
    <derivirana_varijabla naziv="DomainObject.Predmet.ProtustrankaNazivFormatedOIB_1">PROIZVODNO USLUŽNA ZADRUGA DOMENIKO, OIB 52410579703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422.33</izvorni_sadrzaj>
    <derivirana_varijabla naziv="DomainObject.Predmet.TrenutnaVrijednost_1">422.33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DOMENIKO</item>
    </izvorni_sadrzaj>
    <derivirana_varijabla naziv="DomainObject.Predmet.ProtuStrankaListFormated_1">
      <item>PROIZVODNO USLUŽNA ZADRUGA DOMENIKO</item>
    </derivirana_varijabla>
  </DomainObject.Predmet.ProtuStrankaListFormated>
  <DomainObject.Predmet.ProtuStrankaListFormatedOIB>
    <izvorni_sadrzaj>
      <item>PROIZVODNO USLUŽNA ZADRUGA DOMENIKO, OIB 52410579703</item>
    </izvorni_sadrzaj>
    <derivirana_varijabla naziv="DomainObject.Predmet.ProtuStrankaListFormatedOIB_1">
      <item>PROIZVODNO USLUŽNA ZADRUGA DOMENIKO, OIB 52410579703</item>
    </derivirana_varijabla>
  </DomainObject.Predmet.ProtuStrankaListFormatedOIB>
  <DomainObject.Predmet.ProtuStrankaListFormatedWithAdress>
    <izvorni_sadrzaj>
      <item>PROIZVODNO USLUŽNA ZADRUGA DOMENIKO, Ljudevita Gaja 4, 48350 Đurđevac</item>
    </izvorni_sadrzaj>
    <derivirana_varijabla naziv="DomainObject.Predmet.ProtuStrankaListFormatedWithAdress_1">
      <item>PROIZVODNO USLUŽNA ZADRUGA DOMENIKO, Ljudevita Gaja 4, 48350 Đurđevac</item>
    </derivirana_varijabla>
  </DomainObject.Predmet.ProtuStrankaListFormatedWithAdress>
  <DomainObject.Predmet.ProtuStrankaListFormatedWithAdressOIB>
    <izvorni_sadrzaj>
      <item>PROIZVODNO USLUŽNA ZADRUGA DOMENIKO, OIB 52410579703, Ljudevita Gaja 4, 48350 Đurđevac</item>
    </izvorni_sadrzaj>
    <derivirana_varijabla naziv="DomainObject.Predmet.ProtuStrankaListFormatedWithAdressOIB_1">
      <item>PROIZVODNO USLUŽNA ZADRUGA DOMENIKO, OIB 52410579703, Ljudevita Gaja 4, 48350 Đurđevac</item>
    </derivirana_varijabla>
  </DomainObject.Predmet.ProtuStrankaListFormatedWithAdressOIB>
  <DomainObject.Predmet.ProtuStrankaListNazivFormated>
    <izvorni_sadrzaj>
      <item>PROIZVODNO USLUŽNA ZADRUGA DOMENIKO</item>
    </izvorni_sadrzaj>
    <derivirana_varijabla naziv="DomainObject.Predmet.ProtuStrankaListNazivFormated_1">
      <item>PROIZVODNO USLUŽNA ZADRUGA DOMENIKO</item>
    </derivirana_varijabla>
  </DomainObject.Predmet.ProtuStrankaListNazivFormated>
  <DomainObject.Predmet.ProtuStrankaListNazivFormatedOIB>
    <izvorni_sadrzaj>
      <item>PROIZVODNO USLUŽNA ZADRUGA DOMENIKO, OIB 52410579703</item>
    </izvorni_sadrzaj>
    <derivirana_varijabla naziv="DomainObject.Predmet.ProtuStrankaListNazivFormatedOIB_1">
      <item>PROIZVODNO USLUŽNA ZADRUGA DOMENIKO, OIB 52410579703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DOMENIKO</izvorni_sadrzaj>
    <derivirana_varijabla naziv="DomainObject.Predmet.ProtustrankaIDrugi_1">PROIZVODNO USLUŽNA ZADRUGA DOMENIKO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DOMENIKO, OIB 52410579703, Ljudevita Gaja 4, 48350 Đurđevac</izvorni_sadrzaj>
    <derivirana_varijabla naziv="DomainObject.Predmet.ProtustrankaIDrugiAdressOIB_1">PROIZVODNO USLUŽNA ZADRUGA DOMENIKO, OIB 52410579703, Ljudevita Gaja 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DOMENIKO</item>
      <item>E-oglasna ploča</item>
      <item>Sudski registar</item>
    </izvorni_sadrzaj>
    <derivirana_varijabla naziv="DomainObject.Predmet.SudioniciListNaziv_1">
      <item>Financijska agencija</item>
      <item>PROIZVODNO USLUŽNA ZADRUGA DOMENIKO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PROIZVODNO USLUŽNA ZADRUGA DOMENIKO, OIB 52410579703, Ljudevita Gaja 4,48350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PROIZVODNO USLUŽNA ZADRUGA DOMENIKO, OIB 52410579703, Ljudevita Gaja 4,48350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52410579703</item>
      <item>, OIB null</item>
      <item>, OIB null</item>
    </izvorni_sadrzaj>
    <derivirana_varijabla naziv="DomainObject.Predmet.SudioniciListNazivOIB_1">
      <item>, OIB 85821130368</item>
      <item>, OIB 52410579703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2917</properties:Characters>
  <properties:Lines>85</properties:Lines>
  <properties:Paragraphs>30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2016-04-21T06:36:00Z</dcterms:created>
  <dc:creator>Ljubica Makovec</dc:creator>
  <cp:lastModifiedBy>Ljubica Makovec</cp:lastModifiedBy>
  <cp:lastPrinted>2016-04-21T07:52:00Z</cp:lastPrinted>
  <dcterms:modified xmlns:xsi="http://www.w3.org/2001/XMLSchema-instance" xsi:type="dcterms:W3CDTF">2016-04-21T07:53:00Z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