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bf9e4" w14:paraId="6ebf9e4"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w:t>
      </w:r>
      <w:r w:rsidR="00D46E98">
        <w:t>621/13-312</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D46E98">
        <w:t xml:space="preserve">MGT </w:t>
      </w:r>
      <w:r w:rsidR="00D46E98" w:rsidRPr="00F128DC">
        <w:t xml:space="preserve"> d.o.o. Kumrovec, Cesta Lijepe Naše 5, MBS:080041351, OIB: 40418183801</w:t>
      </w:r>
      <w:r w:rsidR="00D46E98">
        <w:t xml:space="preserve"> </w:t>
      </w:r>
      <w:r w:rsidR="00D51C43" w:rsidRPr="00F47E3D">
        <w:t xml:space="preserve">dana </w:t>
      </w:r>
      <w:r w:rsidR="00D46E98">
        <w:t>9. studenog</w:t>
      </w:r>
      <w:r w:rsidR="009E706E">
        <w:t xml:space="preserve"> </w:t>
      </w:r>
      <w:r w:rsidR="00A9454B">
        <w:t xml:space="preserve"> 2015. </w:t>
      </w:r>
      <w:r w:rsidR="00D51C43" w:rsidRPr="00F47E3D">
        <w:t xml:space="preserve">  godine </w:t>
      </w:r>
      <w:r w:rsidR="001E0E34" w:rsidRPr="00F47E3D">
        <w:t xml:space="preserve">donio je slijedeći </w:t>
      </w:r>
    </w:p>
    <w:p w:rsidRDefault="006E0E67" w:rsidP="001E0E34" w:rsidR="006E0E67"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D005FF">
        <w:rPr>
          <w:color w:val="000000"/>
        </w:rPr>
        <w:t xml:space="preserve"> </w:t>
      </w:r>
      <w:r w:rsidR="00D46E98">
        <w:t xml:space="preserve">Andrei Kancijanić ,  Kostrena, Vrh Martinšćice 103, OIB: 31784554429 </w:t>
      </w:r>
      <w:r w:rsidR="00DB477B" w:rsidRPr="00F47E3D">
        <w:t>nekretninu</w:t>
      </w:r>
      <w:r w:rsidRPr="00F47E3D">
        <w:t xml:space="preserve"> </w:t>
      </w:r>
      <w:r w:rsidR="00E32FAF">
        <w:rPr>
          <w:bCs/>
        </w:rPr>
        <w:t>vlasništvo stečajnog dužnika i to:</w:t>
      </w:r>
    </w:p>
    <w:p w:rsidRDefault="00D46E98" w:rsidP="00D46E98" w:rsidR="00D46E98">
      <w:pPr>
        <w:ind w:firstLine="708" w:left="708"/>
      </w:pPr>
      <w:r>
        <w:t xml:space="preserve">-  </w:t>
      </w:r>
      <w:r w:rsidRPr="00F128DC">
        <w:t xml:space="preserve">Apartman broj 110 u površini od 22,75 m2 u I etaži paviljona br. 1 na kčbr. </w:t>
      </w:r>
    </w:p>
    <w:p w:rsidRDefault="00D46E98" w:rsidP="00D46E98" w:rsidR="00BB68C6">
      <w:r w:rsidRPr="00F128DC">
        <w:t>2477, 8 ETAŽA 0/0, a sve povezano sa kčbr. 2477; zgrada i dvorište – paviljon broj 1 ukupne površine 435 čhv, upisano u zk. ul. 795, poduložak 8, k.o. Jasenak</w:t>
      </w:r>
      <w:r w:rsidR="00BB68C6" w:rsidRPr="00224053">
        <w:tab/>
      </w:r>
    </w:p>
    <w:p w:rsidRDefault="00D46E98" w:rsidP="00D46E98" w:rsidR="00D46E98" w:rsidRPr="00D00DF7"/>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D46E98">
        <w:t>621/13</w:t>
      </w:r>
      <w:r w:rsidR="00ED6590">
        <w:t xml:space="preserve"> </w:t>
      </w:r>
      <w:r w:rsidR="00D51C43" w:rsidRPr="00F47E3D">
        <w:t xml:space="preserve"> od </w:t>
      </w:r>
      <w:r w:rsidR="00D46E98">
        <w:t xml:space="preserve">21. rujna </w:t>
      </w:r>
      <w:r w:rsidR="003423C5">
        <w:t xml:space="preserve"> </w:t>
      </w:r>
      <w:r w:rsidR="00A9454B">
        <w:t>2015.</w:t>
      </w:r>
      <w:r w:rsidR="00ED6590">
        <w:t xml:space="preserve"> </w:t>
      </w:r>
      <w:r w:rsidR="00D51C43" w:rsidRPr="00F47E3D">
        <w:t xml:space="preserve"> godine </w:t>
      </w:r>
      <w:r w:rsidRPr="00F47E3D">
        <w:t xml:space="preserve">postalo je pravomoćno dana </w:t>
      </w:r>
      <w:r w:rsidR="00D46E98">
        <w:t>7</w:t>
      </w:r>
      <w:r w:rsidR="00E32FAF">
        <w:t>. listopada</w:t>
      </w:r>
      <w:r w:rsidR="005B1A92">
        <w:t xml:space="preserve"> 2015. </w:t>
      </w:r>
      <w:r w:rsidR="00D51C43" w:rsidRPr="00F47E3D">
        <w:t xml:space="preserve"> </w:t>
      </w:r>
      <w:r w:rsidR="00C862FE" w:rsidRPr="00F47E3D">
        <w:t xml:space="preserve"> </w:t>
      </w:r>
      <w:r w:rsidR="006B7593">
        <w:t xml:space="preserve">godine i </w:t>
      </w:r>
      <w:r w:rsidR="00ED6590">
        <w:t xml:space="preserve"> kupac je položio</w:t>
      </w:r>
      <w:r w:rsidRPr="00F47E3D">
        <w:t xml:space="preserve"> </w:t>
      </w:r>
      <w:r w:rsidR="003D69DE" w:rsidRPr="00F47E3D">
        <w:t xml:space="preserve">kupovninu </w:t>
      </w:r>
      <w:r w:rsidR="00D51C43" w:rsidRPr="00F47E3D">
        <w:t xml:space="preserve">određenu u rješenju o dosudi od </w:t>
      </w:r>
      <w:r w:rsidR="00D46E98">
        <w:t xml:space="preserve">21. rujna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D46E98">
        <w:t>9. studenog</w:t>
      </w:r>
      <w:r w:rsidR="009E706E">
        <w:t xml:space="preserve">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0175F2">
        <w:t>,v.r.</w:t>
      </w:r>
    </w:p>
    <w:p w:rsidRDefault="00F71DF6" w:rsidP="001E0E34" w:rsidR="00F71DF6" w:rsidRPr="00F47E3D"/>
    <w:p w:rsidRDefault="000175F2" w:rsidR="000175F2">
      <w:r>
        <w:tab/>
      </w:r>
      <w:r>
        <w:tab/>
      </w:r>
      <w:r>
        <w:tab/>
      </w:r>
      <w:r>
        <w:tab/>
      </w:r>
      <w:r>
        <w:tab/>
      </w:r>
      <w:r>
        <w:tab/>
      </w:r>
      <w:r>
        <w:tab/>
      </w:r>
      <w:r>
        <w:tab/>
        <w:t>Za točnost otpravka-ovl.službenik</w:t>
      </w:r>
    </w:p>
    <w:p w:rsidRDefault="000175F2" w:rsidP="000175F2" w:rsidR="000175F2">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175F2"/>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B7593"/>
    <w:rsid w:val="006C1755"/>
    <w:rsid w:val="006C48A9"/>
    <w:rsid w:val="006D7383"/>
    <w:rsid w:val="006E0E67"/>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E706E"/>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477C"/>
    <w:rsid w:val="00D46E98"/>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32FAF"/>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0175F2"/>
    <w:rPr>
      <w:color w:val="808080"/>
      <w:bdr w:space="0" w:sz="0" w:color="auto" w:val="none"/>
      <w:shd w:fill="auto" w:color="auto" w:val="clear"/>
    </w:rPr>
  </w:style>
  <w:style w:customStyle="true" w:styleId="eSPISCCParagraphDefaultFont" w:type="character">
    <w:name w:val="eSPIS_CC_Paragraph Default Font"/>
    <w:basedOn w:val="Zadanifontodlomka"/>
    <w:rsid w:val="000175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75F2"/>
    <w:rPr>
      <w:bdr w:space="0" w:sz="0" w:color="auto" w:val="none"/>
      <w:shd w:fill="FFFFCC" w:color="auto" w:val="clear"/>
      <w:lang w:val="hr-HR"/>
    </w:rPr>
  </w:style>
  <w:style w:customStyle="true" w:styleId="PozadinaSvijetloCrvena" w:type="character">
    <w:name w:val="Pozadina_SvijetloCrvena"/>
    <w:basedOn w:val="eSPISCCParagraphDefaultFont"/>
    <w:rsid w:val="000175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75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0175F2"/>
    <w:rPr>
      <w:color w:val="808080"/>
      <w:bdr w:color="auto" w:space="0" w:sz="0" w:val="none"/>
      <w:shd w:color="auto" w:fill="auto" w:val="clear"/>
    </w:rPr>
  </w:style>
  <w:style w:customStyle="1" w:styleId="eSPISCCParagraphDefaultFont" w:type="character">
    <w:name w:val="eSPIS_CC_Paragraph Default Font"/>
    <w:basedOn w:val="Zadanifontodlomka"/>
    <w:rsid w:val="000175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75F2"/>
    <w:rPr>
      <w:bdr w:color="auto" w:space="0" w:sz="0" w:val="none"/>
      <w:shd w:color="auto" w:fill="FFFFCC" w:val="clear"/>
      <w:lang w:val="hr-HR"/>
    </w:rPr>
  </w:style>
  <w:style w:customStyle="1" w:styleId="PozadinaSvijetloCrvena" w:type="character">
    <w:name w:val="Pozadina_SvijetloCrvena"/>
    <w:basedOn w:val="eSPISCCParagraphDefaultFont"/>
    <w:rsid w:val="000175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75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ODLAGALIŠTA SIROVINA; AUT.BORIĆ BRUNO; NIKOP D.O.O.; J.J. GRADNJA D.O.O.; PRIMORJE D.D.; PIZZERIA NO 1; DAMIR ŠARIĆ; HEP OPERATOR; IVICA UREMOVIĆ; ZELENJAK PLIN D.O.O.; Darko Orešić; TEO ŠITIN; ANDREA KANCIJANIĆ; NINO ARBUTINA</izvorni_sadrzaj>
    <derivirana_varijabla naziv="DomainObject.Predmet.StrankaFormated_1">  JOSIPA ZRNC zastupanog po punomoćniku GOLUB i PARTNERI; ZAGORSKI VODOVOD; ODLAGALIŠTA SIROVINA; AUT.BORIĆ BRUNO; NIKOP D.O.O.; J.J. GRADNJA D.O.O.; PRIMORJE D.D.; PIZZERIA NO 1; DAMIR ŠARIĆ; HEP OPERATOR; IVICA UREMOVIĆ; ZELENJAK PLIN D.O.O.; Darko Orešić; TEO ŠITIN; ANDREA KANCIJANIĆ; NINO ARBUTINA</derivirana_varijabla>
  </DomainObject.Predmet.StrankaFormated>
  <DomainObject.Predmet.StrankaFormatedOIB>
    <izvorni_sadrzaj>  JOSIPA ZRNC, OIB 24038680781 zastupanog po punomoćniku GOLUB i PARTNERI; ZAGORSKI VODOVOD, OIB 61979475705; ODLAGALIŠTA SIROVINA; AUT.BORIĆ BRUNO; NIKOP D.O.O.; J.J. GRADNJA D.O.O.; PRIMORJE D.D.; PIZZERIA NO 1; DAMIR ŠARIĆ; HEP OPERATOR; IVICA UREMOVIĆ; ZELENJAK PLIN D.O.O.; Darko Orešić; TEO ŠITIN, OIB 79338543184; ANDREA KANCIJANIĆ; NINO ARBUTINA</izvorni_sadrzaj>
    <derivirana_varijabla naziv="DomainObject.Predmet.StrankaFormatedOIB_1">  JOSIPA ZRNC, OIB 24038680781 zastupanog po punomoćniku GOLUB i PARTNERI; ZAGORSKI VODOVOD, OIB 61979475705; ODLAGALIŠTA SIROVINA; AUT.BORIĆ BRUNO; NIKOP D.O.O.; J.J. GRADNJA D.O.O.; PRIMORJE D.D.; PIZZERIA NO 1; DAMIR ŠARIĆ; HEP OPERATOR; IVICA UREMOVIĆ; ZELENJAK PLIN D.O.O.; Darko Orešić; TEO ŠITIN, OIB 79338543184; ANDREA KANCIJANIĆ; NINO ARBUTINA</derivirana_varijabla>
  </DomainObject.Predmet.StrankaFormatedOIB>
  <DomainObject.Predmet.StrankaFormatedWithAdress>
    <izvorni_sadrzaj> JOSIPA ZRNC, GORNJI ČEMEHOVAC 4, GORNJI ČEMEHOVAC zastupanog po punomoćniku GOLUB i PARTNERI; ZAGORSKI VODOVOD; ODLAGALIŠTA SIROVINA; AUT.BORIĆ BRUNO; NIKOP D.O.O.; J.J. GRADNJA D.O.O.; PRIMORJE D.D.; PIZZERIA NO 1; DAMIR ŠARIĆ; HEP OPERATOR; IVICA UREMOVIĆ; ZELENJAK PLIN D.O.O.; Darko Orešić; TEO ŠITIN, HRUŠEVEČKA CESTA 20, 10000 Zagreb; ANDREA KANCIJANIĆ; NINO ARBUTINA</izvorni_sadrzaj>
    <derivirana_varijabla naziv="DomainObject.Predmet.StrankaFormatedWithAdress_1"> JOSIPA ZRNC, GORNJI ČEMEHOVAC 4, GORNJI ČEMEHOVAC zastupanog po punomoćniku GOLUB i PARTNERI; ZAGORSKI VODOVOD; ODLAGALIŠTA SIROVINA; AUT.BORIĆ BRUNO; NIKOP D.O.O.; J.J. GRADNJA D.O.O.; PRIMORJE D.D.; PIZZERIA NO 1; DAMIR ŠARIĆ; HEP OPERATOR; IVICA UREMOVIĆ; ZELENJAK PLIN D.O.O.; Darko Orešić; TEO ŠITIN, HRUŠEVEČKA CESTA 20, 10000 Zagreb; ANDREA KANCIJANIĆ; NINO ARBUTINA</derivirana_varijabla>
  </DomainObject.Predmet.StrankaFormatedWithAdress>
  <DomainObject.Predmet.StrankaFormatedWithAdressOIB>
    <izvorni_sadrzaj> JOSIPA ZRNC, OIB 24038680781, GORNJI ČEMEHOVAC 4, GORNJI ČEMEHOVAC zastupanog po punomoćniku GOLUB i PARTNERI; ZAGORSKI VODOVOD, OIB 61979475705; ODLAGALIŠTA SIROVINA; AUT.BORIĆ BRUNO; NIKOP D.O.O.; J.J. GRADNJA D.O.O.; PRIMORJE D.D.; PIZZERIA NO 1; DAMIR ŠARIĆ; HEP OPERATOR; IVICA UREMOVIĆ; ZELENJAK PLIN D.O.O.; Darko Orešić; TEO ŠITIN, OIB 79338543184, HRUŠEVEČKA CESTA 20, 10000 Zagreb; ANDREA KANCIJANIĆ; NINO ARBUTINA</izvorni_sadrzaj>
    <derivirana_varijabla naziv="DomainObject.Predmet.StrankaFormatedWithAdressOIB_1"> JOSIPA ZRNC, OIB 24038680781, GORNJI ČEMEHOVAC 4, GORNJI ČEMEHOVAC zastupanog po punomoćniku GOLUB i PARTNERI; ZAGORSKI VODOVOD, OIB 61979475705; ODLAGALIŠTA SIROVINA; AUT.BORIĆ BRUNO; NIKOP D.O.O.; J.J. GRADNJA D.O.O.; PRIMORJE D.D.; PIZZERIA NO 1; DAMIR ŠARIĆ; HEP OPERATOR; IVICA UREMOVIĆ; ZELENJAK PLIN D.O.O.; Darko Orešić; TEO ŠITIN, OIB 79338543184, HRUŠEVEČKA CESTA 20, 10000 Zagreb; ANDREA KANCIJANIĆ; NINO ARBUTINA</derivirana_varijabla>
  </DomainObject.Predmet.StrankaFormatedWithAdressOIB>
  <DomainObject.Predmet.StrankaWithAdress>
    <izvorni_sadrzaj>JOSIPA ZRNC GORNJI ČEMEHOVAC 4,GORNJI ČEMEHOVAC,ZAGORSKI VODOVOD ,ODLAGALIŠTA SIROVINA ,AUT.BORIĆ BRUNO ,NIKOP D.O.O. ,J.J. GRADNJA D.O.O. ,PRIMORJE D.D. ,PIZZERIA NO 1 ,DAMIR ŠARIĆ ,HEP OPERATOR ,IVICA UREMOVIĆ ,ZELENJAK PLIN D.O.O. ,Darko Orešić ,TEO ŠITIN HRUŠEVEČKA CESTA 20,10000 Zagreb,ANDREA KANCIJANIĆ ,NINO ARBUTINA </izvorni_sadrzaj>
    <derivirana_varijabla naziv="DomainObject.Predmet.StrankaWithAdress_1">JOSIPA ZRNC GORNJI ČEMEHOVAC 4,GORNJI ČEMEHOVAC,ZAGORSKI VODOVOD ,ODLAGALIŠTA SIROVINA ,AUT.BORIĆ BRUNO ,NIKOP D.O.O. ,J.J. GRADNJA D.O.O. ,PRIMORJE D.D. ,PIZZERIA NO 1 ,DAMIR ŠARIĆ ,HEP OPERATOR ,IVICA UREMOVIĆ ,ZELENJAK PLIN D.O.O. ,Darko Orešić ,TEO ŠITIN HRUŠEVEČKA CESTA 20,10000 Zagreb,ANDREA KANCIJANIĆ ,NINO ARBUTINA </derivirana_varijabla>
  </DomainObject.Predmet.StrankaWithAdress>
  <DomainObject.Predmet.StrankaWithAdressOIB>
    <izvorni_sadrzaj>JOSIPA ZRNC, OIB 24038680781, GORNJI ČEMEHOVAC 4,GORNJI ČEMEHOVAC,ZAGORSKI VODOVOD, OIB 61979475705,ODLAGALIŠTA SIROVINA,AUT.BORIĆ BRUNO,NIKOP D.O.O.,J.J. GRADNJA D.O.O.,PRIMORJE D.D.,PIZZERIA NO 1,DAMIR ŠARIĆ,HEP OPERATOR,IVICA UREMOVIĆ,ZELENJAK PLIN D.O.O.,Darko Orešić,TEO ŠITIN, OIB 79338543184, HRUŠEVEČKA CESTA 20,10000 Zagreb,ANDREA KANCIJANIĆ,NINO ARBUTINA</izvorni_sadrzaj>
    <derivirana_varijabla naziv="DomainObject.Predmet.StrankaWithAdressOIB_1">JOSIPA ZRNC, OIB 24038680781, GORNJI ČEMEHOVAC 4,GORNJI ČEMEHOVAC,ZAGORSKI VODOVOD, OIB 61979475705,ODLAGALIŠTA SIROVINA,AUT.BORIĆ BRUNO,NIKOP D.O.O.,J.J. GRADNJA D.O.O.,PRIMORJE D.D.,PIZZERIA NO 1,DAMIR ŠARIĆ,HEP OPERATOR,IVICA UREMOVIĆ,ZELENJAK PLIN D.O.O.,Darko Orešić,TEO ŠITIN, OIB 79338543184, HRUŠEVEČKA CESTA 20,10000 Zagreb,ANDREA KANCIJANIĆ,NINO ARBUTINA</derivirana_varijabla>
  </DomainObject.Predmet.StrankaWithAdressOIB>
  <DomainObject.Predmet.StrankaNazivFormated>
    <izvorni_sadrzaj>JOSIPA ZRNC,ZAGORSKI VODOVOD,ODLAGALIŠTA SIROVINA,AUT.BORIĆ BRUNO,NIKOP D.O.O.,J.J. GRADNJA D.O.O.,PRIMORJE D.D.,PIZZERIA NO 1,DAMIR ŠARIĆ,HEP OPERATOR,IVICA UREMOVIĆ,ZELENJAK PLIN D.O.O.,Darko Orešić,TEO ŠITIN,ANDREA KANCIJANIĆ,NINO ARBUTINA</izvorni_sadrzaj>
    <derivirana_varijabla naziv="DomainObject.Predmet.StrankaNazivFormated_1">JOSIPA ZRNC,ZAGORSKI VODOVOD,ODLAGALIŠTA SIROVINA,AUT.BORIĆ BRUNO,NIKOP D.O.O.,J.J. GRADNJA D.O.O.,PRIMORJE D.D.,PIZZERIA NO 1,DAMIR ŠARIĆ,HEP OPERATOR,IVICA UREMOVIĆ,ZELENJAK PLIN D.O.O.,Darko Orešić,TEO ŠITIN,ANDREA KANCIJANIĆ,NINO ARBUTINA</derivirana_varijabla>
  </DomainObject.Predmet.StrankaNazivFormated>
  <DomainObject.Predmet.StrankaNazivFormatedOIB>
    <izvorni_sadrzaj>JOSIPA ZRNC, OIB 24038680781,ZAGORSKI VODOVOD, OIB 61979475705,ODLAGALIŠTA SIROVINA,AUT.BORIĆ BRUNO,NIKOP D.O.O.,J.J. GRADNJA D.O.O.,PRIMORJE D.D.,PIZZERIA NO 1,DAMIR ŠARIĆ,HEP OPERATOR,IVICA UREMOVIĆ,ZELENJAK PLIN D.O.O.,Darko Orešić,TEO ŠITIN, OIB 79338543184,ANDREA KANCIJANIĆ,NINO ARBUTINA</izvorni_sadrzaj>
    <derivirana_varijabla naziv="DomainObject.Predmet.StrankaNazivFormatedOIB_1">JOSIPA ZRNC, OIB 24038680781,ZAGORSKI VODOVOD, OIB 61979475705,ODLAGALIŠTA SIROVINA,AUT.BORIĆ BRUNO,NIKOP D.O.O.,J.J. GRADNJA D.O.O.,PRIMORJE D.D.,PIZZERIA NO 1,DAMIR ŠARIĆ,HEP OPERATOR,IVICA UREMOVIĆ,ZELENJAK PLIN D.O.O.,Darko Orešić,TEO ŠITIN, OIB 79338543184,ANDREA KANCIJANIĆ,NINO ARBUTINA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trankaListFormated_1">
      <item>JOSIPA ZRNC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trankaListFormated>
  <DomainObject.Predmet.StrankaListFormatedOIB>
    <izvorni_sadrzaj>
      <item>JOSIPA ZRNC, OIB 24038680781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izvorni_sadrzaj>
    <derivirana_varijabla naziv="DomainObject.Predmet.StrankaListFormatedOIB_1">
      <item>JOSIPA ZRNC, OIB 24038680781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derivirana_varijabla>
  </DomainObject.Predmet.StrankaListFormatedOIB>
  <DomainObject.Predmet.StrankaListFormatedWithAdress>
    <izvorni_sadrzaj>
      <item>JOSIPA ZRNC, GORNJI ČEMEHOVAC 4, GORNJI ČEMEHOVAC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 HRUŠEVEČKA CESTA 20, 10000 Zagreb</item>
      <item>ANDREA KANCIJANIĆ</item>
      <item>NINO ARBUTINA</item>
    </izvorni_sadrzaj>
    <derivirana_varijabla naziv="DomainObject.Predmet.StrankaListFormatedWithAdress_1">
      <item>JOSIPA ZRNC, GORNJI ČEMEHOVAC 4, GORNJI ČEMEHOVAC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 HRUŠEVEČKA CESTA 20, 10000 Zagreb</item>
      <item>ANDREA KANCIJANIĆ</item>
      <item>NINO ARBUTINA</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 10000 Zagreb</item>
      <item>ANDREA KANCIJANIĆ</item>
      <item>NINO ARBUTINA</item>
    </izvorni_sadrzaj>
    <derivirana_varijabla naziv="DomainObject.Predmet.StrankaListFormatedWithAdressOIB_1">
      <item>JOSIPA ZRNC, OIB 24038680781, GORNJI ČEMEHOVAC 4, GORNJI ČEMEHOVAC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 10000 Zagreb</item>
      <item>ANDREA KANCIJANIĆ</item>
      <item>NINO ARBUTINA</item>
    </derivirana_varijabla>
  </DomainObject.Predmet.StrankaListFormatedWithAdressOIB>
  <DomainObject.Predmet.StrankaListNazivFormated>
    <izvorni_sadrzaj>
      <item>JOSIPA ZRNC</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trankaListNazivFormated_1">
      <item>JOSIPA ZRNC</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trankaListNazivFormated>
  <DomainObject.Predmet.StrankaListNazivFormatedOIB>
    <izvorni_sadrzaj>
      <item>JOSIPA ZRNC, OIB 24038680781</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izvorni_sadrzaj>
    <derivirana_varijabla naziv="DomainObject.Predmet.StrankaListNazivFormatedOIB_1">
      <item>JOSIPA ZRNC, OIB 24038680781</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item>
      <item>H-ABDUCO društvo s ograničenom odgovornošću za usluge</item>
      <item>BANKA KOVANICA dioničko društvo</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item>
      <item>H-ABDUCO društvo s ograničenom odgovornošću za usluge</item>
      <item>BANKA KOVANICA dioničko društvo</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OIB 61979475705</item>
      <item>H-ABDUCO društvo s ograničenom odgovornošću za usluge, OIB 13667298928, Slavonska avenija 6A,Zagreb</item>
      <item>BANKA KOVANICA dioničko društvo, OIB 33039197637, Petra Preradovića 29,42000 Varaždin</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20,10000 Zagreb</item>
      <item>ANDREA KANCIJANIĆ</item>
      <item>NINO ARBUTINA</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OIB 61979475705</item>
      <item>H-ABDUCO društvo s ograničenom odgovornošću za usluge, OIB 13667298928, Slavonska avenija 6A,Zagreb</item>
      <item>BANKA KOVANICA dioničko društvo, OIB 33039197637, Petra Preradovića 29,42000 Varaždin</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20,10000 Zagreb</item>
      <item>ANDREA KANCIJANIĆ</item>
      <item>NINO ARBUTINA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null</item>
      <item>, OIB null</item>
      <item>, OIB null</item>
      <item>, OIB null</item>
      <item>, OIB null</item>
      <item>, OIB null</item>
      <item>, OIB null</item>
      <item>, OIB null</item>
      <item>, OIB null</item>
      <item>, OIB null</item>
      <item>, OIB null</item>
      <item>, OIB 79338543184</item>
      <item>, OIB null</item>
      <item>, OIB null</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null</item>
      <item>, OIB null</item>
      <item>, OIB null</item>
      <item>, OIB null</item>
      <item>, OIB null</item>
      <item>, OIB null</item>
      <item>, OIB null</item>
      <item>, OIB null</item>
      <item>, OIB null</item>
      <item>, OIB null</item>
      <item>, OIB null</item>
      <item>, OIB 79338543184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190</properties:Words>
  <properties:Characters>968</properties:Characters>
  <properties:Lines>32</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2015-11-09T09:15:00Z</dcterms:created>
  <dc:creator>kraljicn</dc:creator>
  <cp:lastModifiedBy>Vinka Mihalinčić</cp:lastModifiedBy>
  <cp:lastPrinted>2014-03-07T13:25:00Z</cp:lastPrinted>
  <dcterms:modified xmlns:xsi="http://www.w3.org/2001/XMLSchema-instance" xsi:type="dcterms:W3CDTF">2015-11-09T09:25:00Z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