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7ffa" w14:paraId="d627ffa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077D22">
        <w:rPr>
          <w:lang w:val="hr-HR"/>
        </w:rPr>
        <w:t>94</w:t>
      </w:r>
      <w:r w:rsidR="00C00E26">
        <w:rPr>
          <w:lang w:val="hr-HR"/>
        </w:rPr>
        <w:t>/</w:t>
      </w:r>
      <w:r w:rsidRPr="00F20BF1">
        <w:rPr>
          <w:lang w:val="hr-HR"/>
        </w:rPr>
        <w:t>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</w:t>
      </w:r>
      <w:r w:rsidR="007C642B">
        <w:t>pka p</w:t>
      </w:r>
      <w:r w:rsidR="00077D22">
        <w:t>rotiv dužnika ROLO-SUN j.</w:t>
      </w:r>
      <w:r w:rsidR="004018F3">
        <w:t>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077D22">
        <w:t>27094619159</w:t>
      </w:r>
      <w:r w:rsidR="00D07ECC">
        <w:t xml:space="preserve"> s</w:t>
      </w:r>
      <w:r w:rsidR="00B71B33">
        <w:t>a sjedišt</w:t>
      </w:r>
      <w:r w:rsidR="00077D22">
        <w:t>em u Donja 17, Cirkovljan</w:t>
      </w:r>
      <w:r w:rsidR="00247894">
        <w:t>,</w:t>
      </w:r>
      <w:r w:rsidR="00077D22">
        <w:t xml:space="preserve"> 40323 Prelog</w:t>
      </w:r>
      <w:r w:rsidR="009C0B3E">
        <w:t>,</w:t>
      </w:r>
      <w:r w:rsidR="00C00E26">
        <w:t xml:space="preserve"> dana 05. veljače</w:t>
      </w:r>
      <w:r w:rsidR="00A27B3C">
        <w:t xml:space="preserve"> 2016</w:t>
      </w:r>
      <w:r w:rsidR="00920620">
        <w:t>. godine temeljem čl. 430. Stečajnog zakona ("Narodne novine" 71/15, u da</w:t>
      </w:r>
      <w:r w:rsidR="00C00E26">
        <w:t>ljnjem tekstu SZ) objavljuje sl</w:t>
      </w:r>
      <w:r w:rsidR="00920620">
        <w:t>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077D22" w:rsidRPr="00077D22">
        <w:t xml:space="preserve"> </w:t>
      </w:r>
      <w:r w:rsidR="00077D22">
        <w:t>ROLO-SUN j.d.o.o., OIB: 27094619159  sa sjedištem u Donja 17, Cirkovljan, 40323 Prelog</w:t>
      </w:r>
      <w:r w:rsidR="00552216">
        <w:t>,</w:t>
      </w:r>
      <w:r w:rsidR="002E00D7">
        <w:t xml:space="preserve"> </w:t>
      </w:r>
      <w:r w:rsidR="00B82432">
        <w:t>iznosi</w:t>
      </w:r>
      <w:r w:rsidR="00077D22">
        <w:t xml:space="preserve"> 26.546,55 </w:t>
      </w:r>
      <w:r w:rsidR="0020506B">
        <w:t>kn.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 xml:space="preserve">II/ Poziva se direktor </w:t>
      </w:r>
      <w:r w:rsidR="002E00D7">
        <w:t>dužnika</w:t>
      </w:r>
      <w:r w:rsidR="00077D22">
        <w:t xml:space="preserve"> Damir Čelebić</w:t>
      </w:r>
      <w:r w:rsidR="00461842">
        <w:t xml:space="preserve">, </w:t>
      </w:r>
      <w:r w:rsidR="001E31BD">
        <w:t>i</w:t>
      </w:r>
      <w:r w:rsidR="0089065E">
        <w:t>z</w:t>
      </w:r>
      <w:r w:rsidR="00077D22">
        <w:t xml:space="preserve"> Cirkovljana</w:t>
      </w:r>
      <w:r w:rsidR="00C00E26">
        <w:t>,</w:t>
      </w:r>
      <w:r w:rsidR="0089065E">
        <w:t xml:space="preserve"> </w:t>
      </w:r>
      <w:r w:rsidR="00077D22">
        <w:t>Donja 17, OIB: 89619364217</w:t>
      </w:r>
      <w:r w:rsidR="00BC0702">
        <w:t>,</w:t>
      </w:r>
      <w:r w:rsidR="00FC6F9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 xml:space="preserve">III/ Upozorava se direktor 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077D22">
        <w:rPr>
          <w:lang w:val="hr-HR"/>
        </w:rPr>
        <w:t>Dana 20</w:t>
      </w:r>
      <w:r w:rsidR="004018F3">
        <w:rPr>
          <w:lang w:val="hr-HR"/>
        </w:rPr>
        <w:t>.</w:t>
      </w:r>
      <w:r w:rsidR="00BC0702">
        <w:rPr>
          <w:lang w:val="hr-HR"/>
        </w:rPr>
        <w:t xml:space="preserve"> siječnja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</w:t>
      </w:r>
      <w:r w:rsidR="00077D22" w:rsidRPr="00077D22">
        <w:t xml:space="preserve"> </w:t>
      </w:r>
      <w:r w:rsidR="00077D22">
        <w:t>ROLO-SUN j.d.o.o., OIB: 27094619159 sa sjedištem u Donja 17, Cirkovljan, 40323 Prelog</w:t>
      </w:r>
      <w:r w:rsidR="0089065E">
        <w:t xml:space="preserve">, </w:t>
      </w:r>
      <w:r>
        <w:t>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077D22">
        <w:t xml:space="preserve"> 26.546,55</w:t>
      </w:r>
      <w:r w:rsidR="004018F3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C00E26">
        <w:rPr>
          <w:lang w:val="hr-HR"/>
        </w:rPr>
        <w:t>05</w:t>
      </w:r>
      <w:r w:rsidR="002E00D7">
        <w:rPr>
          <w:lang w:val="hr-HR"/>
        </w:rPr>
        <w:t>.</w:t>
      </w:r>
      <w:r w:rsidR="00C00E26">
        <w:rPr>
          <w:lang w:val="hr-HR"/>
        </w:rPr>
        <w:t xml:space="preserve"> veljače</w:t>
      </w:r>
      <w:r w:rsidR="00A27B3C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92167C" w:rsidR="009216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sectPr w:rsidSect="007E4B07" w:rsidR="005B010B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395" w:rsidP="007F64E0" w:rsidR="009E5395">
      <w:r>
        <w:separator/>
      </w:r>
    </w:p>
  </w:endnote>
  <w:endnote w:id="0" w:type="continuationSeparator">
    <w:p w:rsidRDefault="009E5395" w:rsidP="007F64E0" w:rsidR="009E5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395" w:rsidP="007F64E0" w:rsidR="009E5395">
      <w:r>
        <w:separator/>
      </w:r>
    </w:p>
  </w:footnote>
  <w:footnote w:id="0" w:type="continuationSeparator">
    <w:p w:rsidRDefault="009E5395" w:rsidP="007F64E0" w:rsidR="009E53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9C0B3E">
      <w:rPr>
        <w:lang w:val="hr-HR"/>
      </w:rPr>
      <w:t>9</w:t>
    </w:r>
    <w:r w:rsidR="00077D22">
      <w:rPr>
        <w:lang w:val="hr-HR"/>
      </w:rPr>
      <w:t>4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61842" w:rsidRPr="00461842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7184"/>
    <w:rsid w:val="000248DB"/>
    <w:rsid w:val="00025494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77D22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4B03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45E8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0EE0"/>
    <w:rsid w:val="00461842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B773A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3E15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40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642B"/>
    <w:rsid w:val="007D6487"/>
    <w:rsid w:val="007E02C0"/>
    <w:rsid w:val="007E03D2"/>
    <w:rsid w:val="007E2D0A"/>
    <w:rsid w:val="007E3D84"/>
    <w:rsid w:val="007E4B07"/>
    <w:rsid w:val="007E656F"/>
    <w:rsid w:val="007F2FEA"/>
    <w:rsid w:val="007F4E9C"/>
    <w:rsid w:val="007F5C70"/>
    <w:rsid w:val="007F64E0"/>
    <w:rsid w:val="007F6F16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2E55"/>
    <w:rsid w:val="0088422A"/>
    <w:rsid w:val="00887C57"/>
    <w:rsid w:val="0089065E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167C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0A22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0B3E"/>
    <w:rsid w:val="009C7898"/>
    <w:rsid w:val="009D24FB"/>
    <w:rsid w:val="009D327F"/>
    <w:rsid w:val="009E2910"/>
    <w:rsid w:val="009E2CD6"/>
    <w:rsid w:val="009E5395"/>
    <w:rsid w:val="009E65B0"/>
    <w:rsid w:val="009F1FA5"/>
    <w:rsid w:val="009F46E5"/>
    <w:rsid w:val="009F6B3C"/>
    <w:rsid w:val="009F7DB7"/>
    <w:rsid w:val="00A0519C"/>
    <w:rsid w:val="00A20915"/>
    <w:rsid w:val="00A27B3C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706"/>
    <w:rsid w:val="00BB6A46"/>
    <w:rsid w:val="00BC0702"/>
    <w:rsid w:val="00BC350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0E26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16072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05568"/>
    <w:rsid w:val="00F1002E"/>
    <w:rsid w:val="00F11670"/>
    <w:rsid w:val="00F138C4"/>
    <w:rsid w:val="00F20BF1"/>
    <w:rsid w:val="00F23525"/>
    <w:rsid w:val="00F27478"/>
    <w:rsid w:val="00F309D9"/>
    <w:rsid w:val="00F34EC9"/>
    <w:rsid w:val="00F35046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1BB3"/>
    <w:rsid w:val="00F74EA8"/>
    <w:rsid w:val="00F75537"/>
    <w:rsid w:val="00F76208"/>
    <w:rsid w:val="00F84BFC"/>
    <w:rsid w:val="00F92392"/>
    <w:rsid w:val="00F928AB"/>
    <w:rsid w:val="00F93CB7"/>
    <w:rsid w:val="00FA4BFC"/>
    <w:rsid w:val="00FA4EAA"/>
    <w:rsid w:val="00FB5A0F"/>
    <w:rsid w:val="00FC4375"/>
    <w:rsid w:val="00FC6F90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618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8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8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8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8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618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8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8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8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8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St-94/2016</izvorni_sadrzaj>
    <derivirana_varijabla naziv="DomainObject.Predmet.OznakaBroj_1">St-94/2016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ROLO-SUN jednostavno društvo s ograničenom odgovornošću za proizvodnju, trgovinu i usluge</izvorni_sadrzaj>
    <derivirana_varijabla naziv="DomainObject.Predmet.ProtustrankaFormated_1">  ROLO-SUN jednostavno društvo s ograničenom odgovornošću za proizvodnju, trgovinu i usluge</derivirana_varijabla>
  </DomainObject.Predmet.ProtustrankaFormated>
  <DomainObject.Predmet.ProtustrankaFormatedOIB>
    <izvorni_sadrzaj>  ROLO-SUN jednostavno društvo s ograničenom odgovornošću za proizvodnju, trgovinu i usluge, OIB 27094619159</izvorni_sadrzaj>
    <derivirana_varijabla naziv="DomainObject.Predmet.ProtustrankaFormatedOIB_1">  ROLO-SUN jednostavno društvo s ograničenom odgovornošću za proizvodnju, trgovinu i usluge, OIB 27094619159</derivirana_varijabla>
  </DomainObject.Predmet.ProtustrankaFormatedOIB>
  <DomainObject.Predmet.ProtustrankaFormatedWithAdress>
    <izvorni_sadrzaj> ROLO-SUN jednostavno društvo s ograničenom odgovornošću za proizvodnju, trgovinu i usluge, Donja 17, 40323 Cirkovljan</izvorni_sadrzaj>
    <derivirana_varijabla naziv="DomainObject.Predmet.ProtustrankaFormatedWithAdress_1"> ROLO-SUN jednostavno društvo s ograničenom odgovornošću za proizvodnju, trgovinu i usluge, Donja 17, 40323 Cirkovljan</derivirana_varijabla>
  </DomainObject.Predmet.ProtustrankaFormatedWithAdress>
  <DomainObject.Predmet.ProtustrankaFormatedWithAdressOIB>
    <izvorni_sadrzaj> ROLO-SUN jednostavno društvo s ograničenom odgovornošću za proizvodnju, trgovinu i usluge, OIB 27094619159, Donja 17, 40323 Cirkovljan</izvorni_sadrzaj>
    <derivirana_varijabla naziv="DomainObject.Predmet.ProtustrankaFormatedWithAdressOIB_1"> ROLO-SUN jednostavno društvo s ograničenom odgovornošću za proizvodnju, trgovinu i usluge, OIB 27094619159, Donja 17, 40323 Cirkovljan</derivirana_varijabla>
  </DomainObject.Predmet.ProtustrankaFormatedWithAdressOIB>
  <DomainObject.Predmet.ProtustrankaWithAdress>
    <izvorni_sadrzaj>ROLO-SUN jednostavno društvo s ograničenom odgovornošću za proizvodnju, trgovinu i usluge Donja 17, 40323 Cirkovljan</izvorni_sadrzaj>
    <derivirana_varijabla naziv="DomainObject.Predmet.ProtustrankaWithAdress_1">ROLO-SUN jednostavno društvo s ograničenom odgovornošću za proizvodnju, trgovinu i usluge Donja 17, 40323 Cirkovljan</derivirana_varijabla>
  </DomainObject.Predmet.ProtustrankaWithAdress>
  <DomainObject.Predmet.ProtustrankaWithAdressOIB>
    <izvorni_sadrzaj>ROLO-SUN jednostavno društvo s ograničenom odgovornošću za proizvodnju, trgovinu i usluge, OIB 27094619159, Donja 17, 40323 Cirkovljan</izvorni_sadrzaj>
    <derivirana_varijabla naziv="DomainObject.Predmet.ProtustrankaWithAdressOIB_1">ROLO-SUN jednostavno društvo s ograničenom odgovornošću za proizvodnju, trgovinu i usluge, OIB 27094619159, Donja 17, 40323 Cirkovljan</derivirana_varijabla>
  </DomainObject.Predmet.ProtustrankaWithAdressOIB>
  <DomainObject.Predmet.ProtustrankaNazivFormated>
    <izvorni_sadrzaj>ROLO-SUN jednostavno društvo s ograničenom odgovornošću za proizvodnju, trgovinu i usluge</izvorni_sadrzaj>
    <derivirana_varijabla naziv="DomainObject.Predmet.ProtustrankaNazivFormated_1">ROLO-SUN jednostavno društvo s ograničenom odgovornošću za proizvodnju, trgovinu i usluge</derivirana_varijabla>
  </DomainObject.Predmet.ProtustrankaNazivFormated>
  <DomainObject.Predmet.ProtustrankaNazivFormatedOIB>
    <izvorni_sadrzaj>ROLO-SUN jednostavno društvo s ograničenom odgovornošću za proizvodnju, trgovinu i usluge, OIB 27094619159</izvorni_sadrzaj>
    <derivirana_varijabla naziv="DomainObject.Predmet.ProtustrankaNazivFormatedOIB_1">ROLO-SUN jednostavno društvo s ograničenom odgovornošću za proizvodnju, trgovinu i usluge, OIB 27094619159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26546.55</izvorni_sadrzaj>
    <derivirana_varijabla naziv="DomainObject.Predmet.TrenutnaVrijednost_1">26546.55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ROLO-SUN jednostavno društvo s ograničenom odgovornošću za proizvodnju, trgovinu i usluge</item>
    </izvorni_sadrzaj>
    <derivirana_varijabla naziv="DomainObject.Predmet.ProtuStrankaListFormated_1">
      <item>ROLO-SUN jednostavno društvo s ograničenom odgovornošću za proizvodnju, trgovinu i usluge</item>
    </derivirana_varijabla>
  </DomainObject.Predmet.ProtuStrankaListFormated>
  <DomainObject.Predmet.ProtuStrankaListFormatedOIB>
    <izvorni_sadrzaj>
      <item>ROLO-SUN jednostavno društvo s ograničenom odgovornošću za proizvodnju, trgovinu i usluge, OIB 27094619159</item>
    </izvorni_sadrzaj>
    <derivirana_varijabla naziv="DomainObject.Predmet.ProtuStrankaListFormatedOIB_1">
      <item>ROLO-SUN jednostavno društvo s ograničenom odgovornošću za proizvodnju, trgovinu i usluge, OIB 27094619159</item>
    </derivirana_varijabla>
  </DomainObject.Predmet.ProtuStrankaListFormatedOIB>
  <DomainObject.Predmet.ProtuStrankaListFormatedWithAdress>
    <izvorni_sadrzaj>
      <item>ROLO-SUN jednostavno društvo s ograničenom odgovornošću za proizvodnju, trgovinu i usluge, Donja 17, 40323 Cirkovljan</item>
    </izvorni_sadrzaj>
    <derivirana_varijabla naziv="DomainObject.Predmet.ProtuStrankaListFormatedWithAdress_1">
      <item>ROLO-SUN jednostavno društvo s ograničenom odgovornošću za proizvodnju, trgovinu i usluge, Donja 17, 40323 Cirkovljan</item>
    </derivirana_varijabla>
  </DomainObject.Predmet.ProtuStrankaListFormatedWithAdress>
  <DomainObject.Predmet.ProtuStrankaListFormatedWithAdressOIB>
    <izvorni_sadrzaj>
      <item>ROLO-SUN jednostavno društvo s ograničenom odgovornošću za proizvodnju, trgovinu i usluge, OIB 27094619159, Donja 17, 40323 Cirkovljan</item>
    </izvorni_sadrzaj>
    <derivirana_varijabla naziv="DomainObject.Predmet.ProtuStrankaListFormatedWithAdressOIB_1">
      <item>ROLO-SUN jednostavno društvo s ograničenom odgovornošću za proizvodnju, trgovinu i usluge, OIB 27094619159, Donja 17, 40323 Cirkovljan</item>
    </derivirana_varijabla>
  </DomainObject.Predmet.ProtuStrankaListFormatedWithAdressOIB>
  <DomainObject.Predmet.ProtuStrankaListNazivFormated>
    <izvorni_sadrzaj>
      <item>ROLO-SUN jednostavno društvo s ograničenom odgovornošću za proizvodnju, trgovinu i usluge</item>
    </izvorni_sadrzaj>
    <derivirana_varijabla naziv="DomainObject.Predmet.ProtuStrankaListNazivFormated_1">
      <item>ROLO-SUN jednostavno društvo s ograničenom odgovornošću za proizvodnju, trgovinu i usluge</item>
    </derivirana_varijabla>
  </DomainObject.Predmet.ProtuStrankaListNazivFormated>
  <DomainObject.Predmet.ProtuStrankaListNazivFormatedOIB>
    <izvorni_sadrzaj>
      <item>ROLO-SUN jednostavno društvo s ograničenom odgovornošću za proizvodnju, trgovinu i usluge, OIB 27094619159</item>
    </izvorni_sadrzaj>
    <derivirana_varijabla naziv="DomainObject.Predmet.ProtuStrankaListNazivFormatedOIB_1">
      <item>ROLO-SUN jednostavno društvo s ograničenom odgovornošću za proizvodnju, trgovinu i usluge, OIB 27094619159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ROLO-SUN jednostavno društvo s ograničenom odgovornošću za proizvodnju, trgovinu i usluge</izvorni_sadrzaj>
    <derivirana_varijabla naziv="DomainObject.Predmet.ProtustrankaIDrugi_1">ROLO-SUN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ROLO-SUN jednostavno društvo s ograničenom odgovornošću za proizvodnju, trgovinu i usluge, OIB 27094619159, Donja 17, 40323 Cirkovljan</izvorni_sadrzaj>
    <derivirana_varijabla naziv="DomainObject.Predmet.ProtustrankaIDrugiAdressOIB_1">ROLO-SUN jednostavno društvo s ograničenom odgovornošću za proizvodnju, trgovinu i usluge, OIB 27094619159, Donja 17, 40323 Cirkovljan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ROLO-SUN jednostavno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ROLO-SUN jednostavno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ROLO-SUN jednostavno društvo s ograničenom odgovornošću za proizvodnju, trgovinu i usluge, OIB 27094619159, Donja 17,40323 Cirkovljan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ROLO-SUN jednostavno društvo s ograničenom odgovornošću za proizvodnju, trgovinu i usluge, OIB 27094619159, Donja 17,40323 Cirkovljan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27094619159</item>
      <item>, OIB null</item>
      <item>, OIB null</item>
    </izvorni_sadrzaj>
    <derivirana_varijabla naziv="DomainObject.Predmet.SudioniciListNazivOIB_1">
      <item>, OIB 85821130368</item>
      <item>, OIB 27094619159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4FE837-7049-4DD3-BC92-06FB0C780E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463</properties:Words>
  <properties:Characters>2483</properties:Characters>
  <properties:Lines>70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2016-02-05T11:23:00Z</dcterms:created>
  <dc:creator>user</dc:creator>
  <cp:lastModifiedBy>Maja Marčec</cp:lastModifiedBy>
  <cp:lastPrinted>2016-02-05T11:23:00Z</cp:lastPrinted>
  <dcterms:modified xmlns:xsi="http://www.w3.org/2001/XMLSchema-instance" xsi:type="dcterms:W3CDTF">2016-02-05T12:07:00Z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