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d3d0" w14:paraId="39cd3d0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1A6335">
        <w:t>VERITAS d.o.o., Labin, Ul. Sv. Katarina 4, OIB: 04640130985</w:t>
      </w:r>
      <w:r w:rsidR="00EA1E30">
        <w:t xml:space="preserve">, </w:t>
      </w:r>
      <w:r w:rsidR="005032AA">
        <w:t xml:space="preserve">                    </w:t>
      </w:r>
      <w:r w:rsidR="001A6335">
        <w:t>27</w:t>
      </w:r>
      <w:r w:rsidR="007C47CC">
        <w:t>. prosinca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1A6335">
        <w:t>VERITAS d.o.o., Labin, Ul. Sv. Katarina 4, OIB: 04640130985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1A6335">
        <w:t>424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24DE2">
      <w:pPr>
        <w:spacing w:lineRule="atLeast" w:line="240"/>
        <w:jc w:val="both"/>
      </w:pPr>
      <w:r w:rsidRPr="00250F22">
        <w:tab/>
        <w:t xml:space="preserve">Na ročište od </w:t>
      </w:r>
      <w:r w:rsidR="001A6335">
        <w:t>7. travnja 2016. pristupila</w:t>
      </w:r>
      <w:r w:rsidRPr="00250F22">
        <w:t xml:space="preserve"> je zakonsk</w:t>
      </w:r>
      <w:r w:rsidR="001A6335">
        <w:t xml:space="preserve">a zastupnica </w:t>
      </w:r>
      <w:r w:rsidRPr="00250F22">
        <w:t xml:space="preserve">dužnika </w:t>
      </w:r>
      <w:r w:rsidR="001A6335">
        <w:t>Ervina Jelčić</w:t>
      </w:r>
      <w:r w:rsidRPr="00250F22">
        <w:t>, koji je nave</w:t>
      </w:r>
      <w:r w:rsidR="001A6335">
        <w:t>la</w:t>
      </w:r>
      <w:r w:rsidRPr="00250F22">
        <w:t xml:space="preserve"> da </w:t>
      </w:r>
      <w:r w:rsidRPr="00FF2AD3">
        <w:rPr>
          <w:sz w:val="23"/>
          <w:szCs w:val="23"/>
        </w:rPr>
        <w:t xml:space="preserve">društvo </w:t>
      </w:r>
      <w:r w:rsidR="001A6335">
        <w:t>ima u vlasništvu nekretnine upisane u zk. uložak 1300 kao Presika i to suvlasnički dio 24/1798 etažno vlasništvo (E-4) i suvlasnički dio 26/1798 etažno vlasništvo (E-5)</w:t>
      </w:r>
      <w:r w:rsidR="007C47CC" w:rsidRPr="00A14CF8">
        <w:t xml:space="preserve">, </w:t>
      </w:r>
      <w:r w:rsidR="001A6335">
        <w:t>u naravi dva poslovna prostora, koje nekretnine su opterećene razlučnim pravima.</w:t>
      </w:r>
    </w:p>
    <w:p w:rsidRDefault="001A6335" w:rsidP="00B77EB9" w:rsidR="001A6335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1A6335">
        <w:t>27</w:t>
      </w:r>
      <w:r w:rsidR="007C47CC">
        <w:t>. prosinca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FD72B4">
        <w:tab/>
        <w:t xml:space="preserve">         </w:t>
      </w:r>
      <w:r w:rsidR="00D10CDB" w:rsidRPr="00C10C53">
        <w:t xml:space="preserve">  </w:t>
      </w:r>
      <w:r w:rsidR="00216D45">
        <w:t xml:space="preserve"> </w:t>
      </w:r>
      <w:r w:rsidR="00D10CDB" w:rsidRPr="00C10C53">
        <w:t>Damir Rabar</w:t>
      </w:r>
      <w:r w:rsidR="00216D45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0549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1A6335">
      <w:t>424</w:t>
    </w:r>
    <w:r w:rsidR="005032AA">
      <w:t>/16-</w:t>
    </w:r>
    <w:r w:rsidR="001A6335">
      <w:t>8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1A6335">
      <w:t>424</w:t>
    </w:r>
    <w:r w:rsidR="005032AA">
      <w:t>/16-</w:t>
    </w:r>
    <w:r w:rsidR="001A6335">
      <w:t>8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08"/>
    <w:rsid w:val="000451A3"/>
    <w:rsid w:val="00067F29"/>
    <w:rsid w:val="001A38BC"/>
    <w:rsid w:val="001A6335"/>
    <w:rsid w:val="00216D45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85DB4"/>
    <w:rsid w:val="00726F07"/>
    <w:rsid w:val="007C47CC"/>
    <w:rsid w:val="007F482F"/>
    <w:rsid w:val="00814708"/>
    <w:rsid w:val="008157C7"/>
    <w:rsid w:val="008E56F0"/>
    <w:rsid w:val="00915E34"/>
    <w:rsid w:val="009E515D"/>
    <w:rsid w:val="00A14CF8"/>
    <w:rsid w:val="00A9689F"/>
    <w:rsid w:val="00A97BDD"/>
    <w:rsid w:val="00AC57D6"/>
    <w:rsid w:val="00B10C40"/>
    <w:rsid w:val="00B24DE2"/>
    <w:rsid w:val="00B77EB9"/>
    <w:rsid w:val="00B82F81"/>
    <w:rsid w:val="00B97E6E"/>
    <w:rsid w:val="00C10C53"/>
    <w:rsid w:val="00C331EB"/>
    <w:rsid w:val="00C765FC"/>
    <w:rsid w:val="00CD1157"/>
    <w:rsid w:val="00D10CDB"/>
    <w:rsid w:val="00D2325F"/>
    <w:rsid w:val="00DB0549"/>
    <w:rsid w:val="00EA1E30"/>
    <w:rsid w:val="00FC55F0"/>
    <w:rsid w:val="00FD72B4"/>
    <w:rsid w:val="00FF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2356</properties:Characters>
  <properties:Lines>70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2016-12-27T07:39:00Z</dcterms:created>
  <dc:creator>Jasmina Matika</dc:creator>
  <cp:lastModifiedBy>Lorena Paris Aničić</cp:lastModifiedBy>
  <cp:lastPrinted>2016-12-27T13:25:00Z</cp:lastPrinted>
  <dcterms:modified xmlns:xsi="http://www.w3.org/2001/XMLSchema-instance" xsi:type="dcterms:W3CDTF">2016-12-27T13:26:00Z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