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03f3" w14:paraId="e8903f3" w:rsidRDefault="00D33A64" w:rsidP="00D33A64" w:rsidR="00D33A64" w:rsidRPr="0006120C">
      <w:pPr>
        <w15:collapsed w:val="false"/>
      </w:pPr>
      <w:bookmarkStart w:name="_GoBack" w:id="0"/>
      <w:bookmarkEnd w:id="0"/>
      <w:r w:rsidRPr="0006120C">
        <w:rPr>
          <w:bCs/>
        </w:rPr>
        <w:t xml:space="preserve">                  </w:t>
      </w:r>
      <w:r w:rsidRPr="0006120C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  <w:r w:rsidRPr="0006120C">
        <w:rPr>
          <w:bCs/>
        </w:rPr>
        <w:tab/>
      </w:r>
    </w:p>
    <w:p w:rsidRDefault="00D33A64" w:rsidP="00D33A64" w:rsidR="00D33A64" w:rsidRPr="0006120C">
      <w:r w:rsidRPr="0006120C">
        <w:t xml:space="preserve">    REPUBLIKA HRVATSKA</w:t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2 St-52/2015-155</w:t>
      </w:r>
    </w:p>
    <w:p w:rsidRDefault="00D33A64" w:rsidP="00D33A64" w:rsidR="00D33A64" w:rsidRPr="0006120C">
      <w:r w:rsidRPr="0006120C">
        <w:t xml:space="preserve"> TRGOVAČKI SUD U PAZINU </w:t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</w:t>
      </w:r>
    </w:p>
    <w:p w:rsidRDefault="00D33A64" w:rsidP="00D33A64" w:rsidR="00D33A64" w:rsidRPr="0006120C">
      <w:r w:rsidRPr="0006120C">
        <w:t xml:space="preserve">     52000 PAZIN, Dršćevka 1</w:t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            </w:t>
      </w:r>
      <w:r w:rsidRPr="0006120C">
        <w:tab/>
        <w:t xml:space="preserve">    </w:t>
      </w:r>
    </w:p>
    <w:p w:rsidRDefault="00D33A64" w:rsidP="00D33A64" w:rsidR="00D33A64" w:rsidRPr="0006120C"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</w:p>
    <w:p w:rsidRDefault="00D33A64" w:rsidP="00D33A64" w:rsidR="00D33A64" w:rsidRPr="0006120C">
      <w:r w:rsidRPr="0006120C">
        <w:tab/>
      </w:r>
      <w:r w:rsidRPr="0006120C">
        <w:tab/>
      </w:r>
    </w:p>
    <w:p w:rsidRDefault="00D33A64" w:rsidP="00D33A64" w:rsidR="00D33A64" w:rsidRPr="0006120C">
      <w:pPr>
        <w:jc w:val="center"/>
      </w:pPr>
      <w:r w:rsidRPr="0006120C">
        <w:t>U  I M E  R E P U B L I K E  H R V A T S K E</w:t>
      </w:r>
    </w:p>
    <w:p w:rsidRDefault="00D33A64" w:rsidP="00D33A64" w:rsidR="00D33A64" w:rsidRPr="0006120C"/>
    <w:p w:rsidRDefault="00D33A64" w:rsidP="00D33A64" w:rsidR="00D33A64" w:rsidRPr="0006120C">
      <w:pPr>
        <w:jc w:val="center"/>
      </w:pPr>
      <w:r w:rsidRPr="0006120C">
        <w:t>R J E Š E NJ E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both"/>
      </w:pPr>
      <w:r w:rsidRPr="0006120C">
        <w:tab/>
        <w:t xml:space="preserve">Trgovački sud u Pazinu, po stečajnom sucu Adrijani Labinjan Skok, u stečajnom postupku nad stečajnim dužnikom PROJEKT BRAJDE d.o.o. u stečaju, Poreč, Partizanska 13, OIB: 76300059394, </w:t>
      </w:r>
      <w:r w:rsidR="004B1AA2" w:rsidRPr="0006120C">
        <w:t>20</w:t>
      </w:r>
      <w:r w:rsidRPr="0006120C">
        <w:t xml:space="preserve">. studenog 2018., 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center"/>
        <w:rPr>
          <w:bCs/>
        </w:rPr>
      </w:pPr>
      <w:r w:rsidRPr="0006120C">
        <w:rPr>
          <w:bCs/>
        </w:rPr>
        <w:t>r i j e š i o  je</w:t>
      </w:r>
    </w:p>
    <w:p w:rsidRDefault="00D33A64" w:rsidP="00D33A64" w:rsidR="00D33A64" w:rsidRPr="0006120C">
      <w:pPr>
        <w:jc w:val="center"/>
        <w:rPr>
          <w:bCs/>
        </w:rPr>
      </w:pPr>
    </w:p>
    <w:p w:rsidRDefault="00D33A64" w:rsidP="00D33A64" w:rsidR="00D33A64" w:rsidRPr="0006120C">
      <w:pPr>
        <w:jc w:val="both"/>
      </w:pPr>
      <w:r w:rsidRPr="0006120C">
        <w:tab/>
        <w:t>I.</w:t>
      </w:r>
      <w:r w:rsidRPr="0006120C">
        <w:tab/>
        <w:t>Zaključuje se stečajni postupak nad stečajnim dužnikom PROJEKT BRAJDE d.o.o. u stečaju, Poreč, Partizanska 13, OIB: 76300059394, temeljem odredbe čl. 286. st. 1. Stečajnog zakona (Narodne novine broj 71/15, 104/17, dalje: SZ).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both"/>
      </w:pPr>
      <w:r w:rsidRPr="0006120C">
        <w:tab/>
        <w:t>II.</w:t>
      </w:r>
      <w:r w:rsidRPr="0006120C">
        <w:tab/>
        <w:t>Ovo rješenje i osnova zaključenja stečajnog postupka objavit će se na mrežnoj stranici e-Oglasna ploča suda.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both"/>
      </w:pPr>
      <w:r w:rsidRPr="0006120C">
        <w:tab/>
        <w:t>III.</w:t>
      </w:r>
      <w:r w:rsidRPr="0006120C">
        <w:tab/>
        <w:t>Nalaže se sudskom registru ovoga suda da po pravomoćnosti ovog rješenja izvrši brisanje stečajnog dužnika PROJEKT BRAJDE d.o.o. u stečaju, Poreč, Partizanska 13, OIB: 76300059394, iz sudskog registra.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center"/>
        <w:rPr>
          <w:bCs/>
        </w:rPr>
      </w:pPr>
      <w:r w:rsidRPr="0006120C">
        <w:rPr>
          <w:bCs/>
        </w:rPr>
        <w:t>Obrazloženje</w:t>
      </w:r>
    </w:p>
    <w:p w:rsidRDefault="00D33A64" w:rsidP="00D33A64" w:rsidR="00D33A64" w:rsidRPr="0006120C">
      <w:pPr>
        <w:jc w:val="center"/>
      </w:pPr>
      <w:r w:rsidRPr="0006120C">
        <w:rPr>
          <w:bCs/>
        </w:rPr>
        <w:t xml:space="preserve"> </w:t>
      </w:r>
      <w:r w:rsidRPr="0006120C">
        <w:rPr>
          <w:bCs/>
        </w:rPr>
        <w:tab/>
      </w:r>
      <w:r w:rsidRPr="0006120C">
        <w:t xml:space="preserve"> </w:t>
      </w:r>
    </w:p>
    <w:p w:rsidRDefault="00D33A64" w:rsidP="00D33A64" w:rsidR="00D33A64" w:rsidRPr="0006120C">
      <w:pPr>
        <w:jc w:val="both"/>
      </w:pPr>
      <w:r w:rsidRPr="0006120C">
        <w:tab/>
        <w:t>U predmetu je održano završno ročište 30. listopada 2018. na kojem se raspravio završni račun i završno izvješće stečajne upraviteljice, a prigovora na diobni popis nije bilo.</w:t>
      </w:r>
    </w:p>
    <w:p w:rsidRDefault="00D33A64" w:rsidP="00D33A64" w:rsidR="00D33A64" w:rsidRPr="0006120C">
      <w:pPr>
        <w:jc w:val="both"/>
      </w:pPr>
    </w:p>
    <w:p w:rsidRDefault="00D33A64" w:rsidP="00D33A64" w:rsidR="0006120C" w:rsidRPr="0006120C">
      <w:pPr>
        <w:jc w:val="both"/>
      </w:pPr>
      <w:r w:rsidRPr="0006120C">
        <w:tab/>
        <w:t xml:space="preserve">Iz </w:t>
      </w:r>
      <w:r w:rsidR="0006120C" w:rsidRPr="0006120C">
        <w:t>navoda</w:t>
      </w:r>
      <w:r w:rsidRPr="0006120C">
        <w:t xml:space="preserve"> stečajne upraviteljice</w:t>
      </w:r>
      <w:r w:rsidR="0006120C" w:rsidRPr="0006120C">
        <w:t xml:space="preserve"> proizlazi da ostvareni priliv u stečajnom postupku iznosi 127.649,63 kn. Unovčena je sva imovina stečajnog dužnika. Dio stečajnih vjerovnika djelomično je namirio svoje tražbine kao razlučni vjerovnici, u iznosu od 5.783,96 kn. Raspoloživi iznos stečajne mase za diobu vjerovnicima iznosi 44.031,81 kn. Pri završnoj diobi uzima se u obzir ukupni iznos tražbina vjerovnika II. višeg isplatnog reda od 413.444,20 kn, koji će se namiriti u 10,65%.</w:t>
      </w:r>
    </w:p>
    <w:p w:rsidRDefault="0006120C" w:rsidP="00D33A64" w:rsidR="0006120C" w:rsidRPr="0006120C">
      <w:pPr>
        <w:jc w:val="both"/>
      </w:pPr>
    </w:p>
    <w:p w:rsidRDefault="00D33A64" w:rsidP="00D33A64" w:rsidR="0006120C" w:rsidRPr="0006120C">
      <w:pPr>
        <w:jc w:val="both"/>
      </w:pPr>
      <w:r w:rsidRPr="0006120C">
        <w:tab/>
        <w:t xml:space="preserve">Stečajna upraviteljica je izvijestila sud da je nakon završnog ročišta provedena završna dioba </w:t>
      </w:r>
      <w:r w:rsidR="0006120C" w:rsidRPr="0006120C">
        <w:t>sukladno završnom diobnom popisu i ovosudnom rješenju o suglasnosti na završnu diobu od 30.10.2018.</w:t>
      </w:r>
    </w:p>
    <w:p w:rsidRDefault="0006120C" w:rsidP="00D33A64" w:rsidR="0006120C" w:rsidRPr="0006120C">
      <w:pPr>
        <w:jc w:val="both"/>
      </w:pPr>
    </w:p>
    <w:p w:rsidRDefault="0006120C" w:rsidP="00D33A64" w:rsidR="0006120C" w:rsidRPr="0006120C">
      <w:pPr>
        <w:jc w:val="both"/>
      </w:pPr>
    </w:p>
    <w:p w:rsidRDefault="00D33A64" w:rsidP="00D33A64" w:rsidR="00D33A64" w:rsidRPr="0006120C">
      <w:pPr>
        <w:jc w:val="both"/>
      </w:pPr>
      <w:r w:rsidRPr="0006120C">
        <w:lastRenderedPageBreak/>
        <w:tab/>
        <w:t xml:space="preserve">Slijedom navedenog a temeljem odredbe čl. 286. st. 1., 2. i 3. SZ-a donesena je odluka kao u izreci. 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center"/>
      </w:pPr>
      <w:r w:rsidRPr="0006120C">
        <w:t xml:space="preserve">U Pazinu </w:t>
      </w:r>
      <w:r w:rsidR="004B1AA2" w:rsidRPr="0006120C">
        <w:t>20</w:t>
      </w:r>
      <w:r w:rsidRPr="0006120C">
        <w:t>. studenog 2018.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pPr>
        <w:jc w:val="both"/>
      </w:pP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</w:r>
      <w:r w:rsidRPr="0006120C">
        <w:tab/>
        <w:t xml:space="preserve">      Stečajna sutkinja                 </w:t>
      </w:r>
    </w:p>
    <w:p w:rsidRDefault="00D33A64" w:rsidP="00D33A64" w:rsidR="00D33A64" w:rsidRPr="0006120C">
      <w:pPr>
        <w:ind w:left="2160"/>
        <w:jc w:val="both"/>
      </w:pPr>
      <w:r w:rsidRPr="0006120C">
        <w:t xml:space="preserve">                               </w:t>
      </w:r>
      <w:r w:rsidRPr="0006120C">
        <w:tab/>
      </w:r>
      <w:r w:rsidRPr="0006120C">
        <w:tab/>
        <w:t xml:space="preserve">                    Adrijana Labinjan Skok, v.r. </w:t>
      </w:r>
    </w:p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>
      <w:r w:rsidRPr="0006120C">
        <w:t>UPUTA O PRAVNOM LIJEKU:</w:t>
      </w:r>
    </w:p>
    <w:p w:rsidRDefault="00D33A64" w:rsidP="00D33A64" w:rsidR="00D33A64" w:rsidRPr="0006120C">
      <w:pPr>
        <w:ind w:firstLine="720"/>
        <w:jc w:val="both"/>
      </w:pPr>
      <w:r w:rsidRPr="0006120C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D33A64" w:rsidP="00D33A64" w:rsidR="00D33A64" w:rsidRPr="0006120C">
      <w:pPr>
        <w:jc w:val="both"/>
      </w:pPr>
    </w:p>
    <w:p w:rsidRDefault="00D33A64" w:rsidP="00D33A64" w:rsidR="00D33A64" w:rsidRPr="0006120C">
      <w:r w:rsidRPr="0006120C">
        <w:t>DNA:</w:t>
      </w:r>
    </w:p>
    <w:p w:rsidRDefault="00D33A64" w:rsidP="00D33A64" w:rsidR="00D33A64" w:rsidRPr="0006120C">
      <w:r w:rsidRPr="0006120C">
        <w:t>- stečajna upraviteljica Vlasta Majstorović, Pula, Koparska 37</w:t>
      </w:r>
    </w:p>
    <w:p w:rsidRDefault="00D33A64" w:rsidP="00D33A64" w:rsidR="00D33A64" w:rsidRPr="0006120C">
      <w:r w:rsidRPr="0006120C">
        <w:t>- ŽDO Pula, Pula, Rovinjska ul. 2</w:t>
      </w:r>
    </w:p>
    <w:p w:rsidRDefault="00D33A64" w:rsidP="00D33A64" w:rsidR="00D33A64" w:rsidRPr="0006120C">
      <w:pPr>
        <w:jc w:val="both"/>
      </w:pPr>
      <w:r w:rsidRPr="0006120C">
        <w:t>- FINA, Regionalni centar Rijeka, Rijeka, F. Kurelca 8</w:t>
      </w:r>
    </w:p>
    <w:p w:rsidRDefault="00D33A64" w:rsidP="00D33A64" w:rsidR="00D33A64" w:rsidRPr="0006120C">
      <w:pPr>
        <w:jc w:val="both"/>
      </w:pPr>
      <w:r w:rsidRPr="0006120C">
        <w:t xml:space="preserve">- Porezna uprava – Područni ured Pazin, Pazin, M. B. Rašana 2/4, p.p. 60  </w:t>
      </w:r>
    </w:p>
    <w:p w:rsidRDefault="00D33A64" w:rsidP="00D33A64" w:rsidR="00D33A64" w:rsidRPr="0006120C">
      <w:r w:rsidRPr="0006120C">
        <w:t>- e-Oglasna ploča 8 dana</w:t>
      </w:r>
    </w:p>
    <w:p w:rsidRDefault="00D33A64" w:rsidP="00D33A64" w:rsidR="00D33A64" w:rsidRPr="0006120C"/>
    <w:p w:rsidRDefault="00D33A64" w:rsidP="00D33A64" w:rsidR="00D33A64" w:rsidRPr="0006120C">
      <w:pPr>
        <w:jc w:val="both"/>
      </w:pPr>
      <w:r w:rsidRPr="0006120C">
        <w:t>Po pravomoćnosti:</w:t>
      </w:r>
    </w:p>
    <w:p w:rsidRDefault="00D33A64" w:rsidP="00D33A64" w:rsidR="00D33A64" w:rsidRPr="0006120C">
      <w:pPr>
        <w:jc w:val="both"/>
      </w:pPr>
      <w:r w:rsidRPr="0006120C">
        <w:t>- sudski registar – (</w:t>
      </w:r>
      <w:r w:rsidRPr="0006120C">
        <w:rPr>
          <w:u w:val="single"/>
        </w:rPr>
        <w:t>elektronskim putem i fizički</w:t>
      </w:r>
      <w:r w:rsidRPr="0006120C">
        <w:t xml:space="preserve">) - radi brisanja dužnika iz sudskog registra </w:t>
      </w:r>
    </w:p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D33A64" w:rsidP="00D33A64" w:rsidR="00D33A64" w:rsidRPr="0006120C"/>
    <w:p w:rsidRDefault="00BB70C5" w:rsidR="00500701" w:rsidRPr="0006120C"/>
    <w:sectPr w:rsidSect="00022B9B" w:rsidR="00500701" w:rsidRPr="0006120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A64" w:rsidP="00D33A64" w:rsidR="00D33A64">
      <w:r>
        <w:separator/>
      </w:r>
    </w:p>
  </w:endnote>
  <w:endnote w:id="0" w:type="continuationSeparator">
    <w:p w:rsidRDefault="00D33A64" w:rsidP="00D33A64" w:rsidR="00D33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A64" w:rsidP="00D33A64" w:rsidR="00D33A64">
      <w:r>
        <w:separator/>
      </w:r>
    </w:p>
  </w:footnote>
  <w:footnote w:id="0" w:type="continuationSeparator">
    <w:p w:rsidRDefault="00D33A64" w:rsidP="00D33A64" w:rsidR="00D33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70C5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3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0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0E73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D33A64">
      <w:t>2</w:t>
    </w:r>
    <w:r w:rsidR="00D33A64" w:rsidRPr="00F83270">
      <w:t xml:space="preserve"> St-</w:t>
    </w:r>
    <w:r w:rsidR="00D33A64">
      <w:t>52</w:t>
    </w:r>
    <w:r w:rsidR="00D33A64" w:rsidRPr="00897965">
      <w:t>/</w:t>
    </w:r>
    <w:r w:rsidR="00D33A64">
      <w:t>20</w:t>
    </w:r>
    <w:r w:rsidR="00D33A64" w:rsidRPr="00777317">
      <w:t>1</w:t>
    </w:r>
    <w:r w:rsidR="00D33A64">
      <w:t>5</w:t>
    </w:r>
    <w:r w:rsidR="00D33A64" w:rsidRPr="00022B9B">
      <w:t>-</w:t>
    </w:r>
    <w:r w:rsidR="00D33A64">
      <w:t>155</w:t>
    </w:r>
  </w:p>
  <w:p w:rsidRDefault="00BB70C5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A64"/>
    <w:rsid w:val="0006120C"/>
    <w:rsid w:val="00360E73"/>
    <w:rsid w:val="004B1AA2"/>
    <w:rsid w:val="00554328"/>
    <w:rsid w:val="00985388"/>
    <w:rsid w:val="00BB70C5"/>
    <w:rsid w:val="00D3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3A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33A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33A6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33A64"/>
  </w:style>
  <w:style w:styleId="Tekstbalonia" w:type="paragraph">
    <w:name w:val="Balloon Text"/>
    <w:basedOn w:val="Normal"/>
    <w:link w:val="TekstbaloniaChar"/>
    <w:uiPriority w:val="99"/>
    <w:semiHidden/>
    <w:unhideWhenUsed/>
    <w:rsid w:val="00D33A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3A6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3A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3A6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0C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0C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0C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0C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3A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33A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33A6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33A64"/>
  </w:style>
  <w:style w:styleId="Tekstbalonia" w:type="paragraph">
    <w:name w:val="Balloon Text"/>
    <w:basedOn w:val="Normal"/>
    <w:link w:val="TekstbaloniaChar"/>
    <w:uiPriority w:val="99"/>
    <w:semiHidden/>
    <w:unhideWhenUsed/>
    <w:rsid w:val="00D33A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3A6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3A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3A6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0C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0C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0C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0C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pisarnici se nalazi samo zadnji svežanj,
ostatak spisa u referadi</izvorni_sadrzaj>
    <derivirana_varijabla naziv="DomainObject.Predmet.PrimjedbaSuca_1">u pisarnici se nalazi samo zadnji svežanj,
ostatak spisa u referadi</derivirana_varijabla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St-52/2015-149</izvorni_sadrzaj>
    <derivirana_varijabla naziv="DomainObject.PredzadnjaOdlukaIzPredmeta.Oznaka_1">St-52/2015-149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2267</properties:Characters>
  <properties:Lines>89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2018-11-13T07:32:00Z</dcterms:created>
  <dc:creator>Jasmina Matika</dc:creator>
  <cp:lastModifiedBy>Jasmina Matika</cp:lastModifiedBy>
  <dcterms:modified xmlns:xsi="http://www.w3.org/2001/XMLSchema-instance" xsi:type="dcterms:W3CDTF">2018-11-20T10:45:00Z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(St-52-15 - RJEŠENJE - ZAKLJUČENJE STEČAJNOG POSTUPKA - ČL. 286.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