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4649" w14:paraId="d5b4649" w:rsidRDefault="00DD7D27" w:rsidP="00DD7D27" w:rsidR="00AE649C" w:rsidRPr="00DD7D27">
      <w:pPr>
        <w:pStyle w:val="SudNaziv"/>
        <w:ind w:left="5664"/>
        <w15:collapsed w:val="false"/>
        <w:rPr>
          <w:b w:val="false"/>
        </w:rPr>
      </w:pPr>
      <w:bookmarkStart w:name="_GoBack" w:id="0"/>
      <w:bookmarkEnd w:id="0"/>
      <w:r w:rsidRPr="00DD7D27">
        <w:rPr>
          <w:b w:val="false"/>
          <w:lang w:eastAsia="hr-HR"/>
        </w:rPr>
        <w:t xml:space="preserve">         </w:t>
      </w:r>
      <w:r>
        <w:rPr>
          <w:b w:val="false"/>
          <w:lang w:eastAsia="hr-HR"/>
        </w:rPr>
        <w:t xml:space="preserve">  </w:t>
      </w:r>
      <w:r w:rsidRPr="00DD7D27">
        <w:rPr>
          <w:b w:val="false"/>
          <w:lang w:eastAsia="hr-HR"/>
        </w:rPr>
        <w:t>Poslovni broj: 4 St-785/16-5</w:t>
      </w:r>
    </w:p>
    <w:p w:rsidRDefault="00DD7D27" w:rsidP="00DD7D27" w:rsidR="00DD7D27" w:rsidRPr="00DD7D27">
      <w:pPr>
        <w:tabs>
          <w:tab w:pos="516" w:val="left"/>
        </w:tabs>
        <w:spacing w:after="0"/>
        <w:rPr>
          <w:bCs/>
        </w:rPr>
      </w:pPr>
      <w:r w:rsidRPr="00DD7D27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D7D27" w:rsidP="00DD7D27" w:rsidR="00DD7D27" w:rsidRPr="00DD7D27">
      <w:pPr>
        <w:spacing w:after="0"/>
      </w:pPr>
    </w:p>
    <w:p w:rsidRDefault="00DD7D27" w:rsidP="00DD7D27" w:rsidR="00DD7D27" w:rsidRPr="00DD7D27">
      <w:pPr>
        <w:spacing w:after="0"/>
        <w:ind w:firstLine="720"/>
      </w:pPr>
    </w:p>
    <w:p w:rsidRDefault="00DD7D27" w:rsidP="00DD7D27" w:rsidR="00DD7D27" w:rsidRPr="00DD7D27">
      <w:pPr>
        <w:spacing w:after="0"/>
        <w:ind w:firstLine="720"/>
      </w:pPr>
    </w:p>
    <w:p w:rsidRDefault="00DD7D27" w:rsidP="00DD7D27" w:rsidR="00DD7D27" w:rsidRPr="00DD7D27">
      <w:pPr>
        <w:spacing w:after="0"/>
      </w:pPr>
      <w:r w:rsidRPr="00DD7D27">
        <w:t xml:space="preserve">       REPUBLIKA HRVATSKA</w:t>
      </w:r>
    </w:p>
    <w:p w:rsidRDefault="00DD7D27" w:rsidP="00DD7D27" w:rsidR="00DD7D27">
      <w:pPr>
        <w:spacing w:after="0"/>
        <w:rPr>
          <w:b/>
        </w:rPr>
      </w:pPr>
      <w:r>
        <w:t>TRGOVAČKI SUD U VARAŽDINU</w:t>
      </w:r>
    </w:p>
    <w:p w:rsidRDefault="00DD7D27" w:rsidP="00DD7D27" w:rsidR="00DD7D27">
      <w:pPr>
        <w:spacing w:after="0"/>
      </w:pPr>
      <w:r>
        <w:t xml:space="preserve">                 Braće Radića 2</w:t>
      </w:r>
    </w:p>
    <w:p w:rsidRDefault="00DD7D27" w:rsidP="00DD7D27" w:rsidR="00DD7D27">
      <w:pPr>
        <w:spacing w:after="0"/>
      </w:pPr>
    </w:p>
    <w:p w:rsidRDefault="00DD7D27" w:rsidP="00DD7D27" w:rsidR="00DD7D27">
      <w:pPr>
        <w:spacing w:after="0"/>
        <w:rPr>
          <w:b/>
        </w:rPr>
      </w:pPr>
    </w:p>
    <w:p w:rsidRDefault="00DD7D27" w:rsidP="00DD7D27" w:rsidR="00DD7D27">
      <w:pPr>
        <w:spacing w:after="0"/>
        <w:jc w:val="center"/>
      </w:pPr>
      <w:r>
        <w:t>U   I M E   R E P U B L I K E   H R V A T S K E</w:t>
      </w:r>
    </w:p>
    <w:p w:rsidRDefault="00DD7D27" w:rsidP="00DD7D27" w:rsidR="00DD7D27">
      <w:pPr>
        <w:spacing w:after="0"/>
        <w:jc w:val="center"/>
        <w:rPr>
          <w:b/>
        </w:rPr>
      </w:pPr>
    </w:p>
    <w:p w:rsidRDefault="00DD7D27" w:rsidP="00DD7D27" w:rsidR="00DD7D27">
      <w:pPr>
        <w:spacing w:after="0"/>
        <w:jc w:val="center"/>
      </w:pPr>
      <w:r>
        <w:t xml:space="preserve">R J E Š E NJ E </w:t>
      </w:r>
    </w:p>
    <w:p w:rsidRDefault="00DD7D27" w:rsidP="00DD7D27" w:rsidR="00DD7D27">
      <w:pPr>
        <w:spacing w:after="0"/>
        <w:jc w:val="center"/>
      </w:pPr>
    </w:p>
    <w:p w:rsidRDefault="00DD7D27" w:rsidP="00DD7D27" w:rsidR="00DD7D27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TA-DRA j.d.o.o., Varaždin, Pavlinska 5, OIB: 87204310430, dana 15. veljače 2017.               </w:t>
      </w:r>
    </w:p>
    <w:p w:rsidRDefault="00DD7D27" w:rsidP="00DD7D27" w:rsidR="00DD7D27">
      <w:pPr>
        <w:spacing w:after="0"/>
        <w:jc w:val="both"/>
      </w:pPr>
    </w:p>
    <w:p w:rsidRDefault="00DD7D27" w:rsidP="00DD7D27" w:rsidR="00DD7D27">
      <w:pPr>
        <w:spacing w:after="0"/>
        <w:jc w:val="center"/>
      </w:pPr>
      <w:r>
        <w:t>r i j e š i o   j e</w:t>
      </w:r>
    </w:p>
    <w:p w:rsidRDefault="00DD7D27" w:rsidP="00DD7D27" w:rsidR="00DD7D27">
      <w:pPr>
        <w:spacing w:after="0"/>
        <w:jc w:val="both"/>
      </w:pPr>
    </w:p>
    <w:p w:rsidRDefault="00DD7D27" w:rsidP="00DD7D27" w:rsidR="00DD7D27">
      <w:pPr>
        <w:numPr>
          <w:ilvl w:val="0"/>
          <w:numId w:val="47"/>
        </w:numPr>
        <w:spacing w:after="0"/>
        <w:jc w:val="both"/>
      </w:pPr>
      <w:r>
        <w:t>Pokreće se prethodni postupak radi utvrđivanja uvjeta za otvaranje stečajnog postupka nad dužnikom TA-DRA j.d.o.o., Varaždin, Pavlinska 5, OIB: 87204310430.</w:t>
      </w:r>
    </w:p>
    <w:p w:rsidRDefault="00DD7D27" w:rsidP="00DD7D27" w:rsidR="00DD7D27">
      <w:pPr>
        <w:spacing w:after="0"/>
        <w:ind w:left="720"/>
        <w:jc w:val="both"/>
      </w:pPr>
    </w:p>
    <w:p w:rsidRDefault="00DD7D27" w:rsidP="00DD7D27" w:rsidR="00DD7D27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DD7D27" w:rsidP="00DD7D27" w:rsidR="00DD7D27">
      <w:pPr>
        <w:spacing w:after="0"/>
        <w:ind w:left="1440"/>
        <w:jc w:val="both"/>
        <w:rPr>
          <w:lang w:val="en-AU"/>
        </w:rPr>
      </w:pPr>
    </w:p>
    <w:p w:rsidRDefault="00DD7D27" w:rsidP="00DD7D27" w:rsidR="00DD7D27">
      <w:pPr>
        <w:spacing w:after="0"/>
        <w:ind w:left="1440"/>
        <w:jc w:val="center"/>
      </w:pPr>
      <w:r>
        <w:rPr>
          <w:b/>
          <w:u w:val="single"/>
        </w:rPr>
        <w:t>14. ožujka 2017. u 12,00 sati</w:t>
      </w:r>
      <w:r>
        <w:t xml:space="preserve"> </w:t>
      </w:r>
    </w:p>
    <w:p w:rsidRDefault="00DD7D27" w:rsidP="00DD7D27" w:rsidR="00DD7D27">
      <w:pPr>
        <w:spacing w:after="0"/>
        <w:ind w:left="1440"/>
        <w:jc w:val="center"/>
      </w:pPr>
    </w:p>
    <w:p w:rsidRDefault="00DD7D27" w:rsidP="00DD7D27" w:rsidR="00DD7D27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DD7D27" w:rsidP="00DD7D27" w:rsidR="00DD7D27">
      <w:pPr>
        <w:spacing w:after="0"/>
        <w:ind w:left="1440"/>
        <w:jc w:val="both"/>
      </w:pPr>
    </w:p>
    <w:p w:rsidRDefault="00DD7D27" w:rsidP="00DD7D27" w:rsidR="00DD7D27">
      <w:pPr>
        <w:spacing w:after="0"/>
        <w:ind w:left="1440"/>
        <w:jc w:val="both"/>
      </w:pPr>
      <w:r>
        <w:t>a na koje se dostavom ovoga rješenja pozivaju:</w:t>
      </w:r>
    </w:p>
    <w:p w:rsidRDefault="00DD7D27" w:rsidP="00DD7D27" w:rsidR="00DD7D27">
      <w:pPr>
        <w:spacing w:after="0"/>
        <w:ind w:left="1440"/>
        <w:jc w:val="both"/>
      </w:pPr>
    </w:p>
    <w:p w:rsidRDefault="00DD7D27" w:rsidP="00DD7D27" w:rsidR="00DD7D27">
      <w:pPr>
        <w:numPr>
          <w:ilvl w:val="0"/>
          <w:numId w:val="48"/>
        </w:numPr>
        <w:spacing w:after="0"/>
        <w:jc w:val="both"/>
      </w:pPr>
      <w:r>
        <w:t xml:space="preserve">predlagatelj po ŽDO Varaždin, Građansko upravni odjel, </w:t>
      </w:r>
    </w:p>
    <w:p w:rsidRDefault="00DD7D27" w:rsidP="00DD7D27" w:rsidR="00DD7D27">
      <w:pPr>
        <w:spacing w:after="0"/>
        <w:ind w:firstLine="720"/>
        <w:jc w:val="both"/>
        <w:rPr>
          <w:lang w:val="en-AU"/>
        </w:rPr>
      </w:pPr>
      <w:r>
        <w:t xml:space="preserve">   -      direktor dužnika, Mario Tarandek iz Peklenice, Bana Jelačića 9</w:t>
      </w:r>
    </w:p>
    <w:p w:rsidRDefault="00DD7D27" w:rsidP="00DD7D27" w:rsidR="00DD7D27">
      <w:pPr>
        <w:spacing w:after="0"/>
        <w:ind w:firstLine="720"/>
        <w:jc w:val="both"/>
        <w:rPr>
          <w:u w:val="single"/>
        </w:rPr>
      </w:pPr>
    </w:p>
    <w:p w:rsidRDefault="00DD7D27" w:rsidP="00DD7D27" w:rsidR="00DD7D27">
      <w:pPr>
        <w:spacing w:after="0"/>
        <w:ind w:firstLine="720"/>
        <w:jc w:val="both"/>
      </w:pPr>
    </w:p>
    <w:p w:rsidRDefault="00DD7D27" w:rsidP="00DD7D27" w:rsidR="00DD7D27">
      <w:pPr>
        <w:spacing w:after="0"/>
        <w:ind w:firstLine="720"/>
        <w:jc w:val="both"/>
      </w:pPr>
      <w:r>
        <w:t>Nalaže se direktoru dužnika Mariu Tarandek iz Peklenice, Bana Jelačića 9 da do dana održavanja ročišta iz točke II. izreke ovog rješenja dostavi sudu prokazni popis imovine u skladu s pravilima ovrhe za dužnika, podatke o solventnosti dužnika (BON-2), te zemljišno knjižne izvatke za sve nekretnine kojih je vlasnik dužnik.</w:t>
      </w:r>
    </w:p>
    <w:p w:rsidRDefault="00DD7D27" w:rsidP="00DD7D27" w:rsidR="00DD7D27">
      <w:pPr>
        <w:spacing w:after="0"/>
        <w:jc w:val="both"/>
      </w:pPr>
    </w:p>
    <w:p w:rsidRDefault="00DD7D27" w:rsidP="00DD7D27" w:rsidR="00DD7D27">
      <w:pPr>
        <w:spacing w:after="0"/>
        <w:jc w:val="both"/>
      </w:pPr>
    </w:p>
    <w:p w:rsidRDefault="00DD7D27" w:rsidP="00DD7D27" w:rsidR="00DD7D27">
      <w:pPr>
        <w:spacing w:after="0"/>
        <w:jc w:val="center"/>
      </w:pPr>
      <w:r>
        <w:t>Obrazloženje</w:t>
      </w:r>
    </w:p>
    <w:p w:rsidRDefault="00DD7D27" w:rsidP="00DD7D27" w:rsidR="00DD7D27">
      <w:pPr>
        <w:spacing w:after="0"/>
        <w:jc w:val="center"/>
      </w:pPr>
    </w:p>
    <w:p w:rsidRDefault="00DD7D27" w:rsidP="00DD7D27" w:rsidR="00DD7D27">
      <w:pPr>
        <w:spacing w:after="0"/>
        <w:ind w:firstLine="720"/>
        <w:jc w:val="both"/>
        <w:rPr>
          <w:color w:val="000000"/>
        </w:rPr>
      </w:pPr>
      <w:r>
        <w:t>Financijska agencija podnijela je zahtjev za pokretanje skraćenog stečajnog postupka nad dužnikom, pa je</w:t>
      </w:r>
      <w:r>
        <w:rPr>
          <w:color w:val="000000"/>
          <w:shd w:fill="FFFFFF" w:color="auto" w:val="clear"/>
        </w:rPr>
        <w:t xml:space="preserve"> sud </w:t>
      </w:r>
      <w:r>
        <w:t>9. ožujka 2016</w:t>
      </w:r>
      <w:r>
        <w:rPr>
          <w:color w:val="000000"/>
          <w:shd w:fill="FFFFFF" w:color="auto" w:val="clear"/>
        </w:rPr>
        <w:t>. primjenom čl. 430. SZ-a,</w:t>
      </w:r>
      <w:r>
        <w:t xml:space="preserve"> na mrežnoj stranici e-</w:t>
      </w:r>
      <w:r>
        <w:lastRenderedPageBreak/>
        <w:t>Oglasna ploča sudova objavio oglas o pokretanju skraćenog stečajnog postupka. Dana 23. ožujka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127.363,05 kn, a uvidom u podatke posljednje bilance na dan 31.12.2014. razvidno je da je dužnik iskazao podatak o dugotrajnoj imovini u iznosu od 51.230,00 kn i kratkotrajnoj imovini u iznosu od 27.000,00 kn, dok je uvidom u evidencije PBZO na temelju podataka iz evidencije MUP-a, utvrđeno da dužnik ima u vlasništvu teretno vozilo MERCEDES 212 D.</w:t>
      </w:r>
    </w:p>
    <w:p w:rsidRDefault="00DD7D27" w:rsidP="00DD7D27" w:rsidR="00DD7D27">
      <w:pPr>
        <w:spacing w:after="0"/>
        <w:jc w:val="both"/>
      </w:pPr>
    </w:p>
    <w:p w:rsidRDefault="00DD7D27" w:rsidP="00DD7D27" w:rsidR="00DD7D27">
      <w:pPr>
        <w:spacing w:after="0"/>
        <w:jc w:val="both"/>
      </w:pPr>
      <w:r>
        <w:tab/>
        <w:t>Stoga je sud temeljem članka 433. SZ-a donio rješenje o obustavi skraćenog stečajnog postupka nad dužnikom broj St-1154/15-6 od 18. travnja 2016. koje je postalo pravomoćno 3. svibnja 2016.</w:t>
      </w:r>
    </w:p>
    <w:p w:rsidRDefault="00DD7D27" w:rsidP="00DD7D27" w:rsidR="00DD7D27">
      <w:pPr>
        <w:spacing w:after="0"/>
        <w:jc w:val="both"/>
      </w:pPr>
    </w:p>
    <w:p w:rsidRDefault="00DD7D27" w:rsidP="00DD7D27" w:rsidR="00DD7D27">
      <w:pPr>
        <w:spacing w:after="0"/>
        <w:jc w:val="both"/>
      </w:pPr>
      <w:r>
        <w:tab/>
        <w:t>Predlagatelj učinio vjerojatnim postojanje svoje tražbine obzirom iz Stanja računa poreznog obveznika  na dan 16. ožujka 2016. proizlazi dugovanje dužnika prema vjerovniku u iznosu od 127.363,05 kn, te je učinio vjerojatnim postojanje stečajnog razloga - nesposobnosti za plaćanje, čime je dokazao da su ispunjene pretpostavke iz čl. 109. Stečajnog zakona (NN 71/15, u nastavku SZ).</w:t>
      </w:r>
    </w:p>
    <w:p w:rsidRDefault="00DD7D27" w:rsidP="00DD7D27" w:rsidR="00DD7D27">
      <w:pPr>
        <w:spacing w:after="0"/>
        <w:jc w:val="both"/>
        <w:rPr>
          <w:lang w:val="en-AU"/>
        </w:rPr>
      </w:pPr>
    </w:p>
    <w:p w:rsidRDefault="00DD7D27" w:rsidP="00DD7D27" w:rsidR="00DD7D27">
      <w:pPr>
        <w:pStyle w:val="Tijeloteksta"/>
        <w:spacing w:after="0"/>
        <w:ind w:firstLine="720"/>
      </w:pPr>
      <w:r>
        <w:t xml:space="preserve">Zbog navedenog valjalo je u smislu čl. 115., 123. i 128. SZ odlučiti kao u izreci ovog rješenja. </w:t>
      </w:r>
    </w:p>
    <w:p w:rsidRDefault="00DD7D27" w:rsidP="00DD7D27" w:rsidR="00DD7D27">
      <w:pPr>
        <w:pStyle w:val="Tijeloteksta"/>
        <w:spacing w:after="0"/>
      </w:pPr>
    </w:p>
    <w:p w:rsidRDefault="00DD7D27" w:rsidP="00DD7D27" w:rsidR="00DD7D27">
      <w:pPr>
        <w:spacing w:after="0"/>
        <w:jc w:val="center"/>
      </w:pPr>
      <w:r>
        <w:t>U Varaždinu, 15. veljače 2017.</w:t>
      </w:r>
    </w:p>
    <w:p w:rsidRDefault="00DD7D27" w:rsidP="00DD7D27" w:rsidR="00DD7D27">
      <w:pPr>
        <w:spacing w:after="0"/>
        <w:jc w:val="center"/>
      </w:pPr>
    </w:p>
    <w:p w:rsidRDefault="00DD7D27" w:rsidP="00DD7D27" w:rsidR="00DD7D27">
      <w:pPr>
        <w:spacing w:after="0"/>
        <w:ind w:firstLine="720"/>
        <w:jc w:val="center"/>
      </w:pPr>
    </w:p>
    <w:p w:rsidRDefault="00DD7D27" w:rsidP="00DD7D27" w:rsidR="00DD7D2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DD7D27" w:rsidP="00DD7D27" w:rsidR="00DD7D27">
      <w:pPr>
        <w:spacing w:after="0"/>
        <w:ind w:firstLine="720"/>
        <w:jc w:val="both"/>
      </w:pPr>
    </w:p>
    <w:p w:rsidRDefault="00DD7D27" w:rsidP="00DD7D27" w:rsidR="00DD7D2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Nemec, v.r. </w:t>
      </w:r>
    </w:p>
    <w:p w:rsidRDefault="00DD7D27" w:rsidP="00DD7D27" w:rsidR="00DD7D27">
      <w:pPr>
        <w:spacing w:after="0"/>
        <w:ind w:firstLine="720"/>
        <w:jc w:val="both"/>
      </w:pPr>
    </w:p>
    <w:p w:rsidRDefault="00DD7D27" w:rsidP="00DD7D27" w:rsidR="00DD7D27">
      <w:pPr>
        <w:spacing w:after="0"/>
        <w:ind w:firstLine="720" w:left="4320"/>
        <w:jc w:val="both"/>
      </w:pPr>
      <w:r>
        <w:t xml:space="preserve">Za točnost otpravka-ovlašteni službenik:  </w:t>
      </w:r>
    </w:p>
    <w:p w:rsidRDefault="00DD7D27" w:rsidP="00DD7D27" w:rsidR="00DD7D27">
      <w:pPr>
        <w:spacing w:after="0"/>
        <w:ind w:firstLine="720"/>
        <w:jc w:val="both"/>
      </w:pPr>
    </w:p>
    <w:p w:rsidRDefault="00DD7D27" w:rsidP="00DD7D27" w:rsidR="00DD7D27">
      <w:pPr>
        <w:spacing w:after="0"/>
        <w:ind w:firstLine="720"/>
        <w:jc w:val="both"/>
      </w:pPr>
    </w:p>
    <w:p w:rsidRDefault="00DD7D27" w:rsidP="00DD7D27" w:rsidR="00DD7D27">
      <w:pPr>
        <w:spacing w:after="0"/>
        <w:ind w:firstLine="720"/>
        <w:jc w:val="both"/>
      </w:pPr>
    </w:p>
    <w:p w:rsidRDefault="00DD7D27" w:rsidP="00DD7D27" w:rsidR="00DD7D27">
      <w:pPr>
        <w:spacing w:after="0"/>
        <w:ind w:firstLine="720"/>
        <w:jc w:val="both"/>
      </w:pPr>
    </w:p>
    <w:p w:rsidRDefault="00DD7D27" w:rsidP="00DD7D27" w:rsidR="00DD7D27">
      <w:pPr>
        <w:spacing w:after="0"/>
        <w:ind w:firstLine="720"/>
        <w:jc w:val="both"/>
      </w:pPr>
    </w:p>
    <w:p w:rsidRDefault="00DD7D27" w:rsidP="00DD7D27" w:rsidR="00DD7D27">
      <w:pPr>
        <w:spacing w:after="0"/>
        <w:ind w:firstLine="720"/>
        <w:jc w:val="both"/>
      </w:pPr>
    </w:p>
    <w:p w:rsidRDefault="00DD7D27" w:rsidP="00DD7D27" w:rsidR="00DD7D27">
      <w:pPr>
        <w:spacing w:after="0"/>
        <w:jc w:val="both"/>
      </w:pPr>
      <w:r>
        <w:t>UPUTA O PRAVNOM LIJEKU :</w:t>
      </w:r>
    </w:p>
    <w:p w:rsidRDefault="00DD7D27" w:rsidP="00DD7D27" w:rsidR="00DD7D27">
      <w:pPr>
        <w:spacing w:after="0"/>
        <w:jc w:val="both"/>
      </w:pPr>
      <w:r>
        <w:t>Protiv ovoga rješenja posebna žalba nije dopuštena.</w:t>
      </w:r>
    </w:p>
    <w:p w:rsidRDefault="00DD7D27" w:rsidP="00DD7D27" w:rsidR="00DD7D27">
      <w:pPr>
        <w:spacing w:after="0"/>
        <w:jc w:val="both"/>
      </w:pPr>
    </w:p>
    <w:p w:rsidRDefault="00DD7D27" w:rsidP="00DD7D27" w:rsidR="00DD7D27">
      <w:pPr>
        <w:spacing w:after="0"/>
        <w:jc w:val="both"/>
      </w:pPr>
      <w:r>
        <w:t>DNA:</w:t>
      </w:r>
    </w:p>
    <w:p w:rsidRDefault="00DD7D27" w:rsidP="00DD7D27" w:rsidR="00DD7D27">
      <w:pPr>
        <w:spacing w:after="0"/>
        <w:jc w:val="both"/>
      </w:pPr>
      <w:r>
        <w:t>-</w:t>
      </w:r>
      <w:r>
        <w:tab/>
        <w:t>predlagatelj po ŽDO Varaždin, Građansko upravni odjel</w:t>
      </w:r>
    </w:p>
    <w:p w:rsidRDefault="00DD7D27" w:rsidP="00DD7D27" w:rsidR="00DD7D27">
      <w:pPr>
        <w:numPr>
          <w:ilvl w:val="0"/>
          <w:numId w:val="48"/>
        </w:numPr>
        <w:tabs>
          <w:tab w:pos="709" w:val="num"/>
        </w:tabs>
        <w:spacing w:after="0"/>
        <w:ind w:hanging="1395"/>
        <w:jc w:val="both"/>
      </w:pPr>
      <w:r>
        <w:t>direktor dužnika, Mario Tarandek, iz Peklenice, Bana Jelačića 9, 40315 Mursko Središće</w:t>
      </w:r>
    </w:p>
    <w:p w:rsidRDefault="00DD7D27" w:rsidP="00DD7D27" w:rsidR="00DD7D27">
      <w:pPr>
        <w:spacing w:after="0"/>
        <w:ind w:left="139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B0EA4" w:rsidP="00DD7D27" w:rsidR="00CB0EA4">
      <w:pPr>
        <w:pStyle w:val="Naslovdokumenta"/>
        <w:spacing w:after="0"/>
      </w:pPr>
    </w:p>
    <w:p w:rsidRDefault="0071688E" w:rsidP="00DD7D27" w:rsidR="0071688E">
      <w:pPr>
        <w:pStyle w:val="Poetniodjeljak"/>
        <w:spacing w:after="0"/>
      </w:pPr>
    </w:p>
    <w:p w:rsidRDefault="00A21F0D" w:rsidP="00DD7D27" w:rsidR="00A21F0D">
      <w:pPr>
        <w:pStyle w:val="NormaleSPIS"/>
        <w:spacing w:after="0"/>
        <w:rPr>
          <w:noProof/>
        </w:rPr>
      </w:pPr>
    </w:p>
    <w:p w:rsidRDefault="00DA0242" w:rsidP="00DD7D27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D27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066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St-785/2016-5</izvorni_sadrzaj>
    <derivirana_varijabla naziv="DomainObject.Oznaka_1">St-785/2016-5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23.3.2016.</izvorni_sadrzaj>
    <derivirana_varijabla naziv="DomainObject.Predmet.Opis_1">Prijedlog za otvaranje st. postupka 23.3.2016.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TA-DRA jednostavno društvo s ograničenom odgovornošću za graditeljstvo i usluge</izvorni_sadrzaj>
    <derivirana_varijabla naziv="DomainObject.Predmet.ProtustrankaFormated_1">  TA-DRA jednostavno društvo s ograničenom odgovornošću za graditeljstvo i usluge</derivirana_varijabla>
  </DomainObject.Predmet.ProtustrankaFormated>
  <DomainObject.Predmet.ProtustrankaFormatedOIB>
    <izvorni_sadrzaj>  TA-DRA jednostavno društvo s ograničenom odgovornošću za graditeljstvo i usluge, OIB 87204310430</izvorni_sadrzaj>
    <derivirana_varijabla naziv="DomainObject.Predmet.ProtustrankaFormatedOIB_1">  TA-DRA jednostavno društvo s ograničenom odgovornošću za graditeljstvo i usluge, OIB 87204310430</derivirana_varijabla>
  </DomainObject.Predmet.ProtustrankaFormatedOIB>
  <DomainObject.Predmet.ProtustrankaFormatedWithAdress>
    <izvorni_sadrzaj> TA-DRA jednostavno društvo s ograničenom odgovornošću za graditeljstvo i usluge, Pavlinska 5, 42000 Varaždin</izvorni_sadrzaj>
    <derivirana_varijabla naziv="DomainObject.Predmet.ProtustrankaFormatedWithAdress_1"> TA-DRA jednostavno društvo s ograničenom odgovornošću za graditeljstvo i usluge, Pavlinska 5, 42000 Varaždin</derivirana_varijabla>
  </DomainObject.Predmet.ProtustrankaFormatedWithAdress>
  <DomainObject.Predmet.ProtustrankaFormatedWithAdressOIB>
    <izvorni_sadrzaj> TA-DRA jednostavno društvo s ograničenom odgovornošću za graditeljstvo i usluge, OIB 87204310430, Pavlinska 5, 42000 Varaždin</izvorni_sadrzaj>
    <derivirana_varijabla naziv="DomainObject.Predmet.ProtustrankaFormatedWithAdressOIB_1"> TA-DRA jednostavno društvo s ograničenom odgovornošću za graditeljstvo i usluge, OIB 87204310430, Pavlinska 5, 42000 Varaždin</derivirana_varijabla>
  </DomainObject.Predmet.ProtustrankaFormatedWithAdressOIB>
  <DomainObject.Predmet.ProtustrankaWithAdress>
    <izvorni_sadrzaj>TA-DRA jednostavno društvo s ograničenom odgovornošću za graditeljstvo i usluge Pavlinska 5, 42000 Varaždin</izvorni_sadrzaj>
    <derivirana_varijabla naziv="DomainObject.Predmet.ProtustrankaWithAdress_1">TA-DRA jednostavno društvo s ograničenom odgovornošću za graditeljstvo i usluge Pavlinska 5, 42000 Varaždin</derivirana_varijabla>
  </DomainObject.Predmet.ProtustrankaWithAdress>
  <DomainObject.Predmet.ProtustrankaWithAdressOIB>
    <izvorni_sadrzaj>TA-DRA jednostavno društvo s ograničenom odgovornošću za graditeljstvo i usluge, OIB 87204310430, Pavlinska 5, 42000 Varaždin</izvorni_sadrzaj>
    <derivirana_varijabla naziv="DomainObject.Predmet.ProtustrankaWithAdressOIB_1">TA-DRA jednostavno društvo s ograničenom odgovornošću za graditeljstvo i usluge, OIB 87204310430, Pavlinska 5, 42000 Varaždin</derivirana_varijabla>
  </DomainObject.Predmet.ProtustrankaWithAdressOIB>
  <DomainObject.Predmet.ProtustrankaNazivFormated>
    <izvorni_sadrzaj>TA-DRA jednostavno društvo s ograničenom odgovornošću za graditeljstvo i usluge</izvorni_sadrzaj>
    <derivirana_varijabla naziv="DomainObject.Predmet.ProtustrankaNazivFormated_1">TA-DRA jednostavno društvo s ograničenom odgovornošću za graditeljstvo i usluge</derivirana_varijabla>
  </DomainObject.Predmet.ProtustrankaNazivFormated>
  <DomainObject.Predmet.ProtustrankaNazivFormatedOIB>
    <izvorni_sadrzaj>TA-DRA jednostavno društvo s ograničenom odgovornošću za graditeljstvo i usluge, OIB 87204310430</izvorni_sadrzaj>
    <derivirana_varijabla naziv="DomainObject.Predmet.ProtustrankaNazivFormatedOIB_1">TA-DRA jednostavno društvo s ograničenom odgovornošću za graditeljstvo i usluge, OIB 87204310430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127363.05</izvorni_sadrzaj>
    <derivirana_varijabla naziv="DomainObject.Predmet.TrenutnaVrijednost_1">127363.05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TA-DRA jednostavno društvo s ograničenom odgovornošću za graditeljstvo i usluge</item>
    </izvorni_sadrzaj>
    <derivirana_varijabla naziv="DomainObject.Predmet.ProtuStrankaListFormated_1">
      <item>TA-DRA jednostavno društvo s ograničenom odgovornošću za graditeljstvo i usluge</item>
    </derivirana_varijabla>
  </DomainObject.Predmet.ProtuStrankaListFormated>
  <DomainObject.Predmet.ProtuStrankaListFormatedOIB>
    <izvorni_sadrzaj>
      <item>TA-DRA jednostavno društvo s ograničenom odgovornošću za graditeljstvo i usluge, OIB 87204310430</item>
    </izvorni_sadrzaj>
    <derivirana_varijabla naziv="DomainObject.Predmet.ProtuStrankaListFormatedOIB_1">
      <item>TA-DRA jednostavno društvo s ograničenom odgovornošću za graditeljstvo i usluge, OIB 87204310430</item>
    </derivirana_varijabla>
  </DomainObject.Predmet.ProtuStrankaListFormatedOIB>
  <DomainObject.Predmet.ProtuStrankaListFormatedWithAdress>
    <izvorni_sadrzaj>
      <item>TA-DRA jednostavno društvo s ograničenom odgovornošću za graditeljstvo i usluge, Pavlinska 5, 42000 Varaždin</item>
    </izvorni_sadrzaj>
    <derivirana_varijabla naziv="DomainObject.Predmet.ProtuStrankaListFormatedWithAdress_1">
      <item>TA-DRA jednostavno društvo s ograničenom odgovornošću za graditeljstvo i usluge, Pavlinska 5, 42000 Varaždin</item>
    </derivirana_varijabla>
  </DomainObject.Predmet.ProtuStrankaListFormatedWithAdress>
  <DomainObject.Predmet.ProtuStrankaListFormatedWithAdressOIB>
    <izvorni_sadrzaj>
      <item>TA-DRA jednostavno društvo s ograničenom odgovornošću za graditeljstvo i usluge, OIB 87204310430, Pavlinska 5, 42000 Varaždin</item>
    </izvorni_sadrzaj>
    <derivirana_varijabla naziv="DomainObject.Predmet.ProtuStrankaListFormatedWithAdressOIB_1">
      <item>TA-DRA jednostavno društvo s ograničenom odgovornošću za graditeljstvo i usluge, OIB 87204310430, Pavlinska 5, 42000 Varaždin</item>
    </derivirana_varijabla>
  </DomainObject.Predmet.ProtuStrankaListFormatedWithAdressOIB>
  <DomainObject.Predmet.ProtuStrankaListNazivFormated>
    <izvorni_sadrzaj>
      <item>TA-DRA jednostavno društvo s ograničenom odgovornošću za graditeljstvo i usluge</item>
    </izvorni_sadrzaj>
    <derivirana_varijabla naziv="DomainObject.Predmet.ProtuStrankaListNazivFormated_1">
      <item>TA-DRA jednostavno društvo s ograničenom odgovornošću za graditeljstvo i usluge</item>
    </derivirana_varijabla>
  </DomainObject.Predmet.ProtuStrankaListNazivFormated>
  <DomainObject.Predmet.ProtuStrankaListNazivFormatedOIB>
    <izvorni_sadrzaj>
      <item>TA-DRA jednostavno društvo s ograničenom odgovornošću za graditeljstvo i usluge, OIB 87204310430</item>
    </izvorni_sadrzaj>
    <derivirana_varijabla naziv="DomainObject.Predmet.ProtuStrankaListNazivFormatedOIB_1">
      <item>TA-DRA jednostavno društvo s ograničenom odgovornošću za graditeljstvo i usluge, OIB 87204310430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Mario Tarandek, direktor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Mario Tarandek, direktor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Mario Tarandek, direktor, OIB 65269525935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Mario Tarandek, direktor, OIB 65269525935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Mario Tarandek, direktor, Bana Jelačića 9, 40315 Peklenica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Mario Tarandek, direktor, Bana Jelačića 9, 40315 Peklenica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Mario Tarandek, direktor, OIB 65269525935, Bana Jelačića 9, 40315 Peklenica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Mario Tarandek, direktor, OIB 65269525935, Bana Jelačića 9, 40315 Peklenica</item>
    </derivirana_varijabla>
  </DomainObject.Predmet.OstaliListFormatedWithAdressOIB>
  <DomainObject.Predmet.OstaliListNazivFormated>
    <izvorni_sadrzaj>
      <item>Županijsko državno odvjetništvo u Varaždinu</item>
      <item>Mario Tarandek, direktor</item>
    </izvorni_sadrzaj>
    <derivirana_varijabla naziv="DomainObject.Predmet.OstaliListNazivFormated_1">
      <item>Županijsko državno odvjetništvo u Varaždinu</item>
      <item>Mario Tarandek, direktor</item>
    </derivirana_varijabla>
  </DomainObject.Predmet.OstaliListNazivFormated>
  <DomainObject.Predmet.OstaliListNazivFormatedOIB>
    <izvorni_sadrzaj>
      <item>Županijsko državno odvjetništvo u Varaždinu</item>
      <item>Mario Tarandek, direktor, OIB 65269525935</item>
    </izvorni_sadrzaj>
    <derivirana_varijabla naziv="DomainObject.Predmet.OstaliListNazivFormatedOIB_1">
      <item>Županijsko državno odvjetništvo u Varaždinu</item>
      <item>Mario Tarandek, direktor, OIB 65269525935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St-785/2016-5</izvorni_sadrzaj>
    <derivirana_varijabla naziv="DomainObject.PoslovniBrojDokumenta_1">St-785/2016-5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TA-DRA jednostavno društvo s ograničenom odgovornošću za graditeljstvo i usluge</izvorni_sadrzaj>
    <derivirana_varijabla naziv="DomainObject.Predmet.ProtustrankaIDrugi_1">TA-DRA jednostavno društvo s ograničenom odgovornošću za graditeljstvo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TA-DRA jednostavno društvo s ograničenom odgovornošću za graditeljstvo i usluge, OIB 87204310430, Pavlinska 5, 42000 Varaždin</izvorni_sadrzaj>
    <derivirana_varijabla naziv="DomainObject.Predmet.ProtustrankaIDrugiAdressOIB_1">TA-DRA jednostavno društvo s ograničenom odgovornošću za graditeljstvo i usluge, OIB 87204310430,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TA-DRA jednostavno društvo s ograničenom odgovornošću za graditeljstvo i usluge</item>
      <item>Županijsko državno odvjetništvo u Varaždinu</item>
      <item>RH Ministarstvo financija - Porezna uprava, Područni ured sjeverna Hrvatska</item>
      <item>Mario Tarandek, direktor</item>
    </izvorni_sadrzaj>
    <derivirana_varijabla naziv="DomainObject.Predmet.SudioniciListNaziv_1">
      <item>TA-DRA jednostavno društvo s ograničenom odgovornošću za graditeljstvo i usluge</item>
      <item>Županijsko državno odvjetništvo u Varaždinu</item>
      <item>RH Ministarstvo financija - Porezna uprava, Područni ured sjeverna Hrvatska</item>
      <item>Mario Tarandek, direktor</item>
    </derivirana_varijabla>
  </DomainObject.Predmet.SudioniciListNaziv>
  <DomainObject.Predmet.SudioniciListAdressOIB>
    <izvorni_sadrzaj>
      <item>TA-DRA jednostavno društvo s ograničenom odgovornošću za graditeljstvo i usluge, OIB 87204310430, Pavlinska 5,42000 Varaždin</item>
      <item>Županijsko državno odvjetništvo u Varaždinu</item>
      <item>RH Ministarstvo financija - Porezna uprava, Područni ured sjeverna Hrvatska, OIB 18683136487, Graberje 1,42000 Varaždin</item>
      <item>Mario Tarandek, direktor, OIB 65269525935, Bana Jelačića 9,40315 Peklenica</item>
    </izvorni_sadrzaj>
    <derivirana_varijabla naziv="DomainObject.Predmet.SudioniciListAdressOIB_1">
      <item>TA-DRA jednostavno društvo s ograničenom odgovornošću za graditeljstvo i usluge, OIB 87204310430, Pavlinska 5,42000 Varaždin</item>
      <item>Županijsko državno odvjetništvo u Varaždinu</item>
      <item>RH Ministarstvo financija - Porezna uprava, Područni ured sjeverna Hrvatska, OIB 18683136487, Graberje 1,42000 Varaždin</item>
      <item>Mario Tarandek, direktor, OIB 65269525935, Bana Jelačića 9,40315 Peklenica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E25DA-0B2B-4857-B6E9-669A6685B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524</properties:Words>
  <properties:Characters>2870</properties:Characters>
  <properties:Lines>97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2017-02-15T08:48:00Z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St-785/2016-5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