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78de" w14:paraId="43a78de" w:rsidRDefault="00C26430" w:rsidP="00C26430" w:rsidR="00681C78" w:rsidRPr="00681C78">
      <w:pPr>
        <w:spacing w:lineRule="auto" w:line="240"/>
        <w:ind w:firstLine="708" w:left="708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81C78" w:rsidP="00681C78" w:rsidR="00681C78" w:rsidRPr="00681C78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81C78" w:rsidP="0084112E" w:rsidR="00681C78">
      <w:pPr>
        <w:spacing w:lineRule="auto" w:line="240"/>
      </w:pPr>
    </w:p>
    <w:p w:rsidRDefault="0084112E" w:rsidP="0084112E" w:rsidR="0084112E" w:rsidRPr="00681C7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NEOS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stečaju, Zadar,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Put Petrića 43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99364785575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Ivanka </w:t>
      </w:r>
      <w:proofErr w:type="spellStart"/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sastavljene tablice suda o ispitanim tražbinama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ispitnog ročišta od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0DCE" w:rsidP="00C26430" w:rsidR="00980DCE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6430" w:rsidP="00980DCE" w:rsidR="00C26430" w:rsidRPr="00681C78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prvog</w:t>
      </w:r>
      <w:r w:rsidR="003F232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C26430" w:rsidP="00C26430" w:rsidR="00C26430" w:rsidRPr="00923F52">
      <w:pPr>
        <w:pStyle w:val="Bezproreda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dxa" w:w="96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2003"/>
        <w:gridCol w:w="1656"/>
        <w:gridCol w:w="1869"/>
        <w:gridCol w:w="1559"/>
        <w:gridCol w:w="1296"/>
      </w:tblGrid>
      <w:tr w:rsidTr="00C438F8" w:rsidR="00C26430" w:rsidRPr="00923F52">
        <w:trPr>
          <w:jc w:val="center"/>
        </w:trPr>
        <w:tc>
          <w:tcPr>
            <w:tcW w:type="dxa" w:w="1243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2003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656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dxa" w:w="1869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559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1296"/>
            <w:vAlign w:val="center"/>
          </w:tcPr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Iznos priznate tražbine</w:t>
            </w:r>
          </w:p>
          <w:p w:rsidRDefault="00C26430" w:rsidP="00C438F8" w:rsidR="00C26430" w:rsidRPr="00923F5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(kn)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1. 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BARIĆ SINIŠA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94784970128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Admirala </w:t>
            </w:r>
            <w:proofErr w:type="spellStart"/>
            <w:r w:rsidRPr="00923F52">
              <w:rPr>
                <w:rFonts w:hAnsi="Times New Roman" w:ascii="Times New Roman"/>
              </w:rPr>
              <w:t>J.Š</w:t>
            </w:r>
            <w:proofErr w:type="spellEnd"/>
            <w:r w:rsidRPr="00923F52">
              <w:rPr>
                <w:rFonts w:hAnsi="Times New Roman" w:ascii="Times New Roman"/>
              </w:rPr>
              <w:t xml:space="preserve">. od </w:t>
            </w:r>
            <w:proofErr w:type="spellStart"/>
            <w:r w:rsidRPr="00923F52">
              <w:rPr>
                <w:rFonts w:hAnsi="Times New Roman" w:ascii="Times New Roman"/>
              </w:rPr>
              <w:t>Cezana</w:t>
            </w:r>
            <w:proofErr w:type="spellEnd"/>
            <w:r w:rsidRPr="00923F52">
              <w:rPr>
                <w:rFonts w:hAnsi="Times New Roman" w:ascii="Times New Roman"/>
              </w:rPr>
              <w:t xml:space="preserve"> </w:t>
            </w:r>
            <w:smartTag w:element="metricconverter" w:uri="urn:schemas-microsoft-com:office:smarttags">
              <w:smartTagPr>
                <w:attr w:val="50 a" w:name="ProductID"/>
              </w:smartTagPr>
              <w:r w:rsidRPr="00923F52">
                <w:rPr>
                  <w:rFonts w:hAnsi="Times New Roman" w:ascii="Times New Roman"/>
                </w:rPr>
                <w:t>50 a</w:t>
              </w:r>
            </w:smartTag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ind w:right="-250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9.360,00 </w:t>
            </w:r>
          </w:p>
          <w:p w:rsidRDefault="00C26430" w:rsidP="00C438F8" w:rsidR="00C26430" w:rsidRPr="00923F52">
            <w:pPr>
              <w:pStyle w:val="Bezproreda"/>
              <w:ind w:right="-250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7.488,00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BENIĆ DAVID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51700610338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Ražanac, Ražanac 53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4.962,88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3.970,31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4.962,88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BENIĆ PETAR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65833099380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Ražanac, Ražanac 30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7.488,00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4.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BRKIĆ IVE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33904934875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23F52">
              <w:rPr>
                <w:rFonts w:hAnsi="Times New Roman" w:ascii="Times New Roman"/>
              </w:rPr>
              <w:t>Visočan</w:t>
            </w:r>
            <w:proofErr w:type="spellEnd"/>
            <w:r w:rsidRPr="00923F52">
              <w:rPr>
                <w:rFonts w:hAnsi="Times New Roman" w:ascii="Times New Roman"/>
              </w:rPr>
              <w:t xml:space="preserve">, </w:t>
            </w:r>
            <w:proofErr w:type="spellStart"/>
            <w:r w:rsidRPr="00923F52">
              <w:rPr>
                <w:rFonts w:hAnsi="Times New Roman" w:ascii="Times New Roman"/>
              </w:rPr>
              <w:t>Visočane</w:t>
            </w:r>
            <w:proofErr w:type="spellEnd"/>
            <w:r w:rsidRPr="00923F52">
              <w:rPr>
                <w:rFonts w:hAnsi="Times New Roman" w:ascii="Times New Roman"/>
              </w:rPr>
              <w:t xml:space="preserve">  35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5.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ČOLAK MARKO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06474249279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Krneza</w:t>
            </w:r>
            <w:proofErr w:type="spellEnd"/>
            <w:r w:rsidRPr="00923F52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DUGAČ ANA 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22142881821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Zadar, Ante Starčevića 19 e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GRAVIĆ MATE VLADO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12561973175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Prkos, Prkos 4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GRGIN ŠIME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85696313060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Rtina</w:t>
            </w:r>
            <w:proofErr w:type="spellEnd"/>
            <w:r w:rsidRPr="00923F52">
              <w:rPr>
                <w:rFonts w:hAnsi="Times New Roman" w:ascii="Times New Roman"/>
              </w:rPr>
              <w:t xml:space="preserve"> 107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 (neto 4.992,00)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923F52">
              <w:rPr>
                <w:rFonts w:hAnsi="Times New Roman" w:ascii="Times New Roman"/>
                <w:u w:val="single"/>
              </w:rPr>
              <w:t>+6.240,00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lastRenderedPageBreak/>
              <w:t>=12.480,00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lastRenderedPageBreak/>
              <w:t xml:space="preserve">12.480,00          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lastRenderedPageBreak/>
              <w:t>9.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GRUBAN LJUBO 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95597642951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23F52">
              <w:rPr>
                <w:rFonts w:hAnsi="Times New Roman" w:ascii="Times New Roman"/>
              </w:rPr>
              <w:t>Jovići</w:t>
            </w:r>
            <w:proofErr w:type="spellEnd"/>
            <w:r w:rsidRPr="00923F52">
              <w:rPr>
                <w:rFonts w:hAnsi="Times New Roman" w:ascii="Times New Roman"/>
              </w:rPr>
              <w:t xml:space="preserve">, </w:t>
            </w:r>
            <w:proofErr w:type="spellStart"/>
            <w:r w:rsidRPr="00923F52">
              <w:rPr>
                <w:rFonts w:hAnsi="Times New Roman" w:ascii="Times New Roman"/>
              </w:rPr>
              <w:t>Jovići</w:t>
            </w:r>
            <w:proofErr w:type="spellEnd"/>
            <w:r w:rsidRPr="00923F52">
              <w:rPr>
                <w:rFonts w:hAnsi="Times New Roman" w:ascii="Times New Roman"/>
              </w:rPr>
              <w:t xml:space="preserve"> </w:t>
            </w:r>
            <w:smartTag w:element="metricconverter" w:uri="urn:schemas-microsoft-com:office:smarttags">
              <w:smartTagPr>
                <w:attr w:val="57 a" w:name="ProductID"/>
              </w:smartTagPr>
              <w:r w:rsidRPr="00923F52">
                <w:rPr>
                  <w:rFonts w:hAnsi="Times New Roman" w:ascii="Times New Roman"/>
                </w:rPr>
                <w:t>57 a</w:t>
              </w:r>
            </w:smartTag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16.068,00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12.854,40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16.068,00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GRUBELIĆ GORAN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80904842767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</w:t>
            </w:r>
            <w:proofErr w:type="spellStart"/>
            <w:r w:rsidRPr="00923F52">
              <w:rPr>
                <w:rFonts w:hAnsi="Times New Roman" w:ascii="Times New Roman"/>
              </w:rPr>
              <w:t>Nehajeva</w:t>
            </w:r>
            <w:proofErr w:type="spellEnd"/>
            <w:r w:rsidRPr="00923F52">
              <w:rPr>
                <w:rFonts w:hAnsi="Times New Roman" w:ascii="Times New Roman"/>
              </w:rPr>
              <w:t xml:space="preserve"> 62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16.640,00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12,704,09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16.640,00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11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JOVIĆ DRAGAN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23791907315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23F52">
              <w:rPr>
                <w:rFonts w:hAnsi="Times New Roman" w:ascii="Times New Roman"/>
              </w:rPr>
              <w:t>Jovići</w:t>
            </w:r>
            <w:proofErr w:type="spellEnd"/>
            <w:r w:rsidRPr="00923F52">
              <w:rPr>
                <w:rFonts w:hAnsi="Times New Roman" w:ascii="Times New Roman"/>
              </w:rPr>
              <w:t xml:space="preserve">, </w:t>
            </w:r>
            <w:proofErr w:type="spellStart"/>
            <w:r w:rsidRPr="00923F52">
              <w:rPr>
                <w:rFonts w:hAnsi="Times New Roman" w:ascii="Times New Roman"/>
              </w:rPr>
              <w:t>Jovići</w:t>
            </w:r>
            <w:proofErr w:type="spellEnd"/>
            <w:r w:rsidRPr="00923F52">
              <w:rPr>
                <w:rFonts w:hAnsi="Times New Roman" w:ascii="Times New Roman"/>
              </w:rPr>
              <w:t xml:space="preserve">  783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19.344,00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15.475,20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19.344,00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JURINOVIĆ   ANA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72487995784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Admirala </w:t>
            </w:r>
            <w:proofErr w:type="spellStart"/>
            <w:r w:rsidRPr="00923F52">
              <w:rPr>
                <w:rFonts w:hAnsi="Times New Roman" w:ascii="Times New Roman"/>
              </w:rPr>
              <w:t>J.Š</w:t>
            </w:r>
            <w:proofErr w:type="spellEnd"/>
            <w:r w:rsidRPr="00923F52">
              <w:rPr>
                <w:rFonts w:hAnsi="Times New Roman" w:ascii="Times New Roman"/>
              </w:rPr>
              <w:t xml:space="preserve">. </w:t>
            </w:r>
            <w:proofErr w:type="spellStart"/>
            <w:r w:rsidRPr="00923F52">
              <w:rPr>
                <w:rFonts w:hAnsi="Times New Roman" w:ascii="Times New Roman"/>
              </w:rPr>
              <w:t>Cezana</w:t>
            </w:r>
            <w:proofErr w:type="spellEnd"/>
            <w:r w:rsidRPr="00923F52">
              <w:rPr>
                <w:rFonts w:hAnsi="Times New Roman" w:ascii="Times New Roman"/>
              </w:rPr>
              <w:t xml:space="preserve"> </w:t>
            </w:r>
            <w:smartTag w:element="metricconverter" w:uri="urn:schemas-microsoft-com:office:smarttags">
              <w:smartTagPr>
                <w:attr w:val="24 a" w:name="ProductID"/>
              </w:smartTagPr>
              <w:r w:rsidRPr="00923F52">
                <w:rPr>
                  <w:rFonts w:hAnsi="Times New Roman" w:ascii="Times New Roman"/>
                </w:rPr>
                <w:t>24 a</w:t>
              </w:r>
            </w:smartTag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9.360,00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7.488,00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</w:tc>
      </w:tr>
      <w:tr w:rsidTr="00C438F8" w:rsidR="00C26430" w:rsidRPr="00923F52">
        <w:trPr>
          <w:trHeight w:val="857"/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KALAC DAMIR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64899320961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Franje Baruna </w:t>
            </w:r>
            <w:proofErr w:type="spellStart"/>
            <w:r w:rsidRPr="00923F52">
              <w:rPr>
                <w:rFonts w:hAnsi="Times New Roman" w:ascii="Times New Roman"/>
              </w:rPr>
              <w:t>Trenka</w:t>
            </w:r>
            <w:proofErr w:type="spellEnd"/>
            <w:r w:rsidRPr="00923F52">
              <w:rPr>
                <w:rFonts w:hAnsi="Times New Roman" w:ascii="Times New Roman"/>
              </w:rPr>
              <w:t xml:space="preserve"> 120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6.240,00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MAMIĆ MARINA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89722089297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Zadar, Petra Svačića 6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45.396,00 neto 36.316,80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45.396,00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MATAK PETAR 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78202819367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Podvršje</w:t>
            </w:r>
            <w:proofErr w:type="spellEnd"/>
            <w:r w:rsidRPr="00923F52">
              <w:rPr>
                <w:rFonts w:hAnsi="Times New Roman" w:ascii="Times New Roman"/>
              </w:rPr>
              <w:t xml:space="preserve"> </w:t>
            </w:r>
            <w:smartTag w:element="metricconverter" w:uri="urn:schemas-microsoft-com:office:smarttags">
              <w:smartTagPr>
                <w:attr w:val="21 a" w:name="ProductID"/>
              </w:smartTagPr>
              <w:r w:rsidRPr="00923F52">
                <w:rPr>
                  <w:rFonts w:hAnsi="Times New Roman" w:ascii="Times New Roman"/>
                </w:rPr>
                <w:t>21 a</w:t>
              </w:r>
            </w:smartTag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7.941,12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6.352,98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7.941,12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MILETIĆ NIKOLA </w:t>
            </w:r>
            <w:proofErr w:type="spellStart"/>
            <w:r w:rsidRPr="00923F52">
              <w:rPr>
                <w:rFonts w:hAnsi="Times New Roman" w:ascii="Times New Roman"/>
              </w:rPr>
              <w:t>pok</w:t>
            </w:r>
            <w:proofErr w:type="spellEnd"/>
            <w:r w:rsidRPr="00923F52">
              <w:rPr>
                <w:rFonts w:hAnsi="Times New Roman" w:ascii="Times New Roman"/>
              </w:rPr>
              <w:t>. IVE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13323658263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Rtina</w:t>
            </w:r>
            <w:proofErr w:type="spellEnd"/>
            <w:r w:rsidRPr="00923F52">
              <w:rPr>
                <w:rFonts w:hAnsi="Times New Roman" w:ascii="Times New Roman"/>
              </w:rPr>
              <w:t xml:space="preserve"> </w:t>
            </w:r>
            <w:proofErr w:type="spellStart"/>
            <w:r w:rsidRPr="00923F52">
              <w:rPr>
                <w:rFonts w:hAnsi="Times New Roman" w:ascii="Times New Roman"/>
              </w:rPr>
              <w:t>Miletići</w:t>
            </w:r>
            <w:proofErr w:type="spellEnd"/>
            <w:r w:rsidRPr="00923F52">
              <w:rPr>
                <w:rFonts w:hAnsi="Times New Roman" w:ascii="Times New Roman"/>
              </w:rPr>
              <w:t xml:space="preserve"> 10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8.800,00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7.040,00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8.800,00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17.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MILETIĆ NIKOLA, (ZDENKA)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32487069381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Zadar, Put stanova 120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9.360,00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7.488,00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18.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PAVIĆ KRISTIAN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78642805001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Ljudevita </w:t>
            </w:r>
            <w:proofErr w:type="spellStart"/>
            <w:r w:rsidRPr="00923F52">
              <w:rPr>
                <w:rFonts w:hAnsi="Times New Roman" w:ascii="Times New Roman"/>
              </w:rPr>
              <w:t>Jonkea</w:t>
            </w:r>
            <w:proofErr w:type="spellEnd"/>
            <w:r w:rsidRPr="00923F52">
              <w:rPr>
                <w:rFonts w:hAnsi="Times New Roman" w:ascii="Times New Roman"/>
              </w:rPr>
              <w:t xml:space="preserve"> 1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5.813,44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4.650,75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5.813,44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19.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PERICA MARKO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2475940235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Zadar, Poljana Otona </w:t>
            </w:r>
            <w:proofErr w:type="spellStart"/>
            <w:r w:rsidRPr="00923F52">
              <w:rPr>
                <w:rFonts w:hAnsi="Times New Roman" w:ascii="Times New Roman"/>
              </w:rPr>
              <w:t>Kučare</w:t>
            </w:r>
            <w:proofErr w:type="spellEnd"/>
            <w:r w:rsidRPr="00923F52">
              <w:rPr>
                <w:rFonts w:hAnsi="Times New Roman" w:ascii="Times New Roman"/>
              </w:rPr>
              <w:t xml:space="preserve"> 4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9.856,00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7.808,24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9.856,00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20.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RUDIĆ ANTE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09492765465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Rudići</w:t>
            </w:r>
            <w:proofErr w:type="spellEnd"/>
            <w:r w:rsidRPr="00923F52">
              <w:rPr>
                <w:rFonts w:hAnsi="Times New Roman" w:ascii="Times New Roman"/>
              </w:rPr>
              <w:t xml:space="preserve"> 66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12.792,00 (neto 10.233,60)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923F52">
              <w:rPr>
                <w:rFonts w:hAnsi="Times New Roman" w:ascii="Times New Roman"/>
                <w:u w:val="single"/>
              </w:rPr>
              <w:t>+  6.240,00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=19.032,00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19.032,00  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21.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STOŠIĆ IVAN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86030313248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23F52">
              <w:rPr>
                <w:rFonts w:hAnsi="Times New Roman" w:ascii="Times New Roman"/>
              </w:rPr>
              <w:t>Rtina</w:t>
            </w:r>
            <w:proofErr w:type="spellEnd"/>
            <w:r w:rsidRPr="00923F52">
              <w:rPr>
                <w:rFonts w:hAnsi="Times New Roman" w:ascii="Times New Roman"/>
              </w:rPr>
              <w:t xml:space="preserve">, </w:t>
            </w:r>
            <w:proofErr w:type="spellStart"/>
            <w:r w:rsidRPr="00923F52">
              <w:rPr>
                <w:rFonts w:hAnsi="Times New Roman" w:ascii="Times New Roman"/>
              </w:rPr>
              <w:t>Rtina</w:t>
            </w:r>
            <w:proofErr w:type="spellEnd"/>
            <w:r w:rsidRPr="00923F52">
              <w:rPr>
                <w:rFonts w:hAnsi="Times New Roman" w:ascii="Times New Roman"/>
              </w:rPr>
              <w:t xml:space="preserve"> 1,kbr. 174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9.360,00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7.488,00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9.360,00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22.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ŠKULIĆ LUCIJA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05586327869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Škulići</w:t>
            </w:r>
            <w:proofErr w:type="spellEnd"/>
            <w:r w:rsidRPr="00923F52">
              <w:rPr>
                <w:rFonts w:hAnsi="Times New Roman" w:ascii="Times New Roman"/>
              </w:rPr>
              <w:t xml:space="preserve"> 38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6.240,00 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23.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TRULSEN LJUBA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97215508618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Ražanac, Ulica 9, k.br. 39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19.264,00 (neto 15.342,84)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923F52">
              <w:rPr>
                <w:rFonts w:hAnsi="Times New Roman" w:ascii="Times New Roman"/>
                <w:u w:val="single"/>
              </w:rPr>
              <w:t>+12.942,22</w:t>
            </w:r>
          </w:p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=32.206,22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32.206,22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24.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ZEKANOVIĆ IVAN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44774188242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Ražanac, </w:t>
            </w:r>
            <w:proofErr w:type="spellStart"/>
            <w:r w:rsidRPr="00923F52">
              <w:rPr>
                <w:rFonts w:hAnsi="Times New Roman" w:ascii="Times New Roman"/>
              </w:rPr>
              <w:t>Garići</w:t>
            </w:r>
            <w:proofErr w:type="spellEnd"/>
            <w:r w:rsidRPr="00923F52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  neto 4.992,00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6.240,00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lastRenderedPageBreak/>
              <w:t>25.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ŽAGAR BLAŽ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74454057516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Ražanac, Ražanac ul.10. br.4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10.560,00 neto 8.448,00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10.560,00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26.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MUFA DAVOR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jc w:val="both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99163511857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Zadar, Lička  6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85.120,00 neto 63.601,64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85.120,00</w:t>
            </w:r>
          </w:p>
        </w:tc>
      </w:tr>
      <w:tr w:rsidTr="00C438F8" w:rsidR="00C26430" w:rsidRPr="00923F52">
        <w:trPr>
          <w:jc w:val="center"/>
        </w:trPr>
        <w:tc>
          <w:tcPr>
            <w:tcW w:type="dxa" w:w="124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 xml:space="preserve">27. </w:t>
            </w:r>
          </w:p>
        </w:tc>
        <w:tc>
          <w:tcPr>
            <w:tcW w:type="dxa" w:w="2003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RH,</w:t>
            </w:r>
            <w:r w:rsidRPr="00923F52">
              <w:rPr>
                <w:rFonts w:hAnsi="Times New Roman" w:ascii="Times New Roman"/>
              </w:rPr>
              <w:t xml:space="preserve">MINISTARSTVO FINANCIJA </w:t>
            </w:r>
          </w:p>
        </w:tc>
        <w:tc>
          <w:tcPr>
            <w:tcW w:type="dxa" w:w="165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86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Zadar, Ante Starčevića 9</w:t>
            </w:r>
          </w:p>
        </w:tc>
        <w:tc>
          <w:tcPr>
            <w:tcW w:type="dxa" w:w="1559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438,763,64</w:t>
            </w:r>
          </w:p>
        </w:tc>
        <w:tc>
          <w:tcPr>
            <w:tcW w:type="dxa" w:w="1296"/>
          </w:tcPr>
          <w:p w:rsidRDefault="00C26430" w:rsidP="00C438F8" w:rsidR="00C26430" w:rsidRPr="00923F52">
            <w:pPr>
              <w:pStyle w:val="Bezproreda"/>
              <w:rPr>
                <w:rFonts w:hAnsi="Times New Roman" w:ascii="Times New Roman"/>
              </w:rPr>
            </w:pPr>
            <w:r w:rsidRPr="00923F52">
              <w:rPr>
                <w:rFonts w:hAnsi="Times New Roman" w:ascii="Times New Roman"/>
              </w:rPr>
              <w:t>438.763,64</w:t>
            </w:r>
          </w:p>
        </w:tc>
      </w:tr>
    </w:tbl>
    <w:p w:rsidRDefault="00C26430" w:rsidP="00681C78" w:rsidR="00C26430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6430" w:rsidP="00681C78" w:rsidR="00C26430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6430" w:rsidP="00C26430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681C78"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drugoga višega isplatnog reda: </w:t>
      </w:r>
    </w:p>
    <w:p w:rsidRDefault="00C26430" w:rsidP="00C26430" w:rsidR="00C26430" w:rsidRPr="00923F52">
      <w:pPr>
        <w:pStyle w:val="Bezproreda"/>
        <w:ind w:left="1080"/>
        <w:rPr>
          <w:rFonts w:hAnsi="Times New Roman" w:ascii="Times New Roman"/>
          <w:b/>
          <w:sz w:val="18"/>
          <w:szCs w:val="18"/>
        </w:rPr>
      </w:pPr>
    </w:p>
    <w:tbl>
      <w:tblPr>
        <w:tblpPr w:tblpY="106" w:horzAnchor="margin" w:vertAnchor="text" w:rightFromText="180" w:leftFromText="180"/>
        <w:tblOverlap w:val="never"/>
        <w:tblW w:type="pct" w:w="51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79"/>
        <w:gridCol w:w="1983"/>
        <w:gridCol w:w="1552"/>
        <w:gridCol w:w="1572"/>
        <w:gridCol w:w="1560"/>
        <w:gridCol w:w="1560"/>
      </w:tblGrid>
      <w:tr w:rsidTr="00003040" w:rsidR="00980DCE" w:rsidRPr="00980DCE">
        <w:trPr>
          <w:trHeight w:val="1405"/>
        </w:trPr>
        <w:tc>
          <w:tcPr>
            <w:tcW w:type="pct" w:w="718"/>
            <w:vAlign w:val="center"/>
          </w:tcPr>
          <w:p w:rsidRDefault="00980DCE" w:rsidP="00C438F8" w:rsidR="00980DCE" w:rsidRPr="00980DCE">
            <w:pPr>
              <w:pStyle w:val="Bezproreda"/>
              <w:tabs>
                <w:tab w:pos="709" w:val="left"/>
              </w:tabs>
              <w:ind w:right="34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Red. broj prijavljene tražbine</w:t>
            </w:r>
          </w:p>
        </w:tc>
        <w:tc>
          <w:tcPr>
            <w:tcW w:type="pct" w:w="1032"/>
            <w:vAlign w:val="center"/>
          </w:tcPr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808"/>
            <w:vAlign w:val="center"/>
          </w:tcPr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818"/>
            <w:vAlign w:val="center"/>
          </w:tcPr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812"/>
            <w:vAlign w:val="center"/>
          </w:tcPr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12"/>
            <w:vAlign w:val="center"/>
          </w:tcPr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Iznos priznate tražbine</w:t>
            </w:r>
          </w:p>
          <w:p w:rsidRDefault="00980DCE" w:rsidP="00C438F8" w:rsidR="00980DCE" w:rsidRPr="00980DC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(kn)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1.</w:t>
            </w:r>
          </w:p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VODOVOD d.o.o. Zadar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89406825003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Špire Brusine 17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11.861,34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11.861,34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2.</w:t>
            </w:r>
          </w:p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HAMAG-BICRO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25609559342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Zagreb, Ksaver 208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2.565.958,90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ind w:right="-249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2.565.958,90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HRVATSKA POŠTA d.d.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87311810356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Zagreb, </w:t>
            </w:r>
            <w:proofErr w:type="spellStart"/>
            <w:r w:rsidRPr="00980DCE">
              <w:rPr>
                <w:rFonts w:hAnsi="Times New Roman" w:ascii="Times New Roman"/>
              </w:rPr>
              <w:t>Jurišićeva</w:t>
            </w:r>
            <w:proofErr w:type="spellEnd"/>
            <w:r w:rsidRPr="00980DCE">
              <w:rPr>
                <w:rFonts w:hAnsi="Times New Roman" w:ascii="Times New Roman"/>
              </w:rPr>
              <w:t xml:space="preserve"> 13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5.795,55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5.795,55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GRAD ZADAR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09933651854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Narodni trg 1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5.574,75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5.574,75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5. 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Zagreb, Roberta Frangeša Mihanovića 9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5.284,48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5.284,48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6. 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HEP-OPSKRBA d.o.o.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Zagreb, Ulica grada Vukovara 37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48.717,28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48.717,28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7. 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ČISTOĆA d.o.o Zadar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84923155727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Stjepana Radića 33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75.013,79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75.013,79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UNIQA osiguranje </w:t>
            </w:r>
            <w:proofErr w:type="spellStart"/>
            <w:r w:rsidRPr="00980DCE">
              <w:rPr>
                <w:rFonts w:hAnsi="Times New Roman" w:ascii="Times New Roman"/>
              </w:rPr>
              <w:t>d.d</w:t>
            </w:r>
            <w:proofErr w:type="spellEnd"/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75665455333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Zagreb, Planinska </w:t>
            </w:r>
            <w:smartTag w:element="metricconverter" w:uri="urn:schemas-microsoft-com:office:smarttags">
              <w:smartTagPr>
                <w:attr w:val="20 a" w:name="ProductID"/>
              </w:smartTagPr>
              <w:r w:rsidRPr="00980DCE">
                <w:rPr>
                  <w:rFonts w:hAnsi="Times New Roman" w:ascii="Times New Roman"/>
                </w:rPr>
                <w:t>13 a</w:t>
              </w:r>
            </w:smartTag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62.454,67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62.454,67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RH, </w:t>
            </w:r>
            <w:r w:rsidRPr="00980DCE">
              <w:rPr>
                <w:rFonts w:hAnsi="Times New Roman" w:ascii="Times New Roman"/>
              </w:rPr>
              <w:t>MF POREZNA UPRAVA, PODRUČNI URED ZADAR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Ante Starčevića 9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2.399.749,00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1.889.130,67</w:t>
            </w:r>
          </w:p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(u bruto plaći radnika : 71.854,69</w:t>
            </w:r>
          </w:p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I kao </w:t>
            </w:r>
            <w:proofErr w:type="spellStart"/>
            <w:r w:rsidRPr="00980DCE">
              <w:rPr>
                <w:rFonts w:hAnsi="Times New Roman" w:ascii="Times New Roman"/>
              </w:rPr>
              <w:t>I.viši</w:t>
            </w:r>
            <w:proofErr w:type="spellEnd"/>
            <w:r w:rsidRPr="00980DCE">
              <w:rPr>
                <w:rFonts w:hAnsi="Times New Roman" w:ascii="Times New Roman"/>
              </w:rPr>
              <w:t xml:space="preserve"> </w:t>
            </w:r>
            <w:proofErr w:type="spellStart"/>
            <w:r w:rsidRPr="00980DCE">
              <w:rPr>
                <w:rFonts w:hAnsi="Times New Roman" w:ascii="Times New Roman"/>
              </w:rPr>
              <w:t>ispl.red</w:t>
            </w:r>
            <w:proofErr w:type="spellEnd"/>
            <w:r w:rsidRPr="00980DCE">
              <w:rPr>
                <w:rFonts w:hAnsi="Times New Roman" w:ascii="Times New Roman"/>
              </w:rPr>
              <w:t xml:space="preserve"> red 438.763,64)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MINISTARSTVO FINANCIJA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Ante Starčevića 9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12.908.331,75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12.908.331,75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EOS MATRIX d.o.o.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76674680107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Zagreb. Horvatova 82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4.016,99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4.016,99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lastRenderedPageBreak/>
              <w:t>12.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ZAGREBŠPED d.o.o.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02573674713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Zagreb, Vodovodna </w:t>
            </w:r>
            <w:smartTag w:element="metricconverter" w:uri="urn:schemas-microsoft-com:office:smarttags">
              <w:smartTagPr>
                <w:attr w:val="20 a" w:name="ProductID"/>
              </w:smartTagPr>
              <w:r w:rsidRPr="00980DCE">
                <w:rPr>
                  <w:rFonts w:hAnsi="Times New Roman" w:ascii="Times New Roman"/>
                </w:rPr>
                <w:t>20 a</w:t>
              </w:r>
            </w:smartTag>
            <w:r w:rsidRPr="00980DCE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458,05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458,05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ALLIANZ ZAGREB d.d.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23759810849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Zagreb, </w:t>
            </w:r>
            <w:proofErr w:type="spellStart"/>
            <w:r w:rsidRPr="00980DCE">
              <w:rPr>
                <w:rFonts w:hAnsi="Times New Roman" w:ascii="Times New Roman"/>
              </w:rPr>
              <w:t>Heinzelova</w:t>
            </w:r>
            <w:proofErr w:type="spellEnd"/>
            <w:r w:rsidRPr="00980DCE">
              <w:rPr>
                <w:rFonts w:hAnsi="Times New Roman" w:ascii="Times New Roman"/>
              </w:rPr>
              <w:t xml:space="preserve"> 70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35.382,40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35.382,40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OTP banka d.d.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52508873833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Zadar, Domovinskog rata 3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17.547.010,72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17.547.010,72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15. 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GS1 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03365973101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 xml:space="preserve">Zagreb, </w:t>
            </w:r>
            <w:proofErr w:type="spellStart"/>
            <w:r w:rsidRPr="00980DCE">
              <w:rPr>
                <w:rFonts w:hAnsi="Times New Roman" w:ascii="Times New Roman"/>
              </w:rPr>
              <w:t>Preradovićeva</w:t>
            </w:r>
            <w:proofErr w:type="spellEnd"/>
            <w:r w:rsidRPr="00980DCE">
              <w:rPr>
                <w:rFonts w:hAnsi="Times New Roman" w:ascii="Times New Roman"/>
              </w:rPr>
              <w:t xml:space="preserve"> 35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4.464,15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4.464,15</w:t>
            </w:r>
          </w:p>
        </w:tc>
      </w:tr>
      <w:tr w:rsidTr="00003040" w:rsidR="00980DCE" w:rsidRPr="00980DCE">
        <w:tc>
          <w:tcPr>
            <w:tcW w:type="pct" w:w="7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103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OPĆINA RAŽNAC</w:t>
            </w:r>
          </w:p>
        </w:tc>
        <w:tc>
          <w:tcPr>
            <w:tcW w:type="pct" w:w="80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08842442553</w:t>
            </w:r>
          </w:p>
        </w:tc>
        <w:tc>
          <w:tcPr>
            <w:tcW w:type="pct" w:w="818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Ražanac, Ražanac XVII 61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227.373,61</w:t>
            </w:r>
          </w:p>
        </w:tc>
        <w:tc>
          <w:tcPr>
            <w:tcW w:type="pct" w:w="812"/>
          </w:tcPr>
          <w:p w:rsidRDefault="00980DCE" w:rsidP="00C438F8" w:rsidR="00980DCE" w:rsidRPr="00980DCE">
            <w:pPr>
              <w:pStyle w:val="Bezproreda"/>
              <w:rPr>
                <w:rFonts w:hAnsi="Times New Roman" w:ascii="Times New Roman"/>
              </w:rPr>
            </w:pPr>
            <w:r w:rsidRPr="00980DCE">
              <w:rPr>
                <w:rFonts w:hAnsi="Times New Roman" w:ascii="Times New Roman"/>
              </w:rPr>
              <w:t>227.373,61</w:t>
            </w:r>
          </w:p>
        </w:tc>
      </w:tr>
    </w:tbl>
    <w:p w:rsidRDefault="00C26430" w:rsidP="00C26430" w:rsidR="00C26430" w:rsidRPr="00923F52">
      <w:pPr>
        <w:spacing w:lineRule="auto" w:line="24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980DCE" w:rsidP="00C26430" w:rsidR="00980DCE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6430" w:rsidP="003F232C" w:rsidR="00681C78" w:rsidRPr="00681C7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681C78"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Ovo rješenje će se objaviti na mrežnoj stranici e-Oglasna ploča sudova. </w:t>
      </w:r>
    </w:p>
    <w:p w:rsidRDefault="00681C78" w:rsidP="0084112E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6430" w:rsidP="00681C78" w:rsidR="00C26430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980DC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uvodno označenim stečajnim dužnikom te je zakazano ispitno ročište za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. na koje su pozvani vjerovnici i stečajn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ispitnom ročištu ispitane su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prijavljene tražbine vjerovnika</w:t>
      </w:r>
      <w:r w:rsidR="00980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prvoga i drugoga višega isplatnog reda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pobliže označene u točk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I.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II.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 ovog rješenja po svom iznosu i isplatnom redu.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stečajn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na ispitnom ročištu prizna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navedene tražbine iz točke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II.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izreke ovog rješenja te da iste nije osporio nitko od stečajnih vjerovnika</w:t>
      </w:r>
      <w:r w:rsidR="00980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nazočnih na ročištu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se iste smatraju utvrđenima u smislu odredbe čl. 263. Stečajnog zakona (Narodne novine broj 71/15, u nastavku teksta: SZ). </w:t>
      </w:r>
    </w:p>
    <w:p w:rsidRDefault="00696151" w:rsidP="0084112E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svega navedenog, a postupajući sukladno odredbi čl. 264. SZ-a, ovaj sud 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sastavio tablicu ispitanih tražbina u koju je za svaku prijavljenu tražbinu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vjerovnika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unio podatke u kojoj je mjeri tražbina utvrđena prema svom iznosu i redu zbog čega je temeljem odredbi čl. 263., čl. 265. st. 1. i 2.,  čl. 266. i čl. 267. SZ-a, donesena odluka kao u izreci ovog rješenja.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DCE" w:rsidP="00696151" w:rsidR="00980DC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</w:t>
      </w:r>
      <w:bookmarkEnd w:id="0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Sutkinja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Tina Grgas, v.r.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96151" w:rsidP="00696151" w:rsidR="00696151" w:rsidRPr="00696151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svaki vjerovnik u dijelu koji se tiče njegove prijavljene tražbine, odnosno tražbine koju je osporila stečajna upraviteljica. Žalba se izjavljuje u roku od 8 dana od dostave ovog rješenja, a dostava se smatra obavljenom istekom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osmog dana od dana objave istog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DCE" w:rsidP="00696151" w:rsidR="00980DC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980DCE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d</w:t>
      </w:r>
      <w:r w:rsidR="00696151"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užniku po stečajno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696151"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696151"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Ivanki </w:t>
      </w:r>
      <w:proofErr w:type="spellStart"/>
      <w:r w:rsidR="00C26430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Bosotini</w:t>
      </w:r>
      <w:proofErr w:type="spellEnd"/>
      <w:r w:rsid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</w:p>
    <w:p w:rsidRDefault="00696151" w:rsidP="00C26430" w:rsidR="00B8172B">
      <w:pPr>
        <w:ind w:firstLine="708"/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Vjerovnicima, svima putem mrežne stranice e-Oglasna ploča sudova</w:t>
      </w:r>
    </w:p>
    <w:sectPr w:rsidSect="00C72C80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78" w:rsidP="00681C78" w:rsidR="00681C78">
      <w:pPr>
        <w:spacing w:lineRule="auto" w:line="240"/>
      </w:pPr>
      <w:r>
        <w:separator/>
      </w:r>
    </w:p>
  </w:endnote>
  <w:endnote w:id="0" w:type="continuationSeparator">
    <w:p w:rsidRDefault="00681C78" w:rsidP="00681C78" w:rsidR="00681C7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78" w:rsidP="00681C78" w:rsidR="00681C78">
      <w:pPr>
        <w:spacing w:lineRule="auto" w:line="240"/>
      </w:pPr>
      <w:r>
        <w:separator/>
      </w:r>
    </w:p>
  </w:footnote>
  <w:footnote w:id="0" w:type="continuationSeparator">
    <w:p w:rsidRDefault="00681C78" w:rsidP="00681C78" w:rsidR="00681C7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151" w:rsidP="00C26430" w:rsidR="00C26430" w:rsidRPr="00681C78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="00C26430">
      <w:rPr>
        <w:rFonts w:hAnsi="Times New Roman" w:ascii="Times New Roman"/>
        <w:sz w:val="24"/>
        <w:szCs w:val="24"/>
      </w:rPr>
      <w:t xml:space="preserve">         </w:t>
    </w:r>
    <w:r w:rsidR="00C26430">
      <w:rPr>
        <w:rFonts w:hAnsi="Times New Roman" w:ascii="Times New Roman"/>
        <w:sz w:val="24"/>
        <w:szCs w:val="24"/>
      </w:rPr>
      <w:tab/>
      <w:t xml:space="preserve">          </w:t>
    </w:r>
    <w:r>
      <w:rPr>
        <w:rFonts w:hAnsi="Times New Roman" w:ascii="Times New Roman"/>
        <w:sz w:val="24"/>
        <w:szCs w:val="24"/>
      </w:rPr>
      <w:t xml:space="preserve"> </w:t>
    </w:r>
    <w:r w:rsidR="0084112E">
      <w:rPr>
        <w:rFonts w:hAnsi="Times New Roman" w:ascii="Times New Roman"/>
        <w:sz w:val="24"/>
        <w:szCs w:val="24"/>
      </w:rPr>
      <w:t xml:space="preserve">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BB1A11">
      <w:rPr>
        <w:rFonts w:hAnsi="Times New Roman" w:ascii="Times New Roman"/>
        <w:noProof/>
        <w:sz w:val="24"/>
        <w:szCs w:val="24"/>
      </w:rPr>
      <w:t>4</w:t>
    </w:r>
    <w:r w:rsidRPr="00C72C80">
      <w:rPr>
        <w:rFonts w:hAnsi="Times New Roman" w:ascii="Times New Roman"/>
        <w:sz w:val="24"/>
        <w:szCs w:val="24"/>
      </w:rPr>
      <w:fldChar w:fldCharType="end"/>
    </w:r>
    <w:r w:rsidR="0084112E">
      <w:rPr>
        <w:rFonts w:hAnsi="Times New Roman" w:ascii="Times New Roman"/>
        <w:sz w:val="24"/>
        <w:szCs w:val="24"/>
      </w:rPr>
      <w:t xml:space="preserve">  </w:t>
    </w:r>
    <w:r w:rsidR="00C26430">
      <w:rPr>
        <w:rFonts w:hAnsi="Times New Roman" w:ascii="Times New Roman"/>
        <w:sz w:val="24"/>
        <w:szCs w:val="24"/>
      </w:rPr>
      <w:t xml:space="preserve">         </w:t>
    </w:r>
    <w:r w:rsidR="0084112E">
      <w:rPr>
        <w:rFonts w:hAnsi="Times New Roman" w:ascii="Times New Roman"/>
        <w:sz w:val="24"/>
        <w:szCs w:val="24"/>
      </w:rPr>
      <w:t xml:space="preserve">                       </w:t>
    </w:r>
    <w:r w:rsidR="00C26430"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C26430">
      <w:rPr>
        <w:rFonts w:cs="Times New Roman" w:eastAsia="Times New Roman" w:hAnsi="Times New Roman" w:ascii="Times New Roman"/>
        <w:sz w:val="24"/>
        <w:szCs w:val="24"/>
        <w:lang w:eastAsia="hr-HR"/>
      </w:rPr>
      <w:t>76</w:t>
    </w:r>
    <w:r w:rsidR="00C26430"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 w:rsidR="00C26430">
      <w:rPr>
        <w:rFonts w:cs="Times New Roman" w:eastAsia="Times New Roman" w:hAnsi="Times New Roman" w:ascii="Times New Roman"/>
        <w:sz w:val="24"/>
        <w:szCs w:val="24"/>
        <w:lang w:eastAsia="hr-HR"/>
      </w:rPr>
      <w:t>24</w:t>
    </w:r>
  </w:p>
  <w:p w:rsidRDefault="00C26430" w:rsidP="00C26430" w:rsidR="00C26430">
    <w:pPr>
      <w:pStyle w:val="Zaglavlje"/>
    </w:pPr>
  </w:p>
  <w:p w:rsidRDefault="00BB1A11" w:rsidP="00C26430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78" w:rsidP="00681C78" w:rsidR="00681C78" w:rsidRPr="00681C78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C26430">
      <w:rPr>
        <w:rFonts w:cs="Times New Roman" w:eastAsia="Times New Roman" w:hAnsi="Times New Roman" w:ascii="Times New Roman"/>
        <w:sz w:val="24"/>
        <w:szCs w:val="24"/>
        <w:lang w:eastAsia="hr-HR"/>
      </w:rPr>
      <w:t>76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 w:rsidR="00C26430">
      <w:rPr>
        <w:rFonts w:cs="Times New Roman" w:eastAsia="Times New Roman" w:hAnsi="Times New Roman" w:ascii="Times New Roman"/>
        <w:sz w:val="24"/>
        <w:szCs w:val="24"/>
        <w:lang w:eastAsia="hr-HR"/>
      </w:rPr>
      <w:t>24</w:t>
    </w:r>
  </w:p>
  <w:p w:rsidRDefault="00681C78" w:rsidR="00681C78">
    <w:pPr>
      <w:pStyle w:val="Zaglavlje"/>
    </w:pPr>
  </w:p>
  <w:p w:rsidRDefault="00C26430" w:rsidR="00C26430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C78"/>
    <w:rsid w:val="00003040"/>
    <w:rsid w:val="00310379"/>
    <w:rsid w:val="003F232C"/>
    <w:rsid w:val="00681C78"/>
    <w:rsid w:val="00696151"/>
    <w:rsid w:val="0084112E"/>
    <w:rsid w:val="00980DCE"/>
    <w:rsid w:val="00B8172B"/>
    <w:rsid w:val="00BB1A11"/>
    <w:rsid w:val="00C26430"/>
    <w:rsid w:val="00E5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Rule="auto" w:line="24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C26430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430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C26430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103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3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03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03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03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C26430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430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C26430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3103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0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0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0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NEOS d.o.o. za proizvodnju, preradu i promet plastičnih masa</izvorni_sadrzaj>
    <derivirana_varijabla naziv="DomainObject.Predmet.ProtustrankaFormated_1">  NEOS d.o.o. za proizvodnju, preradu i promet plastičnih masa</derivirana_varijabla>
  </DomainObject.Predmet.ProtustrankaFormated>
  <DomainObject.Predmet.ProtustrankaFormatedOIB>
    <izvorni_sadrzaj>  NEOS d.o.o. za proizvodnju, preradu i promet plastičnih masa, OIB 99364785575</izvorni_sadrzaj>
    <derivirana_varijabla naziv="DomainObject.Predmet.ProtustrankaFormatedOIB_1">  NEOS d.o.o. za proizvodnju, preradu i promet plastičnih masa, OIB 99364785575</derivirana_varijabla>
  </DomainObject.Predmet.ProtustrankaFormatedOIB>
  <DomainObject.Predmet.ProtustrankaFormatedWithAdress>
    <izvorni_sadrzaj> NEOS d.o.o. za proizvodnju, preradu i promet plastičnih masa, Put Petrića 43, 23000 Zadar</izvorni_sadrzaj>
    <derivirana_varijabla naziv="DomainObject.Predmet.ProtustrankaFormatedWithAdress_1"> NEOS d.o.o. za proizvodnju, preradu i promet plastičnih masa, Put Petrića 43, 23000 Zadar</derivirana_varijabla>
  </DomainObject.Predmet.ProtustrankaFormatedWithAdress>
  <DomainObject.Predmet.ProtustrankaFormatedWithAdressOIB>
    <izvorni_sadrzaj> NEOS d.o.o. za proizvodnju, preradu i promet plastičnih masa, OIB 99364785575, Put Petrića 43, 23000 Zadar</izvorni_sadrzaj>
    <derivirana_varijabla naziv="DomainObject.Predmet.ProtustrankaFormatedWithAdressOIB_1"> NEOS d.o.o. za proizvodnju, preradu i promet plastičnih masa, OIB 99364785575, Put Petrića 43, 23000 Zadar</derivirana_varijabla>
  </DomainObject.Predmet.ProtustrankaFormatedWithAdressOIB>
  <DomainObject.Predmet.ProtustrankaWithAdress>
    <izvorni_sadrzaj>NEOS d.o.o. za proizvodnju, preradu i promet plastičnih masa Put Petrića 43, 23000 Zadar</izvorni_sadrzaj>
    <derivirana_varijabla naziv="DomainObject.Predmet.ProtustrankaWithAdress_1">NEOS d.o.o. za proizvodnju, preradu i promet plastičnih masa Put Petrića 43, 23000 Zadar</derivirana_varijabla>
  </DomainObject.Predmet.ProtustrankaWithAdress>
  <DomainObject.Predmet.ProtustrankaWithAdressOIB>
    <izvorni_sadrzaj>NEOS d.o.o. za proizvodnju, preradu i promet plastičnih masa, OIB 99364785575, Put Petrića 43, 23000 Zadar</izvorni_sadrzaj>
    <derivirana_varijabla naziv="DomainObject.Predmet.ProtustrankaWithAdressOIB_1">NEOS d.o.o. za proizvodnju, preradu i promet plastičnih masa, OIB 99364785575, Put Petrića 43, 23000 Zadar</derivirana_varijabla>
  </DomainObject.Predmet.ProtustrankaWithAdressOIB>
  <DomainObject.Predmet.ProtustrankaNazivFormated>
    <izvorni_sadrzaj>NEOS d.o.o. za proizvodnju, preradu i promet plastičnih masa</izvorni_sadrzaj>
    <derivirana_varijabla naziv="DomainObject.Predmet.ProtustrankaNazivFormated_1">NEOS d.o.o. za proizvodnju, preradu i promet plastičnih masa</derivirana_varijabla>
  </DomainObject.Predmet.ProtustrankaNazivFormated>
  <DomainObject.Predmet.ProtustrankaNazivFormatedOIB>
    <izvorni_sadrzaj>NEOS d.o.o. za proizvodnju, preradu i promet plastičnih masa, OIB 99364785575</izvorni_sadrzaj>
    <derivirana_varijabla naziv="DomainObject.Predmet.ProtustrankaNazivFormatedOIB_1">NEOS d.o.o. za proizvodnju, preradu i promet plastičnih masa, OIB 99364785575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NEOS d.o.o. za proizvodnju, preradu i promet plastičnih masa</item>
    </izvorni_sadrzaj>
    <derivirana_varijabla naziv="DomainObject.Predmet.ProtuStrankaListFormated_1">
      <item>NEOS d.o.o. za proizvodnju, preradu i promet plastičnih masa</item>
    </derivirana_varijabla>
  </DomainObject.Predmet.ProtuStrankaListFormated>
  <DomainObject.Predmet.ProtuStrankaListFormatedOIB>
    <izvorni_sadrzaj>
      <item>NEOS d.o.o. za proizvodnju, preradu i promet plastičnih masa, OIB 99364785575</item>
    </izvorni_sadrzaj>
    <derivirana_varijabla naziv="DomainObject.Predmet.ProtuStrankaListFormatedOIB_1">
      <item>NEOS d.o.o. za proizvodnju, preradu i promet plastičnih masa, OIB 99364785575</item>
    </derivirana_varijabla>
  </DomainObject.Predmet.ProtuStrankaListFormatedOIB>
  <DomainObject.Predmet.ProtuStrankaListFormatedWithAdress>
    <izvorni_sadrzaj>
      <item>NEOS d.o.o. za proizvodnju, preradu i promet plastičnih masa, Put Petrića 43, 23000 Zadar</item>
    </izvorni_sadrzaj>
    <derivirana_varijabla naziv="DomainObject.Predmet.ProtuStrankaListFormatedWithAdress_1">
      <item>NEOS d.o.o. za proizvodnju, preradu i promet plastičnih masa, Put Petrića 43, 23000 Zadar</item>
    </derivirana_varijabla>
  </DomainObject.Predmet.ProtuStrankaListFormatedWithAdress>
  <DomainObject.Predmet.ProtuStrankaListFormatedWithAdressOIB>
    <izvorni_sadrzaj>
      <item>NEOS d.o.o. za proizvodnju, preradu i promet plastičnih masa, OIB 99364785575, Put Petrića 43, 23000 Zadar</item>
    </izvorni_sadrzaj>
    <derivirana_varijabla naziv="DomainObject.Predmet.ProtuStrankaListFormatedWithAdressOIB_1">
      <item>NEOS d.o.o. za proizvodnju, preradu i promet plastičnih masa, OIB 99364785575, Put Petrića 43, 23000 Zadar</item>
    </derivirana_varijabla>
  </DomainObject.Predmet.ProtuStrankaListFormatedWithAdressOIB>
  <DomainObject.Predmet.ProtuStrankaListNazivFormated>
    <izvorni_sadrzaj>
      <item>NEOS d.o.o. za proizvodnju, preradu i promet plastičnih masa</item>
    </izvorni_sadrzaj>
    <derivirana_varijabla naziv="DomainObject.Predmet.ProtuStrankaListNazivFormated_1">
      <item>NEOS d.o.o. za proizvodnju, preradu i promet plastičnih masa</item>
    </derivirana_varijabla>
  </DomainObject.Predmet.ProtuStrankaListNazivFormated>
  <DomainObject.Predmet.ProtuStrankaListNazivFormatedOIB>
    <izvorni_sadrzaj>
      <item>NEOS d.o.o. za proizvodnju, preradu i promet plastičnih masa, OIB 99364785575</item>
    </izvorni_sadrzaj>
    <derivirana_varijabla naziv="DomainObject.Predmet.ProtuStrankaListNazivFormatedOIB_1">
      <item>NEOS d.o.o. za proizvodnju, preradu i promet plastičnih masa, OIB 99364785575</item>
    </derivirana_varijabla>
  </DomainObject.Predmet.ProtuStrankaListNazivFormatedOIB>
  <DomainObject.Predmet.OstaliListFormated>
    <izvorni_sadrzaj>
      <item>Davor Mufa</item>
    </izvorni_sadrzaj>
    <derivirana_varijabla naziv="DomainObject.Predmet.OstaliListFormated_1">
      <item>Davor Mufa</item>
    </derivirana_varijabla>
  </DomainObject.Predmet.OstaliListFormated>
  <DomainObject.Predmet.OstaliListFormatedOIB>
    <izvorni_sadrzaj>
      <item>Davor Mufa, OIB 99163511857</item>
    </izvorni_sadrzaj>
    <derivirana_varijabla naziv="DomainObject.Predmet.OstaliListFormatedOIB_1">
      <item>Davor Mufa, OIB 99163511857</item>
    </derivirana_varijabla>
  </DomainObject.Predmet.OstaliListFormatedOIB>
  <DomainObject.Predmet.OstaliListFormatedWithAdress>
    <izvorni_sadrzaj>
      <item>Davor Mufa, Lička Ulica 6, 23000 Zadar</item>
    </izvorni_sadrzaj>
    <derivirana_varijabla naziv="DomainObject.Predmet.OstaliListFormatedWithAdress_1">
      <item>Davor Mufa, Lička Ulica 6, 23000 Zadar</item>
    </derivirana_varijabla>
  </DomainObject.Predmet.OstaliListFormatedWithAdress>
  <DomainObject.Predmet.OstaliListFormatedWithAdressOIB>
    <izvorni_sadrzaj>
      <item>Davor Mufa, OIB 99163511857, Lička Ulica 6, 23000 Zadar</item>
    </izvorni_sadrzaj>
    <derivirana_varijabla naziv="DomainObject.Predmet.OstaliListFormatedWithAdressOIB_1">
      <item>Davor Mufa, OIB 99163511857, Lička Ulica 6, 23000 Zadar</item>
    </derivirana_varijabla>
  </DomainObject.Predmet.OstaliListFormatedWithAdressOIB>
  <DomainObject.Predmet.OstaliListNazivFormated>
    <izvorni_sadrzaj>
      <item>Davor Mufa</item>
    </izvorni_sadrzaj>
    <derivirana_varijabla naziv="DomainObject.Predmet.OstaliListNazivFormated_1">
      <item>Davor Mufa</item>
    </derivirana_varijabla>
  </DomainObject.Predmet.OstaliListNazivFormated>
  <DomainObject.Predmet.OstaliListNazivFormatedOIB>
    <izvorni_sadrzaj>
      <item>Davor Mufa, OIB 99163511857</item>
    </izvorni_sadrzaj>
    <derivirana_varijabla naziv="DomainObject.Predmet.OstaliListNazivFormatedOIB_1">
      <item>Davor Mufa, OIB 99163511857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NEOS d.o.o. za proizvodnju, preradu i promet plastičnih masa</izvorni_sadrzaj>
    <derivirana_varijabla naziv="DomainObject.Predmet.ProtustrankaIDrugi_1">NEOS d.o.o. za proizvodnju, preradu i promet plastičnih masa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NEOS d.o.o. za proizvodnju, preradu i promet plastičnih masa, OIB 99364785575, Put Petrića 43, 23000 Zadar</izvorni_sadrzaj>
    <derivirana_varijabla naziv="DomainObject.Predmet.ProtustrankaIDrugiAdressOIB_1">NEOS d.o.o. za proizvodnju, preradu i promet plastičnih masa, OIB 99364785575, Put Petrića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NEOS d.o.o. za proizvodnju, preradu i promet plastičnih masa</item>
      <item>Davor Mufa</item>
    </izvorni_sadrzaj>
    <derivirana_varijabla naziv="DomainObject.Predmet.SudioniciListNaziv_1">
      <item>FINA</item>
      <item>NEOS d.o.o. za proizvodnju, preradu i promet plastičnih masa</item>
      <item>Davor Mufa</item>
    </derivirana_varijabla>
  </DomainObject.Predmet.SudioniciListNaziv>
  <DomainObject.Predmet.SudioniciListAdressOIB>
    <izvorni_sadrzaj>
      <item>FINA, OIB 85821130368</item>
      <item>NEOS d.o.o. za proizvodnju, preradu i promet plastičnih masa, OIB 99364785575, Put Petrića 43,23000 Zadar</item>
      <item>Davor Mufa, OIB 99163511857, Lička Ulica 6,23000 Zadar</item>
    </izvorni_sadrzaj>
    <derivirana_varijabla naziv="DomainObject.Predmet.SudioniciListAdressOIB_1">
      <item>FINA, OIB 85821130368</item>
      <item>NEOS d.o.o. za proizvodnju, preradu i promet plastičnih masa, OIB 99364785575, Put Petrića 43,23000 Zadar</item>
      <item>Davor Mufa, OIB 99163511857,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99364785575</item>
      <item>, OIB 99163511857</item>
    </izvorni_sadrzaj>
    <derivirana_varijabla naziv="DomainObject.Predmet.SudioniciListNazivOIB_1">
      <item>, OIB 85821130368</item>
      <item>, OIB 99364785575</item>
      <item>, OIB 99163511857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1001</properties:Words>
  <properties:Characters>5773</properties:Characters>
  <properties:Lines>474</properties:Lines>
  <properties:Paragraphs>323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Nena Mužanović</dc:creator>
  <cp:lastModifiedBy>Nena Mužanović</cp:lastModifiedBy>
  <cp:lastPrinted>2018-04-19T11:04:00Z</cp:lastPrinted>
  <dcterms:modified xmlns:xsi="http://www.w3.org/2001/XMLSchema-instance" xsi:type="dcterms:W3CDTF">2018-04-19T11:04:00Z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(St-76-2017 NEOS  rješenje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