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2ccf" w14:paraId="d382ccf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DE3374" w:rsidRPr="00DE3374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KICKBOXING KLUB "SRAČINEC" Sračinec, Sračinec, Kralja Tomislava  bb, OIB: 22346766722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3C60E2">
        <w:rPr>
          <w:rFonts w:cs="Times New Roman" w:hAnsi="Times New Roman" w:ascii="Times New Roman"/>
          <w:color w:themeColor="text1" w:val="000000"/>
        </w:rPr>
        <w:t>1</w:t>
      </w:r>
      <w:r w:rsidR="00DE3374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FE23FC">
        <w:rPr>
          <w:rFonts w:cs="Times New Roman" w:hAnsi="Times New Roman" w:ascii="Times New Roman"/>
          <w:color w:themeColor="text1" w:val="000000"/>
        </w:rPr>
        <w:t>veljače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E3374" w:rsidP="005679AA" w:rsidR="00DE337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DE3374">
        <w:rPr>
          <w:rFonts w:cs="Times New Roman" w:eastAsia="Calibri" w:hAnsi="Times New Roman" w:ascii="Times New Roman"/>
          <w:lang w:eastAsia="en-US"/>
        </w:rPr>
        <w:t>3</w:t>
      </w:r>
      <w:r w:rsidR="00FE23FC">
        <w:rPr>
          <w:rFonts w:cs="Times New Roman" w:eastAsia="Calibri" w:hAnsi="Times New Roman" w:ascii="Times New Roman"/>
          <w:lang w:eastAsia="en-US"/>
        </w:rPr>
        <w:t>15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</w:t>
      </w:r>
      <w:r w:rsidR="00DE3374">
        <w:rPr>
          <w:rFonts w:cs="Times New Roman" w:eastAsia="Calibri" w:hAnsi="Times New Roman" w:ascii="Times New Roman"/>
          <w:lang w:eastAsia="en-US"/>
        </w:rPr>
        <w:t>3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F401D7">
        <w:rPr>
          <w:rFonts w:cs="Times New Roman" w:eastAsia="Calibri" w:hAnsi="Times New Roman" w:ascii="Times New Roman"/>
          <w:lang w:eastAsia="en-US"/>
        </w:rPr>
        <w:t>trećem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DE3374">
        <w:rPr>
          <w:rFonts w:cs="Times New Roman" w:eastAsia="Calibri" w:hAnsi="Times New Roman" w:ascii="Times New Roman"/>
          <w:lang w:eastAsia="en-US"/>
        </w:rPr>
        <w:t>3</w:t>
      </w:r>
      <w:r w:rsidR="00FE23FC">
        <w:rPr>
          <w:rFonts w:cs="Times New Roman" w:eastAsia="Calibri" w:hAnsi="Times New Roman" w:ascii="Times New Roman"/>
          <w:lang w:eastAsia="en-US"/>
        </w:rPr>
        <w:t>15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</w:t>
      </w:r>
      <w:r w:rsidR="00DE3374">
        <w:rPr>
          <w:rFonts w:cs="Times New Roman" w:eastAsia="Calibri" w:hAnsi="Times New Roman" w:ascii="Times New Roman"/>
          <w:lang w:eastAsia="en-US"/>
        </w:rPr>
        <w:t>3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F401D7">
        <w:rPr>
          <w:rFonts w:cs="Times New Roman" w:eastAsia="Calibri" w:hAnsi="Times New Roman" w:ascii="Times New Roman"/>
          <w:lang w:eastAsia="en-US"/>
        </w:rPr>
        <w:t>trećem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DE3374">
        <w:rPr>
          <w:rFonts w:cs="Times New Roman" w:eastAsia="Calibri" w:hAnsi="Times New Roman" w:ascii="Times New Roman"/>
          <w:lang w:eastAsia="en-US"/>
        </w:rPr>
        <w:t>,</w:t>
      </w:r>
      <w:r w:rsidR="00F401D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 xml:space="preserve">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5A6218">
        <w:rPr>
          <w:rFonts w:cs="Times New Roman" w:eastAsia="Calibri" w:hAnsi="Times New Roman" w:ascii="Times New Roman"/>
          <w:lang w:eastAsia="en-US"/>
        </w:rPr>
        <w:t>1</w:t>
      </w:r>
      <w:r w:rsidR="00DE3374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FE23FC">
        <w:rPr>
          <w:rFonts w:cs="Times New Roman" w:eastAsia="Calibri" w:hAnsi="Times New Roman" w:ascii="Times New Roman"/>
          <w:lang w:eastAsia="en-US"/>
        </w:rPr>
        <w:t>veljače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096149" w:rsidR="00096149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ED26EA" w:rsidP="00096149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DE3374" w:rsidP="00DE3374" w:rsidR="00DE3374" w:rsidRPr="00DE3374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DE3374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DE3374" w:rsidP="00DE3374" w:rsidR="00DE3374" w:rsidRPr="00DE3374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DE3374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DE3374" w:rsidP="00DE3374" w:rsidR="00DE3374" w:rsidRPr="00DE3374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DE3374">
        <w:rPr>
          <w:rFonts w:cs="Times New Roman" w:hAnsi="Times New Roman" w:ascii="Times New Roman"/>
        </w:rPr>
        <w:t xml:space="preserve">Dužnik </w:t>
      </w:r>
      <w:r w:rsidRPr="00DE3374">
        <w:rPr>
          <w:rFonts w:cs="Times New Roman" w:hAnsi="Times New Roman" w:ascii="Times New Roman"/>
          <w:szCs w:val="20"/>
        </w:rPr>
        <w:t>KICKBOXING KLUB "SRAČINEC" Sračinec, Sračinec, Kralja Tomislava  bb</w:t>
      </w:r>
    </w:p>
    <w:p w:rsidRDefault="00DE3374" w:rsidP="00DE3374" w:rsidR="00DE3374" w:rsidRPr="00DE3374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DE3374">
        <w:rPr>
          <w:rFonts w:cs="Times New Roman" w:hAnsi="Times New Roman" w:ascii="Times New Roman"/>
          <w:szCs w:val="20"/>
        </w:rPr>
        <w:t>Predsjednik udruge  Siniša Kovačić, Sračinec, Kralja Tomislava  bb</w:t>
      </w:r>
    </w:p>
    <w:p w:rsidRDefault="00DE3374" w:rsidP="00DE3374" w:rsidR="00DE3374" w:rsidRPr="00DE3374">
      <w:pPr>
        <w:numPr>
          <w:ilvl w:val="0"/>
          <w:numId w:val="20"/>
        </w:numPr>
        <w:contextualSpacing/>
        <w:rPr>
          <w:rFonts w:cs="Times New Roman" w:hAnsi="Times New Roman" w:ascii="Times New Roman"/>
        </w:rPr>
      </w:pPr>
      <w:r w:rsidRPr="00DE3374">
        <w:rPr>
          <w:rFonts w:cs="Times New Roman" w:hAnsi="Times New Roman" w:ascii="Times New Roman"/>
        </w:rPr>
        <w:t xml:space="preserve">Ured državne uprave u Varaždinskoj županiji, Čakovec, Stanka Vraza 4, Registar udruga (odmah i nakon pravomoćnosti) </w:t>
      </w:r>
    </w:p>
    <w:p w:rsidRDefault="00DE3374" w:rsidP="00DE3374" w:rsidR="00DE3374" w:rsidRPr="00DE3374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DE3374">
        <w:rPr>
          <w:rFonts w:cs="Times New Roman" w:hAnsi="Times New Roman" w:ascii="Times New Roman"/>
        </w:rPr>
        <w:t>Ministarstvo financija, Porezna uprava, Područni ured Sjeverna Hrvatska, Ispostava Varaždin, Graberje 1</w:t>
      </w:r>
    </w:p>
    <w:p w:rsidRDefault="00DE3374" w:rsidP="00DE3374" w:rsidR="00DE3374" w:rsidRPr="00DE3374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DE3374">
        <w:rPr>
          <w:rFonts w:cs="Times New Roman" w:hAnsi="Times New Roman" w:ascii="Times New Roman"/>
        </w:rPr>
        <w:t xml:space="preserve">Stečajni upravitelj </w:t>
      </w:r>
      <w:r w:rsidRPr="00DE3374">
        <w:rPr>
          <w:rFonts w:cs="Times New Roman" w:hAnsi="Times New Roman" w:ascii="Times New Roman"/>
          <w:szCs w:val="20"/>
        </w:rPr>
        <w:t>Hrvoje Kraljičković, Zagreb, Trg hrvatskih velikana 4</w:t>
      </w:r>
    </w:p>
    <w:p w:rsidRDefault="00DE3374" w:rsidP="00DE3374" w:rsidR="00DE3374" w:rsidRPr="00DE3374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DE3374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16442F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096149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DE3374">
      <w:rPr>
        <w:rFonts w:cs="Times New Roman" w:hAnsi="Times New Roman" w:ascii="Times New Roman"/>
      </w:rPr>
      <w:t>31</w:t>
    </w:r>
    <w:r w:rsidR="00096149">
      <w:rPr>
        <w:rFonts w:cs="Times New Roman" w:hAnsi="Times New Roman" w:ascii="Times New Roman"/>
      </w:rPr>
      <w:t>5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DE3374">
      <w:rPr>
        <w:rFonts w:cs="Times New Roman" w:hAnsi="Times New Roman" w:ascii="Times New Roman"/>
      </w:rPr>
      <w:t>8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DE3374">
      <w:rPr>
        <w:rFonts w:cs="Times New Roman" w:hAnsi="Times New Roman" w:ascii="Times New Roman"/>
      </w:rPr>
      <w:t>315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DE3374">
      <w:rPr>
        <w:rFonts w:cs="Times New Roman" w:hAnsi="Times New Roman" w:ascii="Times New Roman"/>
      </w:rPr>
      <w:t>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96149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C60E2"/>
    <w:rsid w:val="003E58C6"/>
    <w:rsid w:val="003F20BD"/>
    <w:rsid w:val="0040129C"/>
    <w:rsid w:val="00434736"/>
    <w:rsid w:val="00440DB8"/>
    <w:rsid w:val="00465FFD"/>
    <w:rsid w:val="00480866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6218"/>
    <w:rsid w:val="005C3DDA"/>
    <w:rsid w:val="0062470D"/>
    <w:rsid w:val="006378E6"/>
    <w:rsid w:val="00644C49"/>
    <w:rsid w:val="0064652E"/>
    <w:rsid w:val="006541CD"/>
    <w:rsid w:val="00683E0C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C37DE"/>
    <w:rsid w:val="00AD3C7B"/>
    <w:rsid w:val="00B0741E"/>
    <w:rsid w:val="00B81ED3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DE3374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4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6149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614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614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4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6149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614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614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"Sračinec" Sračinec</izvorni_sadrzaj>
    <derivirana_varijabla naziv="DomainObject.Predmet.ProtustrankaFormated_1">  Kickboxing klub "Sračinec" Sračinec</derivirana_varijabla>
  </DomainObject.Predmet.ProtustrankaFormated>
  <DomainObject.Predmet.ProtustrankaFormatedOIB>
    <izvorni_sadrzaj>  Kickboxing klub "Sračinec" Sračinec, OIB 22346766722</izvorni_sadrzaj>
    <derivirana_varijabla naziv="DomainObject.Predmet.ProtustrankaFormatedOIB_1">  Kickboxing klub "Sračinec" Sračinec, OIB 22346766722</derivirana_varijabla>
  </DomainObject.Predmet.ProtustrankaFormatedOIB>
  <DomainObject.Predmet.ProtustrankaFormatedWithAdress>
    <izvorni_sadrzaj> Kickboxing klub "Sračinec" Sračinec, Kralja Tomislava bb, 42209 Sračinec</izvorni_sadrzaj>
    <derivirana_varijabla naziv="DomainObject.Predmet.ProtustrankaFormatedWithAdress_1"> Kickboxing klub "Sračinec" Sračinec, Kralja Tomislava bb, 42209 Sračinec</derivirana_varijabla>
  </DomainObject.Predmet.ProtustrankaFormatedWithAdress>
  <DomainObject.Predmet.ProtustrankaFormatedWithAdressOIB>
    <izvorni_sadrzaj> Kickboxing klub "Sračinec" Sračinec, OIB 22346766722, Kralja Tomislava bb, 42209 Sračinec</izvorni_sadrzaj>
    <derivirana_varijabla naziv="DomainObject.Predmet.ProtustrankaFormatedWithAdressOIB_1"> Kickboxing klub "Sračinec" Sračinec, OIB 22346766722, Kralja Tomislava bb, 42209 Sračinec</derivirana_varijabla>
  </DomainObject.Predmet.ProtustrankaFormatedWithAdressOIB>
  <DomainObject.Predmet.ProtustrankaWithAdress>
    <izvorni_sadrzaj>Kickboxing klub "Sračinec" Sračinec Kralja Tomislava bb, 42209 Sračinec</izvorni_sadrzaj>
    <derivirana_varijabla naziv="DomainObject.Predmet.ProtustrankaWithAdress_1">Kickboxing klub "Sračinec" Sračinec Kralja Tomislava bb, 42209 Sračinec</derivirana_varijabla>
  </DomainObject.Predmet.ProtustrankaWithAdress>
  <DomainObject.Predmet.ProtustrankaWithAdressOIB>
    <izvorni_sadrzaj>Kickboxing klub "Sračinec" Sračinec, OIB 22346766722, Kralja Tomislava bb, 42209 Sračinec</izvorni_sadrzaj>
    <derivirana_varijabla naziv="DomainObject.Predmet.ProtustrankaWithAdressOIB_1">Kickboxing klub "Sračinec" Sračinec, OIB 22346766722, Kralja Tomislava bb, 42209 Sračinec</derivirana_varijabla>
  </DomainObject.Predmet.ProtustrankaWithAdressOIB>
  <DomainObject.Predmet.ProtustrankaNazivFormated>
    <izvorni_sadrzaj>Kickboxing klub "Sračinec" Sračinec</izvorni_sadrzaj>
    <derivirana_varijabla naziv="DomainObject.Predmet.ProtustrankaNazivFormated_1">Kickboxing klub "Sračinec" Sračinec</derivirana_varijabla>
  </DomainObject.Predmet.ProtustrankaNazivFormated>
  <DomainObject.Predmet.ProtustrankaNazivFormatedOIB>
    <izvorni_sadrzaj>Kickboxing klub "Sračinec" Sračinec, OIB 22346766722</izvorni_sadrzaj>
    <derivirana_varijabla naziv="DomainObject.Predmet.ProtustrankaNazivFormatedOIB_1">Kickboxing klub "Sračinec" Sračinec, OIB 22346766722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48257.37</izvorni_sadrzaj>
    <derivirana_varijabla naziv="DomainObject.Predmet.TrenutnaVrijednost_1">48257.37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Kickboxing klub "Sračinec" Sračinec</item>
    </izvorni_sadrzaj>
    <derivirana_varijabla naziv="DomainObject.Predmet.ProtuStrankaListFormated_1">
      <item>Kickboxing klub "Sračinec" Sračinec</item>
    </derivirana_varijabla>
  </DomainObject.Predmet.ProtuStrankaListFormated>
  <DomainObject.Predmet.ProtuStrankaListFormatedOIB>
    <izvorni_sadrzaj>
      <item>Kickboxing klub "Sračinec" Sračinec, OIB 22346766722</item>
    </izvorni_sadrzaj>
    <derivirana_varijabla naziv="DomainObject.Predmet.ProtuStrankaListFormatedOIB_1">
      <item>Kickboxing klub "Sračinec" Sračinec, OIB 22346766722</item>
    </derivirana_varijabla>
  </DomainObject.Predmet.ProtuStrankaListFormatedOIB>
  <DomainObject.Predmet.ProtuStrankaListFormatedWithAdress>
    <izvorni_sadrzaj>
      <item>Kickboxing klub "Sračinec" Sračinec, Kralja Tomislava bb, 42209 Sračinec</item>
    </izvorni_sadrzaj>
    <derivirana_varijabla naziv="DomainObject.Predmet.ProtuStrankaListFormatedWithAdress_1">
      <item>Kickboxing klub "Sračinec" Sračinec, Kralja Tomislava bb, 42209 Sračinec</item>
    </derivirana_varijabla>
  </DomainObject.Predmet.ProtuStrankaListFormatedWithAdress>
  <DomainObject.Predmet.ProtuStrankaListFormatedWithAdressOIB>
    <izvorni_sadrzaj>
      <item>Kickboxing klub "Sračinec" Sračinec, OIB 22346766722, Kralja Tomislava bb, 42209 Sračinec</item>
    </izvorni_sadrzaj>
    <derivirana_varijabla naziv="DomainObject.Predmet.ProtuStrankaListFormatedWithAdressOIB_1">
      <item>Kickboxing klub "Sračinec" Sračinec, OIB 22346766722, Kralja Tomislava bb, 42209 Sračinec</item>
    </derivirana_varijabla>
  </DomainObject.Predmet.ProtuStrankaListFormatedWithAdressOIB>
  <DomainObject.Predmet.ProtuStrankaListNazivFormated>
    <izvorni_sadrzaj>
      <item>Kickboxing klub "Sračinec" Sračinec</item>
    </izvorni_sadrzaj>
    <derivirana_varijabla naziv="DomainObject.Predmet.ProtuStrankaListNazivFormated_1">
      <item>Kickboxing klub "Sračinec" Sračinec</item>
    </derivirana_varijabla>
  </DomainObject.Predmet.ProtuStrankaListNazivFormated>
  <DomainObject.Predmet.ProtuStrankaListNazivFormatedOIB>
    <izvorni_sadrzaj>
      <item>Kickboxing klub "Sračinec" Sračinec, OIB 22346766722</item>
    </izvorni_sadrzaj>
    <derivirana_varijabla naziv="DomainObject.Predmet.ProtuStrankaListNazivFormatedOIB_1">
      <item>Kickboxing klub "Sračinec" Sračinec, OIB 22346766722</item>
    </derivirana_varijabla>
  </DomainObject.Predmet.ProtuStrankaListNazivFormatedOIB>
  <DomainObject.Predmet.OstaliListFormated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>
  <DomainObject.Predmet.OstaliListFormatedOIB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OIB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OIB>
  <DomainObject.Predmet.OstaliListFormatedWithAdress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WithAdress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WithAdress>
  <DomainObject.Predmet.OstaliListFormatedWithAdressOIB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FormatedWithAdressOIB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FormatedWithAdressOIB>
  <DomainObject.Predmet.OstaliListNazivFormated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NazivFormated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NazivFormated>
  <DomainObject.Predmet.OstaliListNazivFormatedOIB>
    <izvorni_sadrzaj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OstaliListNazivFormatedOIB_1"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Kickboxing klub "Sračinec" Sračinec</izvorni_sadrzaj>
    <derivirana_varijabla naziv="DomainObject.Predmet.ProtustrankaIDrugi_1">Kickboxing klub "Sračinec" Sračinec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Kickboxing klub "Sračinec" Sračinec, OIB 22346766722, Kralja Tomislava bb, 42209 Sračinec</izvorni_sadrzaj>
    <derivirana_varijabla naziv="DomainObject.Predmet.ProtustrankaIDrugiAdressOIB_1">Kickboxing klub "Sračinec" Sračinec, OIB 22346766722, Kralja Tomislava bb,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St-315/2015-5</izvorni_sadrzaj>
    <derivirana_varijabla naziv="DomainObject.Predmet.OdlukaRjesenje.Oznaka_1">St-315/2015-5</derivirana_varijabla>
  </DomainObject.Predmet.OdlukaRjesenje.Oznaka>
  <DomainObject.Predmet.SudioniciListNaziv>
    <izvorni_sadrzaj>
      <item>Financijska agencija Zagreb Podružnica Varaždin</item>
      <item>Kickboxing klub "Sračinec" Sračinec</item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SudioniciListNaziv_1">
      <item>Financijska agencija Zagreb Podružnica Varaždin</item>
      <item>Kickboxing klub "Sračinec" Sračinec</item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SudioniciListNaziv>
  <DomainObject.Predmet.SudioniciListAdressOIB>
    <izvorni_sadrzaj>
      <item>Financijska agencija Zagreb Podružnica Varaždin, OIB 85821130368, A.Cesarca 2,42000 Varaždin</item>
      <item>Kickboxing klub "Sračinec" Sračinec, OIB 22346766722, Kralja Tomislava bb,42209 Sračinec</item>
      <item>e-Oglasna</item>
      <item>Županijsko državno odvjetništvo</item>
      <item>Siniša Kovačić</item>
      <item>Ured državne uprave u Varaždinskoj županiji</item>
      <item>Porezna uprava Varaždin</item>
    </izvorni_sadrzaj>
    <derivirana_varijabla naziv="DomainObject.Predmet.SudioniciListAdressOIB_1">
      <item>Financijska agencija Zagreb Podružnica Varaždin, OIB 85821130368, A.Cesarca 2,42000 Varaždin</item>
      <item>Kickboxing klub "Sračinec" Sračinec, OIB 22346766722, Kralja Tomislava bb,42209 Sračinec</item>
      <item>e-Oglasna</item>
      <item>Županijsko državno odvjetništvo</item>
      <item>Siniša Kovačić</item>
      <item>Ured državne uprave u Varaždinskoj županiji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22346766722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22346766722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6B773-C535-4018-8EFC-03E256791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2026</properties:Characters>
  <properties:Lines>67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2016-02-16T12:22:00Z</dcterms:created>
  <dc:creator>Tihana Martinez</dc:creator>
  <cp:lastModifiedBy>Nevenka Vuković</cp:lastModifiedBy>
  <cp:lastPrinted>2016-02-16T12:28:00Z</cp:lastPrinted>
  <dcterms:modified xmlns:xsi="http://www.w3.org/2001/XMLSchema-instance" xsi:type="dcterms:W3CDTF">2016-02-16T12:29:00Z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