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c33f" w14:paraId="0f4c33f" w:rsidRDefault="00DF493B" w:rsidP="00910611" w:rsidR="00DF493B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93B" w:rsidP="00910611" w:rsidR="00DF493B">
      <w:r>
        <w:rPr>
          <w:rFonts w:eastAsia="MS Mincho"/>
        </w:rPr>
        <w:t xml:space="preserve">  REPUBLIKA HRVATSKA</w:t>
      </w:r>
    </w:p>
    <w:p w:rsidRDefault="00DF493B" w:rsidP="00910611" w:rsidR="00DF493B">
      <w:r>
        <w:rPr>
          <w:rFonts w:eastAsia="MS Mincho"/>
        </w:rPr>
        <w:t>TRGOVAČKI SUD U RIJECI</w:t>
      </w:r>
    </w:p>
    <w:p w:rsidRDefault="00DF493B" w:rsidR="00DF493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0C3590">
        <w:rPr>
          <w:rFonts w:cs="Arial"/>
          <w:b/>
        </w:rPr>
        <w:t xml:space="preserve">ADVENTURE TRAVEL </w:t>
      </w:r>
      <w:r w:rsidR="000C3590" w:rsidRPr="000C3590">
        <w:rPr>
          <w:rFonts w:cs="Arial"/>
          <w:b/>
        </w:rPr>
        <w:t xml:space="preserve">društvo s ograničenom odgovornošću za </w:t>
      </w:r>
      <w:r w:rsidR="000C3590">
        <w:rPr>
          <w:rFonts w:cs="Arial"/>
          <w:b/>
        </w:rPr>
        <w:t>turizam, trgovinu, putnička agencija, Rijeka, Creska 23, OIB 04720518627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C3590">
        <w:rPr>
          <w:rFonts w:cs="Arial"/>
        </w:rPr>
        <w:t>07. travnja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0C3590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C3590" w:rsidRPr="000C3590">
        <w:rPr>
          <w:rFonts w:cs="Arial"/>
          <w:b/>
        </w:rPr>
        <w:t>ADVENTURE TRAVEL društvo s ograničenom odgovornošću za turizam, trgovinu, putnička agencija, Rijeka, Creska 23, OIB 04720518627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EB0BD1">
        <w:t>Višnja Rosenberg Volarić iz Rijeke, Ciottina 24, OIB 15817119198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DE6A39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31. svibnja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</w:t>
      </w:r>
      <w:r w:rsidR="00367E18">
        <w:rPr>
          <w:b/>
          <w:bCs/>
        </w:rPr>
        <w:t>0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EB0BD1">
        <w:t>22. siječnja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DE6A39" w:rsidRPr="00DE6A39">
        <w:t>ADVENTURE TRAVEL društvo s ograničenom odgovornošću za turizam, trgovinu, putnička agencija, Rijeka, Creska 23, OIB 04720518627</w:t>
      </w:r>
      <w:r w:rsidR="00727D2D">
        <w:t xml:space="preserve"> 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DE6A39">
        <w:t>20. siječnja</w:t>
      </w:r>
      <w:r>
        <w:t xml:space="preserve"> 201</w:t>
      </w:r>
      <w:r w:rsidR="001109DC">
        <w:t>6</w:t>
      </w:r>
      <w:r>
        <w:t xml:space="preserve">. godine u Očevidniku redoslijeda osnova za plaćanje ima evidentirane neizvršene osnove za plaćanje u ukupnom iznosu od </w:t>
      </w:r>
      <w:r w:rsidR="00DE6A39">
        <w:t>9.314,27</w:t>
      </w:r>
      <w:r>
        <w:t xml:space="preserve"> kn u koji iznos je uračunata i kamata i naknada Financijske agencije za provedbe ovrhe, da dužnik ima jednog zaposlen</w:t>
      </w:r>
      <w:r w:rsidR="000E125D">
        <w:t xml:space="preserve">ika, te je dostavila Očevidnik o danima insolventnosti na dan </w:t>
      </w:r>
      <w:r w:rsidR="00DE6A39">
        <w:t>29. veljače</w:t>
      </w:r>
      <w:r w:rsidR="000E125D">
        <w:t xml:space="preserve"> 2016. godine iz koje proizlazi da dužnik ima evidentirane obveze za plaćanje u neprekinutom razdoblju dužem od </w:t>
      </w:r>
      <w:r w:rsidR="001109DC">
        <w:t>12</w:t>
      </w:r>
      <w:r w:rsidR="000E125D">
        <w:t>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C3590">
        <w:rPr>
          <w:b/>
        </w:rPr>
        <w:t>07.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DE6A39">
        <w:rPr>
          <w:sz w:val="20"/>
          <w:szCs w:val="20"/>
        </w:rPr>
        <w:t>Nikolina Abramović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C3590">
        <w:rPr>
          <w:sz w:val="20"/>
          <w:szCs w:val="20"/>
        </w:rPr>
        <w:t>07.4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9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0C3590">
      <w:t>287/16-4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4116B"/>
    <w:rsid w:val="000673BD"/>
    <w:rsid w:val="000713C5"/>
    <w:rsid w:val="000C3590"/>
    <w:rsid w:val="000C4209"/>
    <w:rsid w:val="000E125D"/>
    <w:rsid w:val="000F4EC2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F30F2"/>
    <w:rsid w:val="007F7AF6"/>
    <w:rsid w:val="00821538"/>
    <w:rsid w:val="008E181E"/>
    <w:rsid w:val="00945219"/>
    <w:rsid w:val="009B219F"/>
    <w:rsid w:val="009B744A"/>
    <w:rsid w:val="009F349D"/>
    <w:rsid w:val="00A46343"/>
    <w:rsid w:val="00A63D14"/>
    <w:rsid w:val="00B1315C"/>
    <w:rsid w:val="00B67AA0"/>
    <w:rsid w:val="00B95B33"/>
    <w:rsid w:val="00B97064"/>
    <w:rsid w:val="00BF24A6"/>
    <w:rsid w:val="00BF7669"/>
    <w:rsid w:val="00C616C1"/>
    <w:rsid w:val="00C87349"/>
    <w:rsid w:val="00D62065"/>
    <w:rsid w:val="00D6764D"/>
    <w:rsid w:val="00D71472"/>
    <w:rsid w:val="00D74F2E"/>
    <w:rsid w:val="00DA66D5"/>
    <w:rsid w:val="00DB54E4"/>
    <w:rsid w:val="00DB579A"/>
    <w:rsid w:val="00DE6A39"/>
    <w:rsid w:val="00DF493B"/>
    <w:rsid w:val="00DF7E85"/>
    <w:rsid w:val="00E37B45"/>
    <w:rsid w:val="00EB0BD1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4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9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F4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493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4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F4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493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ADVENTURE TRAVEL d.o.o.</izvorni_sadrzaj>
    <derivirana_varijabla naziv="DomainObject.Predmet.ProtustrankaFormated_1">  ADVENTURE TRAVEL d.o.o.</derivirana_varijabla>
  </DomainObject.Predmet.ProtustrankaFormated>
  <DomainObject.Predmet.ProtustrankaFormatedOIB>
    <izvorni_sadrzaj>  ADVENTURE TRAVEL d.o.o., OIB 04720518627</izvorni_sadrzaj>
    <derivirana_varijabla naziv="DomainObject.Predmet.ProtustrankaFormatedOIB_1">  ADVENTURE TRAVEL d.o.o., OIB 04720518627</derivirana_varijabla>
  </DomainObject.Predmet.ProtustrankaFormatedOIB>
  <DomainObject.Predmet.ProtustrankaFormatedWithAdress>
    <izvorni_sadrzaj> ADVENTURE TRAVEL d.o.o., Creska 23, 51000 Rijeka</izvorni_sadrzaj>
    <derivirana_varijabla naziv="DomainObject.Predmet.ProtustrankaFormatedWithAdress_1"> ADVENTURE TRAVEL d.o.o., Creska 23, 51000 Rijeka</derivirana_varijabla>
  </DomainObject.Predmet.ProtustrankaFormatedWithAdress>
  <DomainObject.Predmet.ProtustrankaFormatedWithAdressOIB>
    <izvorni_sadrzaj> ADVENTURE TRAVEL d.o.o., OIB 04720518627, Creska 23, 51000 Rijeka</izvorni_sadrzaj>
    <derivirana_varijabla naziv="DomainObject.Predmet.ProtustrankaFormatedWithAdressOIB_1"> ADVENTURE TRAVEL d.o.o., OIB 04720518627, Creska 23, 51000 Rijeka</derivirana_varijabla>
  </DomainObject.Predmet.ProtustrankaFormatedWithAdressOIB>
  <DomainObject.Predmet.ProtustrankaWithAdress>
    <izvorni_sadrzaj>ADVENTURE TRAVEL d.o.o. Creska 23, 51000 Rijeka</izvorni_sadrzaj>
    <derivirana_varijabla naziv="DomainObject.Predmet.ProtustrankaWithAdress_1">ADVENTURE TRAVEL d.o.o. Creska 23, 51000 Rijeka</derivirana_varijabla>
  </DomainObject.Predmet.ProtustrankaWithAdress>
  <DomainObject.Predmet.ProtustrankaWithAdressOIB>
    <izvorni_sadrzaj>ADVENTURE TRAVEL d.o.o., OIB 04720518627, Creska 23, 51000 Rijeka</izvorni_sadrzaj>
    <derivirana_varijabla naziv="DomainObject.Predmet.ProtustrankaWithAdressOIB_1">ADVENTURE TRAVEL d.o.o., OIB 04720518627, Creska 23, 51000 Rijeka</derivirana_varijabla>
  </DomainObject.Predmet.ProtustrankaWithAdressOIB>
  <DomainObject.Predmet.ProtustrankaNazivFormated>
    <izvorni_sadrzaj>ADVENTURE TRAVEL d.o.o.</izvorni_sadrzaj>
    <derivirana_varijabla naziv="DomainObject.Predmet.ProtustrankaNazivFormated_1">ADVENTURE TRAVEL d.o.o.</derivirana_varijabla>
  </DomainObject.Predmet.ProtustrankaNazivFormated>
  <DomainObject.Predmet.ProtustrankaNazivFormatedOIB>
    <izvorni_sadrzaj>ADVENTURE TRAVEL d.o.o., OIB 04720518627</izvorni_sadrzaj>
    <derivirana_varijabla naziv="DomainObject.Predmet.ProtustrankaNazivFormatedOIB_1">ADVENTURE TRAVEL d.o.o., OIB 04720518627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ADVENTURE TRAVEL d.o.o.</item>
    </izvorni_sadrzaj>
    <derivirana_varijabla naziv="DomainObject.Predmet.ProtuStrankaListFormated_1">
      <item>ADVENTURE TRAVEL d.o.o.</item>
    </derivirana_varijabla>
  </DomainObject.Predmet.ProtuStrankaListFormated>
  <DomainObject.Predmet.ProtuStrankaListFormatedOIB>
    <izvorni_sadrzaj>
      <item>ADVENTURE TRAVEL d.o.o., OIB 04720518627</item>
    </izvorni_sadrzaj>
    <derivirana_varijabla naziv="DomainObject.Predmet.ProtuStrankaListFormatedOIB_1">
      <item>ADVENTURE TRAVEL d.o.o., OIB 04720518627</item>
    </derivirana_varijabla>
  </DomainObject.Predmet.ProtuStrankaListFormatedOIB>
  <DomainObject.Predmet.ProtuStrankaListFormatedWithAdress>
    <izvorni_sadrzaj>
      <item>ADVENTURE TRAVEL d.o.o., Creska 23, 51000 Rijeka</item>
    </izvorni_sadrzaj>
    <derivirana_varijabla naziv="DomainObject.Predmet.ProtuStrankaListFormatedWithAdress_1">
      <item>ADVENTURE TRAVEL d.o.o., Creska 23, 51000 Rijeka</item>
    </derivirana_varijabla>
  </DomainObject.Predmet.ProtuStrankaListFormatedWithAdress>
  <DomainObject.Predmet.ProtuStrankaListFormatedWithAdressOIB>
    <izvorni_sadrzaj>
      <item>ADVENTURE TRAVEL d.o.o., OIB 04720518627, Creska 23, 51000 Rijeka</item>
    </izvorni_sadrzaj>
    <derivirana_varijabla naziv="DomainObject.Predmet.ProtuStrankaListFormatedWithAdressOIB_1">
      <item>ADVENTURE TRAVEL d.o.o., OIB 04720518627, Creska 23, 51000 Rijeka</item>
    </derivirana_varijabla>
  </DomainObject.Predmet.ProtuStrankaListFormatedWithAdressOIB>
  <DomainObject.Predmet.ProtuStrankaListNazivFormated>
    <izvorni_sadrzaj>
      <item>ADVENTURE TRAVEL d.o.o.</item>
    </izvorni_sadrzaj>
    <derivirana_varijabla naziv="DomainObject.Predmet.ProtuStrankaListNazivFormated_1">
      <item>ADVENTURE TRAVEL d.o.o.</item>
    </derivirana_varijabla>
  </DomainObject.Predmet.ProtuStrankaListNazivFormated>
  <DomainObject.Predmet.ProtuStrankaListNazivFormatedOIB>
    <izvorni_sadrzaj>
      <item>ADVENTURE TRAVEL d.o.o., OIB 04720518627</item>
    </izvorni_sadrzaj>
    <derivirana_varijabla naziv="DomainObject.Predmet.ProtuStrankaListNazivFormatedOIB_1">
      <item>ADVENTURE TRAVEL d.o.o., OIB 04720518627</item>
    </derivirana_varijabla>
  </DomainObject.Predmet.ProtuStrankaListNazivFormatedOIB>
  <DomainObject.Predmet.OstaliListFormated>
    <izvorni_sadrzaj>
      <item>VIŠNJA ROSENBERG VOLARIĆ</item>
    </izvorni_sadrzaj>
    <derivirana_varijabla naziv="DomainObject.Predmet.OstaliListFormated_1">
      <item>VIŠNJA ROSENBERG VOLARIĆ</item>
    </derivirana_varijabla>
  </DomainObject.Predmet.OstaliListFormated>
  <DomainObject.Predmet.OstaliListFormatedOIB>
    <izvorni_sadrzaj>
      <item>VIŠNJA ROSENBERG VOLARIĆ</item>
    </izvorni_sadrzaj>
    <derivirana_varijabla naziv="DomainObject.Predmet.OstaliListFormatedOIB_1">
      <item>VIŠNJA ROSENBERG VOLARIĆ</item>
    </derivirana_varijabla>
  </DomainObject.Predmet.OstaliListFormatedOIB>
  <DomainObject.Predmet.OstaliListFormatedWithAdress>
    <izvorni_sadrzaj>
      <item>VIŠNJA ROSENBERG VOLARIĆ</item>
    </izvorni_sadrzaj>
    <derivirana_varijabla naziv="DomainObject.Predmet.OstaliListFormatedWithAdress_1">
      <item>VIŠNJA ROSENBERG VOLARIĆ</item>
    </derivirana_varijabla>
  </DomainObject.Predmet.OstaliListFormatedWithAdress>
  <DomainObject.Predmet.OstaliListFormatedWithAdressOIB>
    <izvorni_sadrzaj>
      <item>VIŠNJA ROSENBERG VOLARIĆ</item>
    </izvorni_sadrzaj>
    <derivirana_varijabla naziv="DomainObject.Predmet.OstaliListFormatedWithAdressOIB_1">
      <item>VIŠNJA ROSENBERG VOLARIĆ</item>
    </derivirana_varijabla>
  </DomainObject.Predmet.OstaliListFormatedWithAdressOIB>
  <DomainObject.Predmet.OstaliListNazivFormated>
    <izvorni_sadrzaj>
      <item>VIŠNJA ROSENBERG VOLARIĆ</item>
    </izvorni_sadrzaj>
    <derivirana_varijabla naziv="DomainObject.Predmet.OstaliListNazivFormated_1">
      <item>VIŠNJA ROSENBERG VOLARIĆ</item>
    </derivirana_varijabla>
  </DomainObject.Predmet.OstaliListNazivFormated>
  <DomainObject.Predmet.OstaliListNazivFormatedOIB>
    <izvorni_sadrzaj>
      <item>VIŠNJA ROSENBERG VOLARIĆ</item>
    </izvorni_sadrzaj>
    <derivirana_varijabla naziv="DomainObject.Predmet.OstaliListNazivFormatedOIB_1"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ADVENTURE TRAVEL d.o.o.</izvorni_sadrzaj>
    <derivirana_varijabla naziv="DomainObject.Predmet.ProtustrankaIDrugi_1">ADVENTURE TRAVEL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ADVENTURE TRAVEL d.o.o., OIB 04720518627, Creska 23, 51000 Rijeka</izvorni_sadrzaj>
    <derivirana_varijabla naziv="DomainObject.Predmet.ProtustrankaIDrugiAdressOIB_1">ADVENTURE TRAVEL d.o.o., OIB 04720518627, Creska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ADVENTURE TRAVEL d.o.o.</item>
      <item>VIŠNJA ROSENBERG VOLARIĆ</item>
    </izvorni_sadrzaj>
    <derivirana_varijabla naziv="DomainObject.Predmet.SudioniciListNaziv_1">
      <item>FINA Rijeka</item>
      <item>ADVENTURE TRAVEL d.o.o.</item>
      <item>VIŠNJA ROSENBERG VOLARIĆ</item>
    </derivirana_varijabla>
  </DomainObject.Predmet.SudioniciListNaziv>
  <DomainObject.Predmet.SudioniciListAdressOIB>
    <izvorni_sadrzaj>
      <item>FINA Rijeka, OIB 85821130368, Frana Kurelca 8,51000 Rijeka</item>
      <item>ADVENTURE TRAVEL d.o.o., OIB 04720518627, Creska 23,51000 Rijeka</item>
      <item>VIŠNJA ROSENBERG VOLARIĆ</item>
    </izvorni_sadrzaj>
    <derivirana_varijabla naziv="DomainObject.Predmet.SudioniciListAdressOIB_1">
      <item>FINA Rijeka, OIB 85821130368, Frana Kurelca 8,51000 Rijeka</item>
      <item>ADVENTURE TRAVEL d.o.o., OIB 04720518627, Creska 23,51000 Rijeka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04720518627</item>
      <item>, OIB null</item>
    </izvorni_sadrzaj>
    <derivirana_varijabla naziv="DomainObject.Predmet.SudioniciListNazivOIB_1">
      <item>, OIB 85821130368</item>
      <item>, OIB 04720518627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600</properties:Words>
  <properties:Characters>3394</properties:Characters>
  <properties:Lines>97</properties:Lines>
  <properties:Paragraphs>44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2016-04-07T07:55:00Z</dcterms:created>
  <dc:creator>stecaj</dc:creator>
  <cp:lastModifiedBy>Jasna Radulović</cp:lastModifiedBy>
  <cp:lastPrinted>2016-04-07T11:07:00Z</cp:lastPrinted>
  <dcterms:modified xmlns:xsi="http://www.w3.org/2001/XMLSchema-instance" xsi:type="dcterms:W3CDTF">2016-04-07T11:11:00Z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